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4"/>
        <w:ind w:left="2126" w:right="2126"/>
        <w:jc w:val="center"/>
        <w:rPr>
          <w:highlight w:val="white"/>
        </w:rPr>
      </w:pPr>
      <w:r>
        <w:rPr>
          <w:highlight w:val="white"/>
        </w:rPr>
        <w:t>проезд 1322</w:t>
      </w:r>
    </w:p>
    <w:p w:rsidR="00AF1C32" w:rsidRPr="004752AF" w:rsidRDefault="00AF1C32" w:rsidP="00AF1C32">
      <w:pPr>
        <w:pStyle w:val="a3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3"/>
        <w:ind w:left="2126" w:right="2126"/>
        <w:jc w:val="center"/>
        <w:rPr>
          <w:highlight w:val="white"/>
        </w:rPr>
      </w:pPr>
      <w:r w:rsidRPr="004752AF">
        <w:rPr>
          <w:highlight w:val="white"/>
        </w:rPr>
        <w:t>Антон Коба</w:t>
      </w:r>
    </w:p>
    <w:p w:rsidR="00AF1C32" w:rsidRPr="004752AF" w:rsidRDefault="00AF1C32" w:rsidP="00AF1C32">
      <w:pPr>
        <w:pStyle w:val="a3"/>
        <w:ind w:left="2126" w:right="2126"/>
        <w:jc w:val="center"/>
        <w:rPr>
          <w:highlight w:val="white"/>
        </w:rPr>
      </w:pPr>
    </w:p>
    <w:p w:rsidR="00AF1C32" w:rsidRPr="004752AF" w:rsidRDefault="00AF1C32" w:rsidP="00AF1C32">
      <w:pPr>
        <w:pStyle w:val="a3"/>
        <w:ind w:left="2126" w:right="2126"/>
        <w:jc w:val="center"/>
        <w:rPr>
          <w:highlight w:val="white"/>
        </w:rPr>
      </w:pPr>
      <w:r w:rsidRPr="004752AF">
        <w:rPr>
          <w:highlight w:val="white"/>
        </w:rPr>
        <w:t>Оригинальный сценарий</w:t>
      </w:r>
    </w:p>
    <w:p w:rsidR="00AF1C32" w:rsidRPr="004752AF" w:rsidRDefault="00AF1C32" w:rsidP="00AF1C32">
      <w:pPr>
        <w:pStyle w:val="a3"/>
        <w:ind w:left="2126" w:right="2126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ind w:left="4679"/>
        <w:rPr>
          <w:highlight w:val="white"/>
        </w:rPr>
      </w:pPr>
      <w:r w:rsidRPr="004752AF">
        <w:rPr>
          <w:rFonts w:ascii="Courier New" w:hAnsi="Courier New" w:cs="Courier New"/>
          <w:lang w:val="en-US"/>
        </w:rPr>
        <w:t>screenwriter</w:t>
      </w:r>
      <w:r w:rsidRPr="004752AF">
        <w:rPr>
          <w:rFonts w:ascii="Courier New" w:hAnsi="Courier New" w:cs="Courier New"/>
        </w:rPr>
        <w:t>.</w:t>
      </w:r>
      <w:r w:rsidRPr="004752AF">
        <w:rPr>
          <w:rFonts w:ascii="Courier New" w:hAnsi="Courier New" w:cs="Courier New"/>
          <w:lang w:val="en-US"/>
        </w:rPr>
        <w:t>ru</w:t>
      </w:r>
      <w:r w:rsidRPr="004752AF">
        <w:rPr>
          <w:rFonts w:ascii="Courier New" w:hAnsi="Courier New" w:cs="Courier New"/>
        </w:rPr>
        <w:t xml:space="preserve"> </w:t>
      </w:r>
      <w:hyperlink r:id="rId8" w:history="1">
        <w:r w:rsidRPr="004752AF">
          <w:rPr>
            <w:rStyle w:val="ad"/>
            <w:rFonts w:ascii="Courier New" w:hAnsi="Courier New" w:cs="Courier New"/>
            <w:color w:val="auto"/>
            <w:lang w:val="en-US"/>
          </w:rPr>
          <w:t>admin</w:t>
        </w:r>
        <w:r w:rsidRPr="004752AF">
          <w:rPr>
            <w:rStyle w:val="ad"/>
            <w:rFonts w:ascii="Courier New" w:hAnsi="Courier New" w:cs="Courier New"/>
            <w:color w:val="auto"/>
          </w:rPr>
          <w:t>@</w:t>
        </w:r>
        <w:r w:rsidRPr="004752AF">
          <w:rPr>
            <w:rStyle w:val="ad"/>
            <w:rFonts w:ascii="Courier New" w:hAnsi="Courier New" w:cs="Courier New"/>
            <w:color w:val="auto"/>
            <w:lang w:val="en-US"/>
          </w:rPr>
          <w:t>screenwriter</w:t>
        </w:r>
        <w:r w:rsidRPr="004752AF">
          <w:rPr>
            <w:rStyle w:val="ad"/>
            <w:rFonts w:ascii="Courier New" w:hAnsi="Courier New" w:cs="Courier New"/>
            <w:color w:val="auto"/>
          </w:rPr>
          <w:t>.</w:t>
        </w:r>
        <w:r w:rsidRPr="004752AF">
          <w:rPr>
            <w:rStyle w:val="ad"/>
            <w:rFonts w:ascii="Courier New" w:hAnsi="Courier New" w:cs="Courier New"/>
            <w:color w:val="auto"/>
            <w:lang w:val="en-US"/>
          </w:rPr>
          <w:t>ru</w:t>
        </w:r>
      </w:hyperlink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4"/>
        <w:rPr>
          <w:highlight w:val="white"/>
        </w:rPr>
      </w:pPr>
    </w:p>
    <w:p w:rsidR="00AF1C32" w:rsidRPr="004752AF" w:rsidRDefault="00AF1C32" w:rsidP="00AF1C32">
      <w:pPr>
        <w:pStyle w:val="a3"/>
        <w:rPr>
          <w:highlight w:val="white"/>
        </w:rPr>
      </w:pPr>
    </w:p>
    <w:p w:rsidR="00AF1C32" w:rsidRPr="004752AF" w:rsidRDefault="00AF1C32" w:rsidP="00AF1C32">
      <w:pPr>
        <w:pStyle w:val="a3"/>
        <w:rPr>
          <w:highlight w:val="white"/>
        </w:rPr>
      </w:pPr>
    </w:p>
    <w:p w:rsidR="00264586" w:rsidRPr="007B5CC2" w:rsidRDefault="00264586" w:rsidP="00264586">
      <w:pPr>
        <w:pStyle w:val="a3"/>
        <w:rPr>
          <w:highlight w:val="white"/>
        </w:rPr>
      </w:pPr>
      <w:r w:rsidRPr="007B5CC2">
        <w:rPr>
          <w:highlight w:val="white"/>
        </w:rPr>
        <w:lastRenderedPageBreak/>
        <w:t>НАТ. ПРОСПЕКТ – ВЕЧЕР</w:t>
      </w:r>
    </w:p>
    <w:p w:rsidR="00264586" w:rsidRPr="007B5CC2" w:rsidRDefault="00264586" w:rsidP="00264586">
      <w:pPr>
        <w:pStyle w:val="a3"/>
        <w:rPr>
          <w:highlight w:val="white"/>
        </w:rPr>
      </w:pPr>
    </w:p>
    <w:p w:rsidR="007B5CC2" w:rsidRPr="007B5CC2" w:rsidRDefault="00264586" w:rsidP="00264586">
      <w:pPr>
        <w:pStyle w:val="a3"/>
        <w:rPr>
          <w:highlight w:val="white"/>
        </w:rPr>
      </w:pPr>
      <w:r w:rsidRPr="007B5CC2">
        <w:rPr>
          <w:highlight w:val="white"/>
        </w:rPr>
        <w:t xml:space="preserve">АНДРЕЙ (35 лет, среднего роста, коротко стриженный, поджарый), еле передвигая ногами, сквозь сигналящие ему машины бредёт </w:t>
      </w:r>
      <w:r w:rsidR="007B5CC2" w:rsidRPr="007B5CC2">
        <w:rPr>
          <w:highlight w:val="white"/>
        </w:rPr>
        <w:t xml:space="preserve">поперёк дороги. </w:t>
      </w:r>
    </w:p>
    <w:p w:rsidR="007B5CC2" w:rsidRPr="007B5CC2" w:rsidRDefault="007B5CC2" w:rsidP="00264586">
      <w:pPr>
        <w:pStyle w:val="a3"/>
        <w:rPr>
          <w:highlight w:val="white"/>
        </w:rPr>
      </w:pPr>
    </w:p>
    <w:p w:rsidR="00264586" w:rsidRPr="007B5CC2" w:rsidRDefault="007B5CC2" w:rsidP="00264586">
      <w:pPr>
        <w:pStyle w:val="a3"/>
        <w:rPr>
          <w:highlight w:val="white"/>
        </w:rPr>
      </w:pPr>
      <w:r w:rsidRPr="007B5CC2">
        <w:rPr>
          <w:highlight w:val="white"/>
        </w:rPr>
        <w:t>В его руке пистолет. Он идёт о</w:t>
      </w:r>
      <w:r w:rsidR="00264586" w:rsidRPr="007B5CC2">
        <w:rPr>
          <w:highlight w:val="white"/>
        </w:rPr>
        <w:t xml:space="preserve">т ограждения разделительной полосы проспекта </w:t>
      </w:r>
      <w:r w:rsidRPr="007B5CC2">
        <w:rPr>
          <w:highlight w:val="white"/>
        </w:rPr>
        <w:t xml:space="preserve">и направляется </w:t>
      </w:r>
      <w:r w:rsidR="00264586" w:rsidRPr="007B5CC2">
        <w:rPr>
          <w:highlight w:val="white"/>
        </w:rPr>
        <w:t xml:space="preserve">к обочине. Он останавливается </w:t>
      </w:r>
      <w:r w:rsidRPr="007B5CC2">
        <w:rPr>
          <w:highlight w:val="white"/>
        </w:rPr>
        <w:t xml:space="preserve">посреди дороги </w:t>
      </w:r>
      <w:r w:rsidR="00264586" w:rsidRPr="007B5CC2">
        <w:rPr>
          <w:highlight w:val="white"/>
        </w:rPr>
        <w:t>и целится наверх эстакады. Там никого не</w:t>
      </w:r>
      <w:r w:rsidRPr="007B5CC2">
        <w:rPr>
          <w:highlight w:val="white"/>
        </w:rPr>
        <w:t xml:space="preserve"> видно</w:t>
      </w:r>
      <w:r w:rsidR="00264586" w:rsidRPr="007B5CC2">
        <w:rPr>
          <w:highlight w:val="white"/>
        </w:rPr>
        <w:t xml:space="preserve"> и он волочет ноги дальше к обочине.</w:t>
      </w:r>
    </w:p>
    <w:p w:rsidR="00264586" w:rsidRPr="007B5CC2" w:rsidRDefault="00264586" w:rsidP="00264586">
      <w:pPr>
        <w:pStyle w:val="a3"/>
        <w:rPr>
          <w:highlight w:val="white"/>
        </w:rPr>
      </w:pPr>
    </w:p>
    <w:p w:rsidR="00264586" w:rsidRPr="007B5CC2" w:rsidRDefault="007B5CC2" w:rsidP="00264586">
      <w:pPr>
        <w:pStyle w:val="a3"/>
        <w:rPr>
          <w:highlight w:val="white"/>
        </w:rPr>
      </w:pPr>
      <w:r w:rsidRPr="007B5CC2">
        <w:rPr>
          <w:highlight w:val="white"/>
        </w:rPr>
        <w:t>Один из автомобилей</w:t>
      </w:r>
      <w:r w:rsidR="00264586" w:rsidRPr="007B5CC2">
        <w:rPr>
          <w:highlight w:val="white"/>
        </w:rPr>
        <w:t xml:space="preserve"> останавливается перед ним</w:t>
      </w:r>
      <w:r w:rsidRPr="007B5CC2">
        <w:rPr>
          <w:highlight w:val="white"/>
        </w:rPr>
        <w:t xml:space="preserve"> </w:t>
      </w:r>
      <w:r w:rsidR="00264586" w:rsidRPr="007B5CC2">
        <w:rPr>
          <w:highlight w:val="white"/>
        </w:rPr>
        <w:t xml:space="preserve">и </w:t>
      </w:r>
      <w:r w:rsidRPr="007B5CC2">
        <w:rPr>
          <w:highlight w:val="white"/>
        </w:rPr>
        <w:t xml:space="preserve">водитель </w:t>
      </w:r>
      <w:r w:rsidR="00264586" w:rsidRPr="007B5CC2">
        <w:rPr>
          <w:highlight w:val="white"/>
        </w:rPr>
        <w:t xml:space="preserve">сигналит </w:t>
      </w:r>
      <w:r w:rsidRPr="007B5CC2">
        <w:rPr>
          <w:highlight w:val="white"/>
        </w:rPr>
        <w:t>Андрею</w:t>
      </w:r>
      <w:r w:rsidR="00264586" w:rsidRPr="007B5CC2">
        <w:rPr>
          <w:highlight w:val="white"/>
        </w:rPr>
        <w:t>. Андрей в ответ наставляет на него пистолет</w:t>
      </w:r>
      <w:r w:rsidRPr="007B5CC2">
        <w:rPr>
          <w:highlight w:val="white"/>
        </w:rPr>
        <w:t xml:space="preserve"> и тот</w:t>
      </w:r>
      <w:r w:rsidR="00264586" w:rsidRPr="007B5CC2">
        <w:rPr>
          <w:highlight w:val="white"/>
        </w:rPr>
        <w:t xml:space="preserve"> перестает сигналить, а Андрей ещё несколько секунд смотрит на него</w:t>
      </w:r>
      <w:r w:rsidRPr="007B5CC2">
        <w:rPr>
          <w:highlight w:val="white"/>
        </w:rPr>
        <w:t xml:space="preserve"> безумным взглядом</w:t>
      </w:r>
      <w:r w:rsidR="00264586" w:rsidRPr="007B5CC2">
        <w:rPr>
          <w:highlight w:val="white"/>
        </w:rPr>
        <w:t xml:space="preserve">, а потом идёт к обочине, </w:t>
      </w:r>
      <w:r w:rsidRPr="007B5CC2">
        <w:rPr>
          <w:highlight w:val="white"/>
        </w:rPr>
        <w:t xml:space="preserve">продолжая </w:t>
      </w:r>
      <w:r w:rsidR="00264586" w:rsidRPr="007B5CC2">
        <w:rPr>
          <w:highlight w:val="white"/>
        </w:rPr>
        <w:t>держа</w:t>
      </w:r>
      <w:r w:rsidRPr="007B5CC2">
        <w:rPr>
          <w:highlight w:val="white"/>
        </w:rPr>
        <w:t>ть</w:t>
      </w:r>
      <w:r w:rsidR="00264586" w:rsidRPr="007B5CC2">
        <w:rPr>
          <w:highlight w:val="white"/>
        </w:rPr>
        <w:t xml:space="preserve"> пистолет в руке.</w:t>
      </w:r>
    </w:p>
    <w:p w:rsidR="00264586" w:rsidRPr="007B5CC2" w:rsidRDefault="00264586" w:rsidP="00264586">
      <w:pPr>
        <w:pStyle w:val="a3"/>
        <w:rPr>
          <w:highlight w:val="white"/>
        </w:rPr>
      </w:pPr>
    </w:p>
    <w:p w:rsidR="00264586" w:rsidRPr="007B5CC2" w:rsidRDefault="00264586" w:rsidP="00264586">
      <w:pPr>
        <w:pStyle w:val="a3"/>
        <w:rPr>
          <w:highlight w:val="white"/>
        </w:rPr>
      </w:pPr>
      <w:r w:rsidRPr="007B5CC2">
        <w:rPr>
          <w:highlight w:val="white"/>
        </w:rPr>
        <w:t xml:space="preserve">На тротуаре собрались зеваки: два человека снимают его на телефон, кто-то </w:t>
      </w:r>
      <w:r w:rsidR="007B5CC2" w:rsidRPr="007B5CC2">
        <w:rPr>
          <w:highlight w:val="white"/>
        </w:rPr>
        <w:t xml:space="preserve">из толпы </w:t>
      </w:r>
      <w:r w:rsidRPr="007B5CC2">
        <w:rPr>
          <w:highlight w:val="white"/>
        </w:rPr>
        <w:t xml:space="preserve">смеётся над ним, кто-то обсуждает его, показывая пальцем, </w:t>
      </w:r>
      <w:r w:rsidR="007B5CC2" w:rsidRPr="007B5CC2">
        <w:rPr>
          <w:highlight w:val="white"/>
        </w:rPr>
        <w:t xml:space="preserve">а </w:t>
      </w:r>
      <w:r w:rsidRPr="007B5CC2">
        <w:rPr>
          <w:highlight w:val="white"/>
        </w:rPr>
        <w:t xml:space="preserve">кто-то испугано хватает детей и </w:t>
      </w:r>
      <w:r w:rsidR="007B5CC2" w:rsidRPr="007B5CC2">
        <w:rPr>
          <w:highlight w:val="white"/>
        </w:rPr>
        <w:t>от</w:t>
      </w:r>
      <w:r w:rsidRPr="007B5CC2">
        <w:rPr>
          <w:highlight w:val="white"/>
        </w:rPr>
        <w:t>ходит в сторону.</w:t>
      </w:r>
    </w:p>
    <w:p w:rsidR="00264586" w:rsidRPr="007B5CC2" w:rsidRDefault="00264586" w:rsidP="00264586">
      <w:pPr>
        <w:pStyle w:val="a3"/>
        <w:rPr>
          <w:highlight w:val="white"/>
        </w:rPr>
      </w:pPr>
    </w:p>
    <w:p w:rsidR="00264586" w:rsidRPr="007B5CC2" w:rsidRDefault="00264586" w:rsidP="00264586">
      <w:pPr>
        <w:pStyle w:val="a3"/>
        <w:rPr>
          <w:highlight w:val="white"/>
        </w:rPr>
      </w:pPr>
      <w:r w:rsidRPr="007B5CC2">
        <w:rPr>
          <w:highlight w:val="white"/>
        </w:rPr>
        <w:t>Подойдя к парапету, Андрей садится на землю. Он выглядит полностью отрешённым. Он сидит, опустив голову</w:t>
      </w:r>
      <w:r w:rsidR="007B5CC2" w:rsidRPr="007B5CC2">
        <w:rPr>
          <w:highlight w:val="white"/>
        </w:rPr>
        <w:t xml:space="preserve"> и свесив руки</w:t>
      </w:r>
      <w:r w:rsidRPr="007B5CC2">
        <w:rPr>
          <w:highlight w:val="white"/>
        </w:rPr>
        <w:t>.</w:t>
      </w:r>
    </w:p>
    <w:p w:rsidR="00264586" w:rsidRPr="007B5CC2" w:rsidRDefault="00264586" w:rsidP="00264586">
      <w:pPr>
        <w:pStyle w:val="a3"/>
        <w:rPr>
          <w:highlight w:val="white"/>
        </w:rPr>
      </w:pPr>
    </w:p>
    <w:p w:rsidR="00264586" w:rsidRPr="007B5CC2" w:rsidRDefault="00264586" w:rsidP="00264586">
      <w:pPr>
        <w:pStyle w:val="a4"/>
        <w:jc w:val="center"/>
        <w:rPr>
          <w:highlight w:val="white"/>
        </w:rPr>
      </w:pPr>
      <w:r w:rsidRPr="007B5CC2">
        <w:rPr>
          <w:highlight w:val="white"/>
        </w:rPr>
        <w:t xml:space="preserve">титр: за СУТКИ до этого. </w:t>
      </w:r>
    </w:p>
    <w:p w:rsidR="00264586" w:rsidRPr="000146AF" w:rsidRDefault="00264586" w:rsidP="00264586">
      <w:pPr>
        <w:rPr>
          <w:color w:val="00B050"/>
          <w:u w:val="single"/>
        </w:rPr>
      </w:pPr>
    </w:p>
    <w:p w:rsidR="00264586" w:rsidRPr="007B5CC2" w:rsidRDefault="00264586" w:rsidP="00264586">
      <w:pPr>
        <w:pStyle w:val="a4"/>
        <w:rPr>
          <w:highlight w:val="white"/>
        </w:rPr>
      </w:pPr>
      <w:r w:rsidRPr="007B5CC2">
        <w:rPr>
          <w:highlight w:val="white"/>
        </w:rPr>
        <w:t>ИНТ. боксёрский зал - ДЕНЬ</w:t>
      </w:r>
    </w:p>
    <w:p w:rsidR="00264586" w:rsidRPr="007B5CC2" w:rsidRDefault="00264586" w:rsidP="00264586">
      <w:pPr>
        <w:pStyle w:val="a3"/>
        <w:rPr>
          <w:highlight w:val="white"/>
        </w:rPr>
      </w:pPr>
    </w:p>
    <w:p w:rsidR="00264586" w:rsidRPr="007B5CC2" w:rsidRDefault="00264586" w:rsidP="00264586">
      <w:pPr>
        <w:pStyle w:val="a3"/>
        <w:rPr>
          <w:highlight w:val="white"/>
        </w:rPr>
      </w:pPr>
      <w:r w:rsidRPr="007B5CC2">
        <w:rPr>
          <w:highlight w:val="white"/>
        </w:rPr>
        <w:t>В зале на одной стене зеркала, на другой стене фотографии с разных боксёрских соревнований, на некоторых фотографиях изображён Андрей в более молодом возрасте.</w:t>
      </w:r>
    </w:p>
    <w:p w:rsidR="00264586" w:rsidRPr="007B5CC2" w:rsidRDefault="00264586" w:rsidP="00264586">
      <w:pPr>
        <w:pStyle w:val="a3"/>
        <w:rPr>
          <w:highlight w:val="white"/>
        </w:rPr>
      </w:pPr>
    </w:p>
    <w:p w:rsidR="00264586" w:rsidRPr="007B5CC2" w:rsidRDefault="00264586" w:rsidP="00264586">
      <w:pPr>
        <w:pStyle w:val="a3"/>
        <w:rPr>
          <w:highlight w:val="white"/>
        </w:rPr>
      </w:pPr>
      <w:r w:rsidRPr="007B5CC2">
        <w:rPr>
          <w:highlight w:val="white"/>
        </w:rPr>
        <w:t>Андрей снимает перчатки и бинты и сбрасывает всё на лавочку. Рядом стоит БАДРИ (седой мужчина 50 лет). Мимо них в сторону дверей выходят дети со спортивными сумками.</w:t>
      </w:r>
    </w:p>
    <w:p w:rsidR="00264586" w:rsidRPr="007B5CC2" w:rsidRDefault="00264586" w:rsidP="00264586">
      <w:pPr>
        <w:pStyle w:val="a3"/>
        <w:rPr>
          <w:highlight w:val="white"/>
        </w:rPr>
      </w:pPr>
    </w:p>
    <w:p w:rsidR="00264586" w:rsidRPr="007B5CC2" w:rsidRDefault="00264586" w:rsidP="00264586">
      <w:pPr>
        <w:pStyle w:val="a6"/>
        <w:rPr>
          <w:highlight w:val="white"/>
        </w:rPr>
      </w:pPr>
      <w:r w:rsidRPr="007B5CC2">
        <w:rPr>
          <w:highlight w:val="white"/>
        </w:rPr>
        <w:t>бадри</w:t>
      </w:r>
    </w:p>
    <w:p w:rsidR="00264586" w:rsidRPr="007B5CC2" w:rsidRDefault="00264586" w:rsidP="00264586">
      <w:pPr>
        <w:pStyle w:val="a5"/>
        <w:rPr>
          <w:highlight w:val="white"/>
        </w:rPr>
      </w:pPr>
      <w:r w:rsidRPr="007B5CC2">
        <w:rPr>
          <w:highlight w:val="white"/>
        </w:rPr>
        <w:t>Андрей, мне придётся всё-таки зал продать, хорошие деньги предлагают мне.</w:t>
      </w:r>
    </w:p>
    <w:p w:rsidR="00264586" w:rsidRPr="007B5CC2" w:rsidRDefault="00264586" w:rsidP="00264586">
      <w:pPr>
        <w:pStyle w:val="a3"/>
        <w:rPr>
          <w:highlight w:val="white"/>
        </w:rPr>
      </w:pPr>
    </w:p>
    <w:p w:rsidR="00264586" w:rsidRPr="007B5CC2" w:rsidRDefault="00264586" w:rsidP="00264586">
      <w:pPr>
        <w:pStyle w:val="a6"/>
        <w:rPr>
          <w:highlight w:val="white"/>
        </w:rPr>
      </w:pPr>
      <w:r w:rsidRPr="007B5CC2">
        <w:rPr>
          <w:highlight w:val="white"/>
        </w:rPr>
        <w:t>андрей</w:t>
      </w:r>
    </w:p>
    <w:p w:rsidR="00264586" w:rsidRPr="007B5CC2" w:rsidRDefault="00264586" w:rsidP="00264586">
      <w:pPr>
        <w:pStyle w:val="a5"/>
        <w:rPr>
          <w:highlight w:val="white"/>
        </w:rPr>
      </w:pPr>
      <w:r w:rsidRPr="007B5CC2">
        <w:rPr>
          <w:highlight w:val="white"/>
        </w:rPr>
        <w:t xml:space="preserve">До завтра </w:t>
      </w:r>
      <w:r w:rsidR="007E0B18" w:rsidRPr="007B5CC2">
        <w:rPr>
          <w:highlight w:val="white"/>
        </w:rPr>
        <w:t>сможете подождать?</w:t>
      </w:r>
      <w:r w:rsidRPr="007B5CC2">
        <w:rPr>
          <w:highlight w:val="white"/>
        </w:rPr>
        <w:t xml:space="preserve"> </w:t>
      </w:r>
    </w:p>
    <w:p w:rsidR="00264586" w:rsidRPr="007B5CC2" w:rsidRDefault="00264586" w:rsidP="00264586">
      <w:pPr>
        <w:pStyle w:val="a6"/>
        <w:rPr>
          <w:highlight w:val="white"/>
        </w:rPr>
      </w:pPr>
    </w:p>
    <w:p w:rsidR="00264586" w:rsidRPr="007B5CC2" w:rsidRDefault="00264586" w:rsidP="00264586">
      <w:pPr>
        <w:pStyle w:val="a6"/>
        <w:rPr>
          <w:highlight w:val="white"/>
        </w:rPr>
      </w:pPr>
      <w:r w:rsidRPr="007B5CC2">
        <w:rPr>
          <w:highlight w:val="white"/>
        </w:rPr>
        <w:t>бадри</w:t>
      </w:r>
    </w:p>
    <w:p w:rsidR="00264586" w:rsidRPr="007B5CC2" w:rsidRDefault="00264586" w:rsidP="00264586">
      <w:pPr>
        <w:pStyle w:val="a5"/>
        <w:rPr>
          <w:highlight w:val="white"/>
        </w:rPr>
      </w:pPr>
      <w:r w:rsidRPr="007B5CC2">
        <w:rPr>
          <w:highlight w:val="white"/>
        </w:rPr>
        <w:t>Я давно жду Андрей, а толку нет. Если ты не способен купить, скажи сразу. Это нормально.</w:t>
      </w:r>
      <w:r w:rsidR="007B5CC2" w:rsidRPr="007B5CC2">
        <w:rPr>
          <w:highlight w:val="white"/>
        </w:rPr>
        <w:t xml:space="preserve"> Это в порядке</w:t>
      </w:r>
      <w:r w:rsidR="00DA7A3B">
        <w:rPr>
          <w:highlight w:val="white"/>
        </w:rPr>
        <w:t>, это</w:t>
      </w:r>
      <w:r w:rsidR="007B5CC2" w:rsidRPr="007B5CC2">
        <w:rPr>
          <w:highlight w:val="white"/>
        </w:rPr>
        <w:t xml:space="preserve"> жизн</w:t>
      </w:r>
      <w:r w:rsidR="00DA7A3B">
        <w:rPr>
          <w:highlight w:val="white"/>
        </w:rPr>
        <w:t>ь</w:t>
      </w:r>
      <w:r w:rsidR="007B5CC2" w:rsidRPr="007B5CC2">
        <w:rPr>
          <w:highlight w:val="white"/>
        </w:rPr>
        <w:t>.</w:t>
      </w:r>
    </w:p>
    <w:p w:rsidR="00264586" w:rsidRPr="007B5CC2" w:rsidRDefault="00264586" w:rsidP="00264586">
      <w:pPr>
        <w:pStyle w:val="a6"/>
        <w:rPr>
          <w:highlight w:val="white"/>
        </w:rPr>
      </w:pPr>
    </w:p>
    <w:p w:rsidR="00264586" w:rsidRPr="007B5CC2" w:rsidRDefault="00264586" w:rsidP="00264586">
      <w:pPr>
        <w:pStyle w:val="a6"/>
        <w:rPr>
          <w:highlight w:val="white"/>
        </w:rPr>
      </w:pPr>
      <w:r w:rsidRPr="007B5CC2">
        <w:rPr>
          <w:highlight w:val="white"/>
        </w:rPr>
        <w:lastRenderedPageBreak/>
        <w:t>андрей</w:t>
      </w:r>
    </w:p>
    <w:p w:rsidR="00264586" w:rsidRPr="007B5CC2" w:rsidRDefault="00264586" w:rsidP="00264586">
      <w:pPr>
        <w:pStyle w:val="a5"/>
        <w:rPr>
          <w:highlight w:val="white"/>
        </w:rPr>
      </w:pPr>
      <w:r w:rsidRPr="007B5CC2">
        <w:rPr>
          <w:highlight w:val="white"/>
        </w:rPr>
        <w:t xml:space="preserve">У меня есть кое-какие мысли. </w:t>
      </w:r>
    </w:p>
    <w:p w:rsidR="00264586" w:rsidRPr="007B5CC2" w:rsidRDefault="00264586" w:rsidP="00264586">
      <w:pPr>
        <w:pStyle w:val="a5"/>
        <w:rPr>
          <w:highlight w:val="white"/>
        </w:rPr>
      </w:pPr>
    </w:p>
    <w:p w:rsidR="00264586" w:rsidRPr="007B5CC2" w:rsidRDefault="00264586" w:rsidP="00264586">
      <w:pPr>
        <w:pStyle w:val="a3"/>
        <w:rPr>
          <w:highlight w:val="white"/>
        </w:rPr>
      </w:pPr>
      <w:r w:rsidRPr="007B5CC2">
        <w:rPr>
          <w:highlight w:val="white"/>
        </w:rPr>
        <w:t>Бадри машет рукой и уходит.</w:t>
      </w:r>
    </w:p>
    <w:p w:rsidR="00264586" w:rsidRPr="007B5CC2" w:rsidRDefault="00264586" w:rsidP="00264586">
      <w:pPr>
        <w:pStyle w:val="a6"/>
        <w:rPr>
          <w:highlight w:val="white"/>
        </w:rPr>
      </w:pPr>
    </w:p>
    <w:p w:rsidR="00264586" w:rsidRPr="007B5CC2" w:rsidRDefault="00264586" w:rsidP="00264586">
      <w:pPr>
        <w:pStyle w:val="a6"/>
        <w:rPr>
          <w:highlight w:val="white"/>
        </w:rPr>
      </w:pPr>
      <w:r w:rsidRPr="007B5CC2">
        <w:rPr>
          <w:highlight w:val="white"/>
        </w:rPr>
        <w:t>бадри</w:t>
      </w:r>
    </w:p>
    <w:p w:rsidR="00264586" w:rsidRPr="007B5CC2" w:rsidRDefault="00264586" w:rsidP="00264586">
      <w:pPr>
        <w:pStyle w:val="a5"/>
        <w:rPr>
          <w:highlight w:val="white"/>
        </w:rPr>
      </w:pPr>
      <w:r w:rsidRPr="007B5CC2">
        <w:rPr>
          <w:highlight w:val="white"/>
        </w:rPr>
        <w:t>Терпения нет уже. Но один последний день</w:t>
      </w:r>
      <w:r w:rsidR="007E0B18" w:rsidRPr="007B5CC2">
        <w:rPr>
          <w:highlight w:val="white"/>
        </w:rPr>
        <w:t>,</w:t>
      </w:r>
      <w:r w:rsidRPr="007B5CC2">
        <w:rPr>
          <w:highlight w:val="white"/>
        </w:rPr>
        <w:t xml:space="preserve"> ладно.</w:t>
      </w:r>
    </w:p>
    <w:p w:rsidR="00264586" w:rsidRPr="007B5CC2" w:rsidRDefault="00264586" w:rsidP="00264586">
      <w:pPr>
        <w:pStyle w:val="a3"/>
        <w:rPr>
          <w:highlight w:val="white"/>
        </w:rPr>
      </w:pPr>
    </w:p>
    <w:p w:rsidR="00264586" w:rsidRPr="007B5CC2" w:rsidRDefault="00264586" w:rsidP="00264586">
      <w:pPr>
        <w:pStyle w:val="a3"/>
        <w:rPr>
          <w:highlight w:val="white"/>
        </w:rPr>
      </w:pPr>
      <w:r w:rsidRPr="007B5CC2">
        <w:rPr>
          <w:highlight w:val="white"/>
        </w:rPr>
        <w:t>Андрей, проводив взглядом Бадри до дверей, несколько раз со злостью пробивает по груше.</w:t>
      </w:r>
    </w:p>
    <w:p w:rsidR="00264586" w:rsidRPr="007B5CC2" w:rsidRDefault="00264586" w:rsidP="00264586">
      <w:pPr>
        <w:pStyle w:val="a5"/>
        <w:rPr>
          <w:highlight w:val="white"/>
        </w:rPr>
      </w:pPr>
    </w:p>
    <w:p w:rsidR="00264586" w:rsidRPr="007B5CC2" w:rsidRDefault="00264586" w:rsidP="00264586">
      <w:pPr>
        <w:pStyle w:val="a3"/>
        <w:rPr>
          <w:highlight w:val="white"/>
        </w:rPr>
      </w:pPr>
      <w:r w:rsidRPr="007B5CC2">
        <w:rPr>
          <w:highlight w:val="white"/>
        </w:rPr>
        <w:t xml:space="preserve">К Андрею подходит ВИКТОРИЯ (женщина 32 лет, в дорогой одежде и с дорогой укладкой) с СЫНОМ (8лет). </w:t>
      </w:r>
    </w:p>
    <w:p w:rsidR="00264586" w:rsidRPr="007B5CC2" w:rsidRDefault="00264586" w:rsidP="00264586">
      <w:pPr>
        <w:pStyle w:val="a3"/>
        <w:rPr>
          <w:highlight w:val="white"/>
        </w:rPr>
      </w:pPr>
    </w:p>
    <w:p w:rsidR="00264586" w:rsidRPr="007B5CC2" w:rsidRDefault="00264586" w:rsidP="00264586">
      <w:pPr>
        <w:pStyle w:val="a6"/>
        <w:rPr>
          <w:highlight w:val="white"/>
        </w:rPr>
      </w:pPr>
      <w:r w:rsidRPr="007B5CC2">
        <w:rPr>
          <w:highlight w:val="white"/>
        </w:rPr>
        <w:t>виктория</w:t>
      </w:r>
    </w:p>
    <w:p w:rsidR="00264586" w:rsidRPr="007B5CC2" w:rsidRDefault="00264586" w:rsidP="00264586">
      <w:pPr>
        <w:pStyle w:val="a5"/>
        <w:rPr>
          <w:highlight w:val="white"/>
        </w:rPr>
      </w:pPr>
      <w:r w:rsidRPr="007B5CC2">
        <w:rPr>
          <w:highlight w:val="white"/>
        </w:rPr>
        <w:t xml:space="preserve">Андрей здравствуйте. </w:t>
      </w:r>
    </w:p>
    <w:p w:rsidR="00264586" w:rsidRPr="007B5CC2" w:rsidRDefault="00264586" w:rsidP="00264586">
      <w:pPr>
        <w:pStyle w:val="a5"/>
        <w:rPr>
          <w:highlight w:val="white"/>
        </w:rPr>
      </w:pPr>
      <w:r w:rsidRPr="007B5CC2">
        <w:rPr>
          <w:highlight w:val="white"/>
        </w:rPr>
        <w:t xml:space="preserve">А завтра точно будет тренировка? Мы </w:t>
      </w:r>
      <w:r w:rsidR="007B5CC2" w:rsidRPr="007B5CC2">
        <w:rPr>
          <w:highlight w:val="white"/>
        </w:rPr>
        <w:t>первый раз</w:t>
      </w:r>
      <w:r w:rsidRPr="007B5CC2">
        <w:rPr>
          <w:highlight w:val="white"/>
        </w:rPr>
        <w:t xml:space="preserve">. </w:t>
      </w:r>
    </w:p>
    <w:p w:rsidR="00264586" w:rsidRPr="007B5CC2" w:rsidRDefault="00264586" w:rsidP="00264586">
      <w:pPr>
        <w:pStyle w:val="a6"/>
        <w:rPr>
          <w:highlight w:val="white"/>
        </w:rPr>
      </w:pPr>
    </w:p>
    <w:p w:rsidR="00264586" w:rsidRPr="007B5CC2" w:rsidRDefault="00264586" w:rsidP="00264586">
      <w:pPr>
        <w:pStyle w:val="a6"/>
        <w:rPr>
          <w:highlight w:val="white"/>
        </w:rPr>
      </w:pPr>
      <w:r w:rsidRPr="007B5CC2">
        <w:rPr>
          <w:highlight w:val="white"/>
        </w:rPr>
        <w:t>андрей</w:t>
      </w:r>
    </w:p>
    <w:p w:rsidR="00264586" w:rsidRPr="007B5CC2" w:rsidRDefault="00264586" w:rsidP="00264586">
      <w:pPr>
        <w:pStyle w:val="a5"/>
        <w:rPr>
          <w:highlight w:val="white"/>
        </w:rPr>
      </w:pPr>
      <w:r w:rsidRPr="007B5CC2">
        <w:rPr>
          <w:highlight w:val="white"/>
        </w:rPr>
        <w:t>Да конечно, в субботу в 14.00. Как раз завтра все новички будут. Перчатки, бинты купили?</w:t>
      </w:r>
    </w:p>
    <w:p w:rsidR="007E0B18" w:rsidRPr="007B5CC2" w:rsidRDefault="007E0B18" w:rsidP="007E0B18">
      <w:pPr>
        <w:pStyle w:val="a6"/>
        <w:rPr>
          <w:highlight w:val="white"/>
        </w:rPr>
      </w:pPr>
    </w:p>
    <w:p w:rsidR="007E0B18" w:rsidRPr="007B5CC2" w:rsidRDefault="007E0B18" w:rsidP="007E0B18">
      <w:pPr>
        <w:pStyle w:val="a6"/>
        <w:rPr>
          <w:highlight w:val="white"/>
        </w:rPr>
      </w:pPr>
      <w:r w:rsidRPr="007B5CC2">
        <w:rPr>
          <w:highlight w:val="white"/>
        </w:rPr>
        <w:t>виктория</w:t>
      </w:r>
    </w:p>
    <w:p w:rsidR="00264586" w:rsidRPr="007B5CC2" w:rsidRDefault="007E0B18" w:rsidP="007E0B18">
      <w:pPr>
        <w:pStyle w:val="a5"/>
        <w:rPr>
          <w:highlight w:val="white"/>
        </w:rPr>
      </w:pPr>
      <w:r w:rsidRPr="007B5CC2">
        <w:rPr>
          <w:highlight w:val="white"/>
        </w:rPr>
        <w:t>Да, да. Всё есть. Завтра приведу его.</w:t>
      </w:r>
    </w:p>
    <w:p w:rsidR="007B5CC2" w:rsidRPr="007B5CC2" w:rsidRDefault="007B5CC2" w:rsidP="007E0B18">
      <w:pPr>
        <w:pStyle w:val="a5"/>
        <w:rPr>
          <w:highlight w:val="white"/>
        </w:rPr>
      </w:pPr>
    </w:p>
    <w:p w:rsidR="007E0B18" w:rsidRPr="007B5CC2" w:rsidRDefault="007E0B18" w:rsidP="007E0B18">
      <w:pPr>
        <w:pStyle w:val="a6"/>
        <w:rPr>
          <w:highlight w:val="white"/>
        </w:rPr>
      </w:pPr>
      <w:r w:rsidRPr="007B5CC2">
        <w:rPr>
          <w:highlight w:val="white"/>
        </w:rPr>
        <w:t>андрей</w:t>
      </w:r>
    </w:p>
    <w:p w:rsidR="007E0B18" w:rsidRPr="007B5CC2" w:rsidRDefault="007E0B18" w:rsidP="007E0B18">
      <w:pPr>
        <w:pStyle w:val="a5"/>
        <w:rPr>
          <w:highlight w:val="white"/>
        </w:rPr>
      </w:pPr>
      <w:r w:rsidRPr="007B5CC2">
        <w:rPr>
          <w:highlight w:val="white"/>
        </w:rPr>
        <w:t>Занимался раньше чем-нибудь?</w:t>
      </w:r>
    </w:p>
    <w:p w:rsidR="007E0B18" w:rsidRPr="007B5CC2" w:rsidRDefault="007E0B18" w:rsidP="007E0B18">
      <w:pPr>
        <w:pStyle w:val="a3"/>
        <w:rPr>
          <w:highlight w:val="white"/>
        </w:rPr>
      </w:pPr>
    </w:p>
    <w:p w:rsidR="007E0B18" w:rsidRPr="007B5CC2" w:rsidRDefault="007E0B18" w:rsidP="007E0B18">
      <w:pPr>
        <w:pStyle w:val="a3"/>
        <w:rPr>
          <w:highlight w:val="white"/>
        </w:rPr>
      </w:pPr>
      <w:r w:rsidRPr="007B5CC2">
        <w:rPr>
          <w:highlight w:val="white"/>
        </w:rPr>
        <w:t>Парень стеснительно пожимает плечами, а Андрей теребит его по макушке.</w:t>
      </w:r>
    </w:p>
    <w:p w:rsidR="007E0B18" w:rsidRPr="007B5CC2" w:rsidRDefault="007E0B18" w:rsidP="007E0B18">
      <w:pPr>
        <w:pStyle w:val="a5"/>
        <w:rPr>
          <w:highlight w:val="white"/>
        </w:rPr>
      </w:pPr>
    </w:p>
    <w:p w:rsidR="00DA7A3B" w:rsidRPr="007B5CC2" w:rsidRDefault="00DA7A3B" w:rsidP="00DA7A3B">
      <w:pPr>
        <w:pStyle w:val="a6"/>
        <w:rPr>
          <w:highlight w:val="white"/>
        </w:rPr>
      </w:pPr>
      <w:r w:rsidRPr="007B5CC2">
        <w:rPr>
          <w:highlight w:val="white"/>
        </w:rPr>
        <w:t>виктория</w:t>
      </w:r>
    </w:p>
    <w:p w:rsidR="00DA7A3B" w:rsidRPr="007B5CC2" w:rsidRDefault="00DA7A3B" w:rsidP="00DA7A3B">
      <w:pPr>
        <w:pStyle w:val="a5"/>
        <w:rPr>
          <w:highlight w:val="white"/>
        </w:rPr>
      </w:pPr>
      <w:r>
        <w:rPr>
          <w:highlight w:val="white"/>
        </w:rPr>
        <w:t xml:space="preserve">Ну, хорошо. </w:t>
      </w:r>
      <w:r w:rsidRPr="007B5CC2">
        <w:rPr>
          <w:highlight w:val="white"/>
        </w:rPr>
        <w:t xml:space="preserve">Всего </w:t>
      </w:r>
      <w:r>
        <w:rPr>
          <w:highlight w:val="white"/>
        </w:rPr>
        <w:t xml:space="preserve">вам </w:t>
      </w:r>
      <w:r w:rsidRPr="007B5CC2">
        <w:rPr>
          <w:highlight w:val="white"/>
        </w:rPr>
        <w:t xml:space="preserve">доброго. </w:t>
      </w:r>
    </w:p>
    <w:p w:rsidR="00DA7A3B" w:rsidRDefault="00DA7A3B" w:rsidP="00264586">
      <w:pPr>
        <w:pStyle w:val="a3"/>
        <w:rPr>
          <w:highlight w:val="white"/>
        </w:rPr>
      </w:pPr>
    </w:p>
    <w:p w:rsidR="00DA7A3B" w:rsidRDefault="00DA7A3B" w:rsidP="00264586">
      <w:pPr>
        <w:pStyle w:val="a3"/>
        <w:rPr>
          <w:highlight w:val="white"/>
        </w:rPr>
      </w:pPr>
      <w:r w:rsidRPr="007B5CC2">
        <w:rPr>
          <w:highlight w:val="white"/>
        </w:rPr>
        <w:t>Виктория с сыном уходят</w:t>
      </w:r>
      <w:r>
        <w:rPr>
          <w:highlight w:val="white"/>
        </w:rPr>
        <w:t>.</w:t>
      </w:r>
      <w:r w:rsidRPr="007B5CC2">
        <w:rPr>
          <w:highlight w:val="white"/>
        </w:rPr>
        <w:t xml:space="preserve"> </w:t>
      </w:r>
      <w:r>
        <w:rPr>
          <w:highlight w:val="white"/>
        </w:rPr>
        <w:t>Андрей</w:t>
      </w:r>
      <w:r w:rsidR="007E0B18" w:rsidRPr="007B5CC2">
        <w:rPr>
          <w:highlight w:val="white"/>
        </w:rPr>
        <w:t xml:space="preserve"> </w:t>
      </w:r>
      <w:r w:rsidR="007B5CC2" w:rsidRPr="007B5CC2">
        <w:rPr>
          <w:highlight w:val="white"/>
        </w:rPr>
        <w:t xml:space="preserve">улыбается и </w:t>
      </w:r>
      <w:r w:rsidR="007E0B18" w:rsidRPr="007B5CC2">
        <w:rPr>
          <w:highlight w:val="white"/>
        </w:rPr>
        <w:t>кивает Виктории</w:t>
      </w:r>
      <w:r>
        <w:rPr>
          <w:highlight w:val="white"/>
        </w:rPr>
        <w:t>.</w:t>
      </w:r>
    </w:p>
    <w:p w:rsidR="00DA7A3B" w:rsidRDefault="00DA7A3B" w:rsidP="00264586">
      <w:pPr>
        <w:pStyle w:val="a3"/>
        <w:rPr>
          <w:highlight w:val="white"/>
        </w:rPr>
      </w:pPr>
    </w:p>
    <w:p w:rsidR="00264586" w:rsidRPr="007B5CC2" w:rsidRDefault="00DA7A3B" w:rsidP="00264586">
      <w:pPr>
        <w:pStyle w:val="a3"/>
        <w:rPr>
          <w:highlight w:val="white"/>
        </w:rPr>
      </w:pPr>
      <w:r>
        <w:rPr>
          <w:highlight w:val="white"/>
        </w:rPr>
        <w:t xml:space="preserve">У него звонит телефон, он </w:t>
      </w:r>
      <w:r w:rsidR="007E0B18" w:rsidRPr="007B5CC2">
        <w:rPr>
          <w:highlight w:val="white"/>
        </w:rPr>
        <w:t>подходит к трубке.</w:t>
      </w:r>
    </w:p>
    <w:p w:rsidR="00264586" w:rsidRPr="007F1DE3" w:rsidRDefault="00264586" w:rsidP="00264586">
      <w:pPr>
        <w:pStyle w:val="a3"/>
        <w:rPr>
          <w:b/>
          <w:highlight w:val="white"/>
        </w:rPr>
      </w:pPr>
      <w:r w:rsidRPr="007F1DE3">
        <w:rPr>
          <w:b/>
          <w:highlight w:val="white"/>
        </w:rPr>
        <w:t xml:space="preserve"> </w:t>
      </w:r>
    </w:p>
    <w:p w:rsidR="007F1DE3" w:rsidRPr="007B5CC2" w:rsidRDefault="007F1DE3" w:rsidP="007F1DE3">
      <w:pPr>
        <w:pStyle w:val="a4"/>
        <w:rPr>
          <w:highlight w:val="white"/>
        </w:rPr>
      </w:pPr>
      <w:r w:rsidRPr="007B5CC2">
        <w:rPr>
          <w:highlight w:val="white"/>
        </w:rPr>
        <w:t>ИНТ. зал автотехцентра - день</w:t>
      </w:r>
    </w:p>
    <w:p w:rsidR="007F1DE3" w:rsidRPr="007B5CC2" w:rsidRDefault="007F1DE3" w:rsidP="007F1DE3">
      <w:pPr>
        <w:pStyle w:val="a3"/>
        <w:rPr>
          <w:highlight w:val="white"/>
        </w:rPr>
      </w:pPr>
    </w:p>
    <w:p w:rsidR="007F1DE3" w:rsidRPr="007B5CC2" w:rsidRDefault="007F1DE3" w:rsidP="007F1DE3">
      <w:pPr>
        <w:pStyle w:val="a3"/>
        <w:rPr>
          <w:highlight w:val="white"/>
        </w:rPr>
      </w:pPr>
      <w:r w:rsidRPr="007B5CC2">
        <w:rPr>
          <w:highlight w:val="white"/>
        </w:rPr>
        <w:t>ОЛЬГА (30 лет, русые волосы, стройная</w:t>
      </w:r>
      <w:r w:rsidR="007B5CC2" w:rsidRPr="007B5CC2">
        <w:rPr>
          <w:highlight w:val="white"/>
        </w:rPr>
        <w:t xml:space="preserve"> и </w:t>
      </w:r>
      <w:r w:rsidRPr="007B5CC2">
        <w:rPr>
          <w:highlight w:val="white"/>
        </w:rPr>
        <w:t>не высокого роста, миловидное и красивое лицо, одета в лёгкую куртку голубого цвета). Рядом с ней ЦИРКУЛ</w:t>
      </w:r>
      <w:r w:rsidR="007B5CC2" w:rsidRPr="007B5CC2">
        <w:rPr>
          <w:highlight w:val="white"/>
        </w:rPr>
        <w:t>Ь</w:t>
      </w:r>
      <w:r w:rsidRPr="007B5CC2">
        <w:rPr>
          <w:highlight w:val="white"/>
        </w:rPr>
        <w:t xml:space="preserve"> (35 лет, круглолицый, толстенький, среднего роста, одет в спецовку, во время </w:t>
      </w:r>
      <w:r w:rsidR="007B5CC2" w:rsidRPr="007B5CC2">
        <w:rPr>
          <w:highlight w:val="white"/>
        </w:rPr>
        <w:t>ходьбы</w:t>
      </w:r>
      <w:r w:rsidRPr="007B5CC2">
        <w:rPr>
          <w:highlight w:val="white"/>
        </w:rPr>
        <w:t xml:space="preserve"> хромает).</w:t>
      </w:r>
    </w:p>
    <w:p w:rsidR="007F1DE3" w:rsidRPr="007B5CC2" w:rsidRDefault="007F1DE3" w:rsidP="007F1DE3">
      <w:pPr>
        <w:pStyle w:val="a3"/>
        <w:rPr>
          <w:highlight w:val="white"/>
        </w:rPr>
      </w:pPr>
    </w:p>
    <w:p w:rsidR="007F1DE3" w:rsidRPr="007B5CC2" w:rsidRDefault="007F1DE3" w:rsidP="007F1DE3">
      <w:pPr>
        <w:pStyle w:val="a6"/>
        <w:rPr>
          <w:highlight w:val="white"/>
        </w:rPr>
      </w:pPr>
      <w:r w:rsidRPr="007B5CC2">
        <w:rPr>
          <w:highlight w:val="white"/>
        </w:rPr>
        <w:lastRenderedPageBreak/>
        <w:t>циркуль</w:t>
      </w:r>
    </w:p>
    <w:p w:rsidR="007F1DE3" w:rsidRPr="007B5CC2" w:rsidRDefault="007F1DE3" w:rsidP="007F1DE3">
      <w:pPr>
        <w:pStyle w:val="a5"/>
        <w:rPr>
          <w:highlight w:val="white"/>
        </w:rPr>
      </w:pPr>
      <w:r w:rsidRPr="007B5CC2">
        <w:rPr>
          <w:highlight w:val="white"/>
        </w:rPr>
        <w:t>Всё нормально, все неисправности убрали.</w:t>
      </w:r>
    </w:p>
    <w:p w:rsidR="007F1DE3" w:rsidRPr="007B5CC2" w:rsidRDefault="007F1DE3" w:rsidP="007F1DE3">
      <w:pPr>
        <w:pStyle w:val="a5"/>
        <w:rPr>
          <w:highlight w:val="white"/>
        </w:rPr>
      </w:pPr>
    </w:p>
    <w:p w:rsidR="007F1DE3" w:rsidRPr="007B5CC2" w:rsidRDefault="007F1DE3" w:rsidP="007F1DE3">
      <w:pPr>
        <w:pStyle w:val="a6"/>
        <w:rPr>
          <w:highlight w:val="white"/>
        </w:rPr>
      </w:pPr>
      <w:r w:rsidRPr="007B5CC2">
        <w:rPr>
          <w:highlight w:val="white"/>
        </w:rPr>
        <w:t>ОЛЬГА</w:t>
      </w:r>
    </w:p>
    <w:p w:rsidR="007F1DE3" w:rsidRPr="007B5CC2" w:rsidRDefault="007F1DE3" w:rsidP="007F1DE3">
      <w:pPr>
        <w:pStyle w:val="a5"/>
        <w:rPr>
          <w:highlight w:val="white"/>
        </w:rPr>
      </w:pPr>
      <w:r w:rsidRPr="007B5CC2">
        <w:rPr>
          <w:highlight w:val="white"/>
        </w:rPr>
        <w:t>А в чём проблемы то были?</w:t>
      </w:r>
    </w:p>
    <w:p w:rsidR="007F1DE3" w:rsidRPr="007B5CC2" w:rsidRDefault="007F1DE3" w:rsidP="007F1DE3">
      <w:pPr>
        <w:pStyle w:val="a5"/>
        <w:rPr>
          <w:highlight w:val="white"/>
        </w:rPr>
      </w:pPr>
    </w:p>
    <w:p w:rsidR="007F1DE3" w:rsidRPr="007B5CC2" w:rsidRDefault="007F1DE3" w:rsidP="007F1DE3">
      <w:pPr>
        <w:pStyle w:val="a6"/>
        <w:rPr>
          <w:highlight w:val="white"/>
        </w:rPr>
      </w:pPr>
      <w:r w:rsidRPr="007B5CC2">
        <w:rPr>
          <w:highlight w:val="white"/>
        </w:rPr>
        <w:t>циркуль</w:t>
      </w:r>
    </w:p>
    <w:p w:rsidR="007F1DE3" w:rsidRPr="007B5CC2" w:rsidRDefault="007F1DE3" w:rsidP="007F1DE3">
      <w:pPr>
        <w:pStyle w:val="a5"/>
        <w:rPr>
          <w:highlight w:val="white"/>
        </w:rPr>
      </w:pPr>
      <w:r w:rsidRPr="007B5CC2">
        <w:rPr>
          <w:highlight w:val="white"/>
        </w:rPr>
        <w:t>Сбой в штатной противоугонной системе. Она и глушила машину.</w:t>
      </w:r>
    </w:p>
    <w:p w:rsidR="007F1DE3" w:rsidRPr="007B5CC2" w:rsidRDefault="007F1DE3" w:rsidP="007F1DE3">
      <w:pPr>
        <w:pStyle w:val="a5"/>
        <w:rPr>
          <w:highlight w:val="white"/>
        </w:rPr>
      </w:pPr>
    </w:p>
    <w:p w:rsidR="007F1DE3" w:rsidRPr="007B5CC2" w:rsidRDefault="007F1DE3" w:rsidP="007F1DE3">
      <w:pPr>
        <w:pStyle w:val="a6"/>
        <w:rPr>
          <w:highlight w:val="white"/>
        </w:rPr>
      </w:pPr>
      <w:r w:rsidRPr="007B5CC2">
        <w:rPr>
          <w:highlight w:val="white"/>
        </w:rPr>
        <w:t>ОЛЬГА</w:t>
      </w:r>
    </w:p>
    <w:p w:rsidR="007F1DE3" w:rsidRPr="007B5CC2" w:rsidRDefault="007F1DE3" w:rsidP="007F1DE3">
      <w:pPr>
        <w:pStyle w:val="a5"/>
        <w:rPr>
          <w:highlight w:val="white"/>
        </w:rPr>
      </w:pPr>
      <w:r w:rsidRPr="007B5CC2">
        <w:rPr>
          <w:highlight w:val="white"/>
        </w:rPr>
        <w:t>Ну, не будет больше проблем?</w:t>
      </w:r>
    </w:p>
    <w:p w:rsidR="007F1DE3" w:rsidRPr="007B5CC2" w:rsidRDefault="007F1DE3" w:rsidP="007F1DE3">
      <w:pPr>
        <w:pStyle w:val="a5"/>
        <w:rPr>
          <w:highlight w:val="white"/>
        </w:rPr>
      </w:pPr>
    </w:p>
    <w:p w:rsidR="007F1DE3" w:rsidRPr="007B5CC2" w:rsidRDefault="007F1DE3" w:rsidP="007F1DE3">
      <w:pPr>
        <w:pStyle w:val="a6"/>
        <w:rPr>
          <w:highlight w:val="white"/>
        </w:rPr>
      </w:pPr>
      <w:r w:rsidRPr="007B5CC2">
        <w:rPr>
          <w:highlight w:val="white"/>
        </w:rPr>
        <w:t>циркуль</w:t>
      </w:r>
    </w:p>
    <w:p w:rsidR="007F1DE3" w:rsidRPr="007B5CC2" w:rsidRDefault="007F1DE3" w:rsidP="007F1DE3">
      <w:pPr>
        <w:pStyle w:val="a5"/>
        <w:rPr>
          <w:highlight w:val="white"/>
        </w:rPr>
      </w:pPr>
      <w:r w:rsidRPr="007B5CC2">
        <w:rPr>
          <w:highlight w:val="white"/>
        </w:rPr>
        <w:t>Нет.</w:t>
      </w:r>
    </w:p>
    <w:p w:rsidR="007F1DE3" w:rsidRPr="007B5CC2" w:rsidRDefault="007F1DE3" w:rsidP="007F1DE3">
      <w:pPr>
        <w:pStyle w:val="a3"/>
        <w:rPr>
          <w:highlight w:val="white"/>
        </w:rPr>
      </w:pPr>
    </w:p>
    <w:p w:rsidR="007F1DE3" w:rsidRPr="007B5CC2" w:rsidRDefault="007F1DE3" w:rsidP="007F1DE3">
      <w:pPr>
        <w:pStyle w:val="a5"/>
        <w:ind w:left="0" w:right="0"/>
        <w:rPr>
          <w:highlight w:val="white"/>
        </w:rPr>
      </w:pPr>
      <w:r w:rsidRPr="007B5CC2">
        <w:rPr>
          <w:highlight w:val="white"/>
        </w:rPr>
        <w:t>Ольга засовывает купюру ему в карман и Циркуль оглядывается по сторонам.</w:t>
      </w:r>
    </w:p>
    <w:p w:rsidR="007F1DE3" w:rsidRPr="007B5CC2" w:rsidRDefault="007F1DE3" w:rsidP="007F1DE3">
      <w:pPr>
        <w:pStyle w:val="a5"/>
        <w:ind w:left="0" w:right="0"/>
        <w:rPr>
          <w:highlight w:val="white"/>
        </w:rPr>
      </w:pPr>
    </w:p>
    <w:p w:rsidR="007F1DE3" w:rsidRPr="007B5CC2" w:rsidRDefault="007F1DE3" w:rsidP="007F1DE3">
      <w:pPr>
        <w:pStyle w:val="a6"/>
        <w:rPr>
          <w:highlight w:val="white"/>
        </w:rPr>
      </w:pPr>
      <w:r w:rsidRPr="007B5CC2">
        <w:rPr>
          <w:highlight w:val="white"/>
        </w:rPr>
        <w:t>циркуль</w:t>
      </w:r>
    </w:p>
    <w:p w:rsidR="007F1DE3" w:rsidRPr="007B5CC2" w:rsidRDefault="007F1DE3" w:rsidP="007F1DE3">
      <w:pPr>
        <w:pStyle w:val="a5"/>
        <w:rPr>
          <w:highlight w:val="white"/>
        </w:rPr>
      </w:pPr>
      <w:r w:rsidRPr="007B5CC2">
        <w:rPr>
          <w:highlight w:val="white"/>
        </w:rPr>
        <w:t>Андрюхе привет передавай.</w:t>
      </w:r>
    </w:p>
    <w:p w:rsidR="007F1DE3" w:rsidRPr="007B5CC2" w:rsidRDefault="007F1DE3" w:rsidP="007F1DE3">
      <w:pPr>
        <w:pStyle w:val="a5"/>
        <w:rPr>
          <w:highlight w:val="white"/>
        </w:rPr>
      </w:pPr>
    </w:p>
    <w:p w:rsidR="007F1DE3" w:rsidRPr="007B5CC2" w:rsidRDefault="007F1DE3" w:rsidP="007F1DE3">
      <w:pPr>
        <w:pStyle w:val="a5"/>
        <w:ind w:left="0" w:right="0"/>
        <w:rPr>
          <w:highlight w:val="white"/>
        </w:rPr>
      </w:pPr>
      <w:r w:rsidRPr="007B5CC2">
        <w:rPr>
          <w:highlight w:val="white"/>
        </w:rPr>
        <w:t>Циркуль хромой походкой уходит в ремонтную зону.</w:t>
      </w:r>
    </w:p>
    <w:p w:rsidR="007F1DE3" w:rsidRPr="007B5CC2" w:rsidRDefault="007F1DE3" w:rsidP="00264586">
      <w:pPr>
        <w:pStyle w:val="a4"/>
        <w:rPr>
          <w:highlight w:val="white"/>
        </w:rPr>
      </w:pPr>
    </w:p>
    <w:p w:rsidR="00264586" w:rsidRPr="007B5CC2" w:rsidRDefault="007F1DE3" w:rsidP="00264586">
      <w:pPr>
        <w:pStyle w:val="a4"/>
        <w:rPr>
          <w:highlight w:val="white"/>
        </w:rPr>
      </w:pPr>
      <w:r w:rsidRPr="007B5CC2">
        <w:rPr>
          <w:highlight w:val="white"/>
        </w:rPr>
        <w:t>на</w:t>
      </w:r>
      <w:r w:rsidR="00264586" w:rsidRPr="007B5CC2">
        <w:rPr>
          <w:highlight w:val="white"/>
        </w:rPr>
        <w:t>т. дорога – РАННИЙ вечер</w:t>
      </w:r>
    </w:p>
    <w:p w:rsidR="00264586" w:rsidRPr="007B5CC2" w:rsidRDefault="00264586" w:rsidP="00264586">
      <w:pPr>
        <w:pStyle w:val="a3"/>
        <w:rPr>
          <w:highlight w:val="white"/>
        </w:rPr>
      </w:pPr>
    </w:p>
    <w:p w:rsidR="00264586" w:rsidRPr="007B5CC2" w:rsidRDefault="00264586" w:rsidP="00264586">
      <w:pPr>
        <w:pStyle w:val="a3"/>
        <w:rPr>
          <w:highlight w:val="white"/>
        </w:rPr>
      </w:pPr>
      <w:r w:rsidRPr="007B5CC2">
        <w:rPr>
          <w:highlight w:val="white"/>
        </w:rPr>
        <w:t>У тротуара стоит автомобиль, за рулём Ольга. Она выходит из машины и пересаживается на пассажирское  место.</w:t>
      </w:r>
    </w:p>
    <w:p w:rsidR="00264586" w:rsidRPr="007B5CC2" w:rsidRDefault="00264586" w:rsidP="00264586">
      <w:pPr>
        <w:pStyle w:val="a3"/>
        <w:rPr>
          <w:highlight w:val="white"/>
        </w:rPr>
      </w:pPr>
    </w:p>
    <w:p w:rsidR="00264586" w:rsidRPr="007B5CC2" w:rsidRDefault="00264586" w:rsidP="00264586">
      <w:pPr>
        <w:pStyle w:val="a3"/>
        <w:rPr>
          <w:highlight w:val="white"/>
        </w:rPr>
      </w:pPr>
      <w:r w:rsidRPr="007B5CC2">
        <w:rPr>
          <w:highlight w:val="white"/>
        </w:rPr>
        <w:t xml:space="preserve">Андрей идёт к машине, разговаривая по телефону. </w:t>
      </w:r>
    </w:p>
    <w:p w:rsidR="00264586" w:rsidRPr="007B5CC2" w:rsidRDefault="00264586" w:rsidP="00264586">
      <w:pPr>
        <w:pStyle w:val="a4"/>
        <w:rPr>
          <w:highlight w:val="white"/>
        </w:rPr>
      </w:pPr>
    </w:p>
    <w:p w:rsidR="00264586" w:rsidRPr="007B5CC2" w:rsidRDefault="00264586" w:rsidP="00264586">
      <w:pPr>
        <w:pStyle w:val="a4"/>
        <w:rPr>
          <w:highlight w:val="white"/>
        </w:rPr>
      </w:pPr>
      <w:r w:rsidRPr="007B5CC2">
        <w:rPr>
          <w:highlight w:val="white"/>
        </w:rPr>
        <w:t>ИНТ. СКЛАДСКОЕ ПОМЕЩЕНИЕ – РАННИЙ вечер</w:t>
      </w:r>
    </w:p>
    <w:p w:rsidR="00264586" w:rsidRPr="007B5CC2" w:rsidRDefault="00264586" w:rsidP="00264586">
      <w:pPr>
        <w:pStyle w:val="a4"/>
        <w:rPr>
          <w:highlight w:val="white"/>
        </w:rPr>
      </w:pPr>
    </w:p>
    <w:p w:rsidR="00264586" w:rsidRPr="007B5CC2" w:rsidRDefault="00264586" w:rsidP="00264586">
      <w:pPr>
        <w:pStyle w:val="a3"/>
        <w:rPr>
          <w:highlight w:val="white"/>
        </w:rPr>
      </w:pPr>
      <w:r w:rsidRPr="007B5CC2">
        <w:rPr>
          <w:highlight w:val="white"/>
        </w:rPr>
        <w:t>Склад. Вдоль стены стоят мелкие коробки. По стене идут трубы, из одной протекает вода. Около коробок, глядя на трубу, стоит МИШ</w:t>
      </w:r>
      <w:r w:rsidR="007B5CC2" w:rsidRPr="007B5CC2">
        <w:rPr>
          <w:highlight w:val="white"/>
        </w:rPr>
        <w:t>А (37 лет, круглолицый, коротко с</w:t>
      </w:r>
      <w:r w:rsidRPr="007B5CC2">
        <w:rPr>
          <w:highlight w:val="white"/>
        </w:rPr>
        <w:t>триженный, высокого роста</w:t>
      </w:r>
      <w:r w:rsidR="007B5CC2">
        <w:rPr>
          <w:highlight w:val="white"/>
        </w:rPr>
        <w:t>. Телосложение спортивное, но заметно заплыло жирком и выпирает пузо</w:t>
      </w:r>
      <w:r w:rsidRPr="007B5CC2">
        <w:rPr>
          <w:highlight w:val="white"/>
        </w:rPr>
        <w:t xml:space="preserve">). </w:t>
      </w:r>
    </w:p>
    <w:p w:rsidR="00264586" w:rsidRPr="007B5CC2" w:rsidRDefault="00264586" w:rsidP="00264586">
      <w:pPr>
        <w:pStyle w:val="a3"/>
        <w:rPr>
          <w:highlight w:val="white"/>
        </w:rPr>
      </w:pPr>
    </w:p>
    <w:p w:rsidR="00264586" w:rsidRPr="007B5CC2" w:rsidRDefault="00264586" w:rsidP="00264586">
      <w:pPr>
        <w:pStyle w:val="a6"/>
        <w:rPr>
          <w:highlight w:val="white"/>
        </w:rPr>
      </w:pPr>
      <w:r w:rsidRPr="007B5CC2">
        <w:rPr>
          <w:highlight w:val="white"/>
        </w:rPr>
        <w:t>миша</w:t>
      </w:r>
    </w:p>
    <w:p w:rsidR="00264586" w:rsidRPr="007B5CC2" w:rsidRDefault="00264586" w:rsidP="00264586">
      <w:pPr>
        <w:pStyle w:val="a7"/>
        <w:rPr>
          <w:highlight w:val="white"/>
        </w:rPr>
      </w:pPr>
      <w:r w:rsidRPr="007B5CC2">
        <w:rPr>
          <w:highlight w:val="white"/>
        </w:rPr>
        <w:t>(в телефон)</w:t>
      </w:r>
    </w:p>
    <w:p w:rsidR="00264586" w:rsidRPr="007B5CC2" w:rsidRDefault="00264586" w:rsidP="00264586">
      <w:pPr>
        <w:pStyle w:val="a5"/>
        <w:rPr>
          <w:highlight w:val="white"/>
        </w:rPr>
      </w:pPr>
      <w:r w:rsidRPr="007B5CC2">
        <w:rPr>
          <w:highlight w:val="white"/>
        </w:rPr>
        <w:t>Да, капает прямо на коробки. Ты приедешь?</w:t>
      </w:r>
    </w:p>
    <w:p w:rsidR="00264586" w:rsidRPr="007B5CC2" w:rsidRDefault="00264586" w:rsidP="00264586">
      <w:pPr>
        <w:pStyle w:val="a7"/>
        <w:rPr>
          <w:highlight w:val="white"/>
        </w:rPr>
      </w:pPr>
      <w:r w:rsidRPr="007B5CC2">
        <w:rPr>
          <w:highlight w:val="white"/>
        </w:rPr>
        <w:t xml:space="preserve"> (пауза)</w:t>
      </w:r>
    </w:p>
    <w:p w:rsidR="00264586" w:rsidRPr="007B5CC2" w:rsidRDefault="00264586" w:rsidP="00264586">
      <w:pPr>
        <w:pStyle w:val="a5"/>
        <w:rPr>
          <w:highlight w:val="white"/>
        </w:rPr>
      </w:pPr>
      <w:r w:rsidRPr="007B5CC2">
        <w:rPr>
          <w:highlight w:val="white"/>
        </w:rPr>
        <w:t>Ну а кому мне позвонить? Иванычу? А он не пошлёт меня? Сейчас пятница вечер.</w:t>
      </w:r>
    </w:p>
    <w:p w:rsidR="00264586" w:rsidRPr="007B5CC2" w:rsidRDefault="00264586" w:rsidP="00264586">
      <w:pPr>
        <w:pStyle w:val="a7"/>
        <w:rPr>
          <w:highlight w:val="white"/>
        </w:rPr>
      </w:pPr>
      <w:r w:rsidRPr="007B5CC2">
        <w:rPr>
          <w:highlight w:val="white"/>
        </w:rPr>
        <w:t xml:space="preserve"> (пауза)</w:t>
      </w:r>
    </w:p>
    <w:p w:rsidR="00264586" w:rsidRPr="007B5CC2" w:rsidRDefault="00264586" w:rsidP="00264586">
      <w:pPr>
        <w:pStyle w:val="a5"/>
        <w:rPr>
          <w:highlight w:val="white"/>
        </w:rPr>
      </w:pPr>
      <w:r w:rsidRPr="007B5CC2">
        <w:rPr>
          <w:highlight w:val="white"/>
        </w:rPr>
        <w:t>Ну, попробую, если откажет, то надо будет всех сотрудников вызывать.</w:t>
      </w:r>
    </w:p>
    <w:p w:rsidR="00264586" w:rsidRPr="007F1DE3" w:rsidRDefault="00264586" w:rsidP="00264586">
      <w:pPr>
        <w:pStyle w:val="a5"/>
        <w:rPr>
          <w:b/>
          <w:highlight w:val="white"/>
        </w:rPr>
      </w:pPr>
    </w:p>
    <w:p w:rsidR="00264586" w:rsidRPr="00F42688" w:rsidRDefault="00264586" w:rsidP="00264586">
      <w:pPr>
        <w:pStyle w:val="a4"/>
        <w:rPr>
          <w:highlight w:val="white"/>
        </w:rPr>
      </w:pPr>
      <w:r w:rsidRPr="00F42688">
        <w:rPr>
          <w:highlight w:val="white"/>
        </w:rPr>
        <w:t>инт. САЛОН автомобилЯ андрея – РАННИЙ ВЕЧЕР</w:t>
      </w:r>
    </w:p>
    <w:p w:rsidR="00264586" w:rsidRPr="00F42688" w:rsidRDefault="00264586" w:rsidP="00264586">
      <w:pPr>
        <w:pStyle w:val="a3"/>
        <w:rPr>
          <w:highlight w:val="white"/>
        </w:rPr>
      </w:pPr>
    </w:p>
    <w:p w:rsidR="00264586" w:rsidRPr="00F42688" w:rsidRDefault="00264586" w:rsidP="00264586">
      <w:pPr>
        <w:pStyle w:val="a3"/>
        <w:rPr>
          <w:highlight w:val="white"/>
        </w:rPr>
      </w:pPr>
      <w:r w:rsidRPr="00F42688">
        <w:rPr>
          <w:highlight w:val="white"/>
        </w:rPr>
        <w:t>Андрей садится на водительское место.</w:t>
      </w:r>
    </w:p>
    <w:p w:rsidR="00264586" w:rsidRPr="00F42688" w:rsidRDefault="00264586" w:rsidP="00264586">
      <w:pPr>
        <w:pStyle w:val="a5"/>
        <w:rPr>
          <w:highlight w:val="white"/>
        </w:rPr>
      </w:pPr>
    </w:p>
    <w:p w:rsidR="00264586" w:rsidRPr="00F42688" w:rsidRDefault="00264586" w:rsidP="00264586">
      <w:pPr>
        <w:pStyle w:val="a6"/>
        <w:rPr>
          <w:highlight w:val="white"/>
        </w:rPr>
      </w:pPr>
      <w:r w:rsidRPr="00F42688">
        <w:rPr>
          <w:highlight w:val="white"/>
        </w:rPr>
        <w:t>андрей</w:t>
      </w:r>
    </w:p>
    <w:p w:rsidR="00264586" w:rsidRPr="00F42688" w:rsidRDefault="00264586" w:rsidP="00264586">
      <w:pPr>
        <w:pStyle w:val="a7"/>
        <w:rPr>
          <w:highlight w:val="white"/>
        </w:rPr>
      </w:pPr>
      <w:r w:rsidRPr="00F42688">
        <w:rPr>
          <w:highlight w:val="white"/>
        </w:rPr>
        <w:t>(в телефон)</w:t>
      </w:r>
    </w:p>
    <w:p w:rsidR="00264586" w:rsidRPr="00F42688" w:rsidRDefault="00264586" w:rsidP="00264586">
      <w:pPr>
        <w:pStyle w:val="a5"/>
      </w:pPr>
      <w:r w:rsidRPr="00F42688">
        <w:rPr>
          <w:highlight w:val="white"/>
        </w:rPr>
        <w:t>Давай Миш, но постарайтесь без меня.</w:t>
      </w:r>
    </w:p>
    <w:p w:rsidR="00264586" w:rsidRPr="00F42688" w:rsidRDefault="00264586" w:rsidP="00264586">
      <w:pPr>
        <w:pStyle w:val="a7"/>
        <w:rPr>
          <w:highlight w:val="white"/>
        </w:rPr>
      </w:pPr>
      <w:r w:rsidRPr="00F42688">
        <w:rPr>
          <w:highlight w:val="white"/>
        </w:rPr>
        <w:t>(выключая телефон, целует Ольгу)</w:t>
      </w:r>
    </w:p>
    <w:p w:rsidR="00264586" w:rsidRPr="00F42688" w:rsidRDefault="007E0B18" w:rsidP="00264586">
      <w:pPr>
        <w:pStyle w:val="a5"/>
        <w:rPr>
          <w:highlight w:val="white"/>
        </w:rPr>
      </w:pPr>
      <w:r w:rsidRPr="00F42688">
        <w:rPr>
          <w:highlight w:val="white"/>
        </w:rPr>
        <w:t>Оль</w:t>
      </w:r>
      <w:r w:rsidR="00264586" w:rsidRPr="00F42688">
        <w:rPr>
          <w:highlight w:val="white"/>
        </w:rPr>
        <w:t>, сделали машину? Поехали к дядьке?</w:t>
      </w:r>
    </w:p>
    <w:p w:rsidR="00264586" w:rsidRPr="00F42688" w:rsidRDefault="00264586" w:rsidP="00264586">
      <w:pPr>
        <w:pStyle w:val="a5"/>
        <w:rPr>
          <w:highlight w:val="white"/>
        </w:rPr>
      </w:pPr>
    </w:p>
    <w:p w:rsidR="00264586" w:rsidRPr="00F42688" w:rsidRDefault="00264586" w:rsidP="00264586">
      <w:pPr>
        <w:pStyle w:val="a6"/>
        <w:rPr>
          <w:highlight w:val="white"/>
        </w:rPr>
      </w:pPr>
      <w:r w:rsidRPr="00F42688">
        <w:rPr>
          <w:highlight w:val="white"/>
        </w:rPr>
        <w:t>ольга</w:t>
      </w:r>
    </w:p>
    <w:p w:rsidR="00264586" w:rsidRPr="00F42688" w:rsidRDefault="00264586" w:rsidP="00264586">
      <w:pPr>
        <w:pStyle w:val="a5"/>
        <w:rPr>
          <w:highlight w:val="white"/>
        </w:rPr>
      </w:pPr>
      <w:r w:rsidRPr="00F42688">
        <w:rPr>
          <w:highlight w:val="white"/>
        </w:rPr>
        <w:t xml:space="preserve">Ну да, вроде всё </w:t>
      </w:r>
      <w:r w:rsidR="00F42688" w:rsidRPr="00F42688">
        <w:rPr>
          <w:highlight w:val="white"/>
        </w:rPr>
        <w:t>замечательно</w:t>
      </w:r>
      <w:r w:rsidRPr="00F42688">
        <w:rPr>
          <w:highlight w:val="white"/>
        </w:rPr>
        <w:t xml:space="preserve">. </w:t>
      </w:r>
    </w:p>
    <w:p w:rsidR="00264586" w:rsidRPr="00F42688" w:rsidRDefault="00264586" w:rsidP="00264586">
      <w:pPr>
        <w:pStyle w:val="a5"/>
        <w:rPr>
          <w:highlight w:val="white"/>
        </w:rPr>
      </w:pPr>
    </w:p>
    <w:p w:rsidR="00264586" w:rsidRPr="00F42688" w:rsidRDefault="00264586" w:rsidP="00264586">
      <w:pPr>
        <w:pStyle w:val="a6"/>
        <w:rPr>
          <w:highlight w:val="white"/>
        </w:rPr>
      </w:pPr>
      <w:r w:rsidRPr="00F42688">
        <w:rPr>
          <w:highlight w:val="white"/>
        </w:rPr>
        <w:t>андрей</w:t>
      </w:r>
    </w:p>
    <w:p w:rsidR="00264586" w:rsidRPr="00F42688" w:rsidRDefault="00264586" w:rsidP="00264586">
      <w:pPr>
        <w:pStyle w:val="a5"/>
        <w:rPr>
          <w:highlight w:val="white"/>
        </w:rPr>
      </w:pPr>
      <w:r w:rsidRPr="00F42688">
        <w:rPr>
          <w:highlight w:val="white"/>
        </w:rPr>
        <w:t>Нормальные люди в пятницу вечером уходят в отрыв, а я в кипиш.</w:t>
      </w:r>
    </w:p>
    <w:p w:rsidR="00264586" w:rsidRPr="00F42688" w:rsidRDefault="00264586" w:rsidP="00264586">
      <w:pPr>
        <w:pStyle w:val="a3"/>
        <w:rPr>
          <w:highlight w:val="white"/>
        </w:rPr>
      </w:pPr>
    </w:p>
    <w:p w:rsidR="00264586" w:rsidRPr="00F42688" w:rsidRDefault="00264586" w:rsidP="00264586">
      <w:pPr>
        <w:pStyle w:val="a3"/>
        <w:rPr>
          <w:highlight w:val="white"/>
        </w:rPr>
      </w:pPr>
      <w:r w:rsidRPr="00F42688">
        <w:rPr>
          <w:highlight w:val="white"/>
        </w:rPr>
        <w:t>Он регулирует под себя кресло и пристёгивается.</w:t>
      </w:r>
    </w:p>
    <w:p w:rsidR="00264586" w:rsidRPr="00F42688" w:rsidRDefault="00264586" w:rsidP="00264586">
      <w:pPr>
        <w:pStyle w:val="a5"/>
        <w:rPr>
          <w:highlight w:val="white"/>
        </w:rPr>
      </w:pPr>
    </w:p>
    <w:p w:rsidR="00264586" w:rsidRPr="00F42688" w:rsidRDefault="00264586" w:rsidP="00264586">
      <w:pPr>
        <w:pStyle w:val="a6"/>
        <w:rPr>
          <w:highlight w:val="white"/>
        </w:rPr>
      </w:pPr>
      <w:r w:rsidRPr="00F42688">
        <w:rPr>
          <w:highlight w:val="white"/>
        </w:rPr>
        <w:t>Ольга</w:t>
      </w:r>
    </w:p>
    <w:p w:rsidR="00264586" w:rsidRPr="00F42688" w:rsidRDefault="00264586" w:rsidP="00264586">
      <w:pPr>
        <w:pStyle w:val="a5"/>
        <w:rPr>
          <w:highlight w:val="white"/>
        </w:rPr>
      </w:pPr>
      <w:r w:rsidRPr="00F42688">
        <w:rPr>
          <w:highlight w:val="white"/>
        </w:rPr>
        <w:t>Что случилось то?</w:t>
      </w:r>
    </w:p>
    <w:p w:rsidR="00264586" w:rsidRPr="00F42688" w:rsidRDefault="00264586" w:rsidP="00264586">
      <w:pPr>
        <w:pStyle w:val="a5"/>
        <w:rPr>
          <w:highlight w:val="white"/>
        </w:rPr>
      </w:pPr>
    </w:p>
    <w:p w:rsidR="00264586" w:rsidRPr="00F42688" w:rsidRDefault="00264586" w:rsidP="00264586">
      <w:pPr>
        <w:pStyle w:val="a3"/>
        <w:rPr>
          <w:highlight w:val="white"/>
        </w:rPr>
      </w:pPr>
      <w:r w:rsidRPr="00F42688">
        <w:rPr>
          <w:highlight w:val="white"/>
        </w:rPr>
        <w:t>Андрей отмахивается от ответа.</w:t>
      </w:r>
    </w:p>
    <w:p w:rsidR="00264586" w:rsidRPr="00F42688" w:rsidRDefault="00264586" w:rsidP="00264586">
      <w:pPr>
        <w:pStyle w:val="a5"/>
        <w:rPr>
          <w:highlight w:val="white"/>
        </w:rPr>
      </w:pPr>
    </w:p>
    <w:p w:rsidR="00264586" w:rsidRPr="00F42688" w:rsidRDefault="00264586" w:rsidP="00264586">
      <w:pPr>
        <w:pStyle w:val="a6"/>
        <w:rPr>
          <w:highlight w:val="white"/>
        </w:rPr>
      </w:pPr>
      <w:r w:rsidRPr="00F42688">
        <w:rPr>
          <w:highlight w:val="white"/>
        </w:rPr>
        <w:t>Ольга</w:t>
      </w:r>
    </w:p>
    <w:p w:rsidR="00264586" w:rsidRPr="00F42688" w:rsidRDefault="00264586" w:rsidP="00264586">
      <w:pPr>
        <w:pStyle w:val="a5"/>
        <w:rPr>
          <w:highlight w:val="white"/>
        </w:rPr>
      </w:pPr>
      <w:r w:rsidRPr="00F42688">
        <w:rPr>
          <w:highlight w:val="white"/>
        </w:rPr>
        <w:t>Ну что? Проблемы какие-то? Опять с бинесом твоим?</w:t>
      </w:r>
    </w:p>
    <w:p w:rsidR="00264586" w:rsidRPr="00F42688" w:rsidRDefault="00264586" w:rsidP="00264586">
      <w:pPr>
        <w:pStyle w:val="a5"/>
        <w:rPr>
          <w:highlight w:val="white"/>
        </w:rPr>
      </w:pPr>
    </w:p>
    <w:p w:rsidR="00264586" w:rsidRPr="00F42688" w:rsidRDefault="00264586" w:rsidP="00264586">
      <w:pPr>
        <w:pStyle w:val="a6"/>
        <w:rPr>
          <w:highlight w:val="white"/>
        </w:rPr>
      </w:pPr>
      <w:r w:rsidRPr="00F42688">
        <w:rPr>
          <w:highlight w:val="white"/>
        </w:rPr>
        <w:t>андрей</w:t>
      </w:r>
    </w:p>
    <w:p w:rsidR="00264586" w:rsidRPr="00F42688" w:rsidRDefault="00264586" w:rsidP="00264586">
      <w:pPr>
        <w:pStyle w:val="a5"/>
        <w:rPr>
          <w:highlight w:val="white"/>
        </w:rPr>
      </w:pPr>
      <w:r w:rsidRPr="00F42688">
        <w:rPr>
          <w:highlight w:val="white"/>
        </w:rPr>
        <w:t>Не важно, Оль. Едем.</w:t>
      </w:r>
    </w:p>
    <w:p w:rsidR="00264586" w:rsidRPr="00F42688" w:rsidRDefault="00264586" w:rsidP="00264586">
      <w:pPr>
        <w:pStyle w:val="a5"/>
        <w:rPr>
          <w:highlight w:val="white"/>
        </w:rPr>
      </w:pPr>
    </w:p>
    <w:p w:rsidR="00264586" w:rsidRPr="00F42688" w:rsidRDefault="00264586" w:rsidP="00264586">
      <w:pPr>
        <w:pStyle w:val="a3"/>
        <w:rPr>
          <w:highlight w:val="white"/>
        </w:rPr>
      </w:pPr>
      <w:r w:rsidRPr="00F42688">
        <w:rPr>
          <w:highlight w:val="white"/>
        </w:rPr>
        <w:t>Ольга ласково теребит Андрею волосы.</w:t>
      </w:r>
    </w:p>
    <w:p w:rsidR="00264586" w:rsidRPr="00F42688" w:rsidRDefault="00264586" w:rsidP="00264586">
      <w:pPr>
        <w:pStyle w:val="a3"/>
        <w:rPr>
          <w:highlight w:val="white"/>
        </w:rPr>
      </w:pPr>
    </w:p>
    <w:p w:rsidR="00264586" w:rsidRPr="00F42688" w:rsidRDefault="00264586" w:rsidP="00264586">
      <w:pPr>
        <w:pStyle w:val="a6"/>
        <w:rPr>
          <w:highlight w:val="white"/>
        </w:rPr>
      </w:pPr>
      <w:r w:rsidRPr="00F42688">
        <w:rPr>
          <w:highlight w:val="white"/>
        </w:rPr>
        <w:t>ольга</w:t>
      </w:r>
    </w:p>
    <w:p w:rsidR="00264586" w:rsidRPr="00F42688" w:rsidRDefault="00264586" w:rsidP="00264586">
      <w:pPr>
        <w:pStyle w:val="a5"/>
        <w:rPr>
          <w:highlight w:val="white"/>
        </w:rPr>
      </w:pPr>
      <w:r w:rsidRPr="00F42688">
        <w:rPr>
          <w:highlight w:val="white"/>
        </w:rPr>
        <w:t>За квартиру деньги наконец-то перечислили. Они в ячейке на твоё имя.</w:t>
      </w:r>
    </w:p>
    <w:p w:rsidR="00264586" w:rsidRPr="00F42688" w:rsidRDefault="00264586" w:rsidP="00264586">
      <w:pPr>
        <w:pStyle w:val="a5"/>
        <w:rPr>
          <w:highlight w:val="white"/>
        </w:rPr>
      </w:pPr>
    </w:p>
    <w:p w:rsidR="00264586" w:rsidRPr="00F42688" w:rsidRDefault="00264586" w:rsidP="00264586">
      <w:pPr>
        <w:pStyle w:val="a6"/>
        <w:rPr>
          <w:highlight w:val="white"/>
        </w:rPr>
      </w:pPr>
      <w:r w:rsidRPr="00F42688">
        <w:rPr>
          <w:highlight w:val="white"/>
        </w:rPr>
        <w:t>андрей</w:t>
      </w:r>
    </w:p>
    <w:p w:rsidR="00264586" w:rsidRPr="00F42688" w:rsidRDefault="009F6AB9" w:rsidP="00264586">
      <w:pPr>
        <w:pStyle w:val="a5"/>
        <w:rPr>
          <w:highlight w:val="white"/>
        </w:rPr>
      </w:pPr>
      <w:r w:rsidRPr="00F42688">
        <w:rPr>
          <w:highlight w:val="white"/>
        </w:rPr>
        <w:t>Да</w:t>
      </w:r>
      <w:r w:rsidR="00264586" w:rsidRPr="00F42688">
        <w:rPr>
          <w:highlight w:val="white"/>
        </w:rPr>
        <w:t>!</w:t>
      </w:r>
      <w:r w:rsidRPr="00F42688">
        <w:rPr>
          <w:highlight w:val="white"/>
        </w:rPr>
        <w:t xml:space="preserve"> Наконец-то!</w:t>
      </w:r>
    </w:p>
    <w:p w:rsidR="00264586" w:rsidRPr="00F42688" w:rsidRDefault="00264586" w:rsidP="00264586">
      <w:pPr>
        <w:pStyle w:val="a3"/>
        <w:rPr>
          <w:highlight w:val="white"/>
        </w:rPr>
      </w:pPr>
    </w:p>
    <w:p w:rsidR="00264586" w:rsidRPr="00F42688" w:rsidRDefault="00264586" w:rsidP="00264586">
      <w:pPr>
        <w:pStyle w:val="a3"/>
        <w:rPr>
          <w:highlight w:val="white"/>
        </w:rPr>
      </w:pPr>
      <w:r w:rsidRPr="00F42688">
        <w:rPr>
          <w:highlight w:val="white"/>
        </w:rPr>
        <w:t>Андрей радостно вскидывает руки вверх и выдыхает.</w:t>
      </w:r>
    </w:p>
    <w:p w:rsidR="00264586" w:rsidRPr="000146AF" w:rsidRDefault="00264586" w:rsidP="00264586">
      <w:pPr>
        <w:pStyle w:val="a3"/>
        <w:rPr>
          <w:b/>
          <w:color w:val="00B050"/>
          <w:highlight w:val="white"/>
        </w:rPr>
      </w:pPr>
    </w:p>
    <w:p w:rsidR="00264586" w:rsidRPr="00333252" w:rsidRDefault="00264586" w:rsidP="00264586">
      <w:pPr>
        <w:pStyle w:val="a4"/>
        <w:rPr>
          <w:highlight w:val="white"/>
        </w:rPr>
      </w:pPr>
      <w:r w:rsidRPr="00333252">
        <w:rPr>
          <w:highlight w:val="white"/>
        </w:rPr>
        <w:t xml:space="preserve">НАТ. МОСКВА – ДОРОГА – РАННИЙ ВЕЧЕР 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 xml:space="preserve">Машина Андрея стоит в заторе. 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4"/>
        <w:rPr>
          <w:highlight w:val="white"/>
        </w:rPr>
      </w:pPr>
      <w:r w:rsidRPr="00333252">
        <w:rPr>
          <w:highlight w:val="white"/>
        </w:rPr>
        <w:lastRenderedPageBreak/>
        <w:t>ИНТ. салона автомобиля андрея</w:t>
      </w:r>
      <w:r w:rsidR="00F42688" w:rsidRPr="00333252">
        <w:rPr>
          <w:highlight w:val="white"/>
        </w:rPr>
        <w:t xml:space="preserve"> – РАННИЙ ВЕЧЕР</w:t>
      </w:r>
    </w:p>
    <w:p w:rsidR="00264586" w:rsidRPr="00333252" w:rsidRDefault="00264586" w:rsidP="00264586">
      <w:pPr>
        <w:pStyle w:val="a5"/>
        <w:ind w:left="0" w:right="0"/>
        <w:rPr>
          <w:highlight w:val="white"/>
        </w:rPr>
      </w:pPr>
    </w:p>
    <w:p w:rsidR="00264586" w:rsidRPr="00333252" w:rsidRDefault="00264586" w:rsidP="00264586">
      <w:pPr>
        <w:pStyle w:val="a5"/>
        <w:ind w:left="0" w:right="0"/>
        <w:rPr>
          <w:highlight w:val="white"/>
        </w:rPr>
      </w:pPr>
      <w:r w:rsidRPr="00333252">
        <w:rPr>
          <w:highlight w:val="white"/>
        </w:rPr>
        <w:t xml:space="preserve">Андрей ведёт машину нервно: всё время резко стартует и резко тормозит. 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АНДРЕЙ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Аааа. Всё! Встали!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ОЛЬГА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 xml:space="preserve">Ну и ладно, всё, что бог не делает всё к лучшему. 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АНДРЕЙ</w:t>
      </w:r>
    </w:p>
    <w:p w:rsidR="00264586" w:rsidRPr="00333252" w:rsidRDefault="009F6AB9" w:rsidP="00264586">
      <w:pPr>
        <w:pStyle w:val="a5"/>
        <w:rPr>
          <w:highlight w:val="white"/>
        </w:rPr>
      </w:pPr>
      <w:r w:rsidRPr="00333252">
        <w:rPr>
          <w:highlight w:val="white"/>
        </w:rPr>
        <w:t>Да хорош ты, что уж тут лучшего</w:t>
      </w:r>
      <w:r w:rsidR="00264586" w:rsidRPr="00333252">
        <w:rPr>
          <w:highlight w:val="white"/>
        </w:rPr>
        <w:t xml:space="preserve">. 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ОЛЬГА</w:t>
      </w:r>
    </w:p>
    <w:p w:rsidR="00264586" w:rsidRPr="00333252" w:rsidRDefault="00264586" w:rsidP="00264586">
      <w:pPr>
        <w:pStyle w:val="a5"/>
      </w:pPr>
      <w:r w:rsidRPr="00333252">
        <w:t>Здесь задержались, значит так надо, что бы в другом месте повезло.</w:t>
      </w:r>
    </w:p>
    <w:p w:rsidR="00264586" w:rsidRPr="00333252" w:rsidRDefault="00264586" w:rsidP="00264586">
      <w:pPr>
        <w:pStyle w:val="a6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АНДРЕЙ</w:t>
      </w:r>
    </w:p>
    <w:p w:rsidR="00264586" w:rsidRPr="00333252" w:rsidRDefault="00264586" w:rsidP="00264586">
      <w:pPr>
        <w:pStyle w:val="a5"/>
      </w:pPr>
      <w:r w:rsidRPr="00333252">
        <w:rPr>
          <w:highlight w:val="white"/>
        </w:rPr>
        <w:t>Философия твоя – диванная Оль. Слабость оправдывает.</w:t>
      </w:r>
      <w:r w:rsidR="000146AF" w:rsidRPr="00333252">
        <w:t xml:space="preserve"> Начиталась ты чего-то опять.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333252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 xml:space="preserve">В автомобиле по радио идёт спортивная передача. Ольга тыкает пальцем по магнитоле, пытается переключить радиостанцию. </w:t>
      </w:r>
    </w:p>
    <w:p w:rsidR="00333252" w:rsidRPr="00333252" w:rsidRDefault="00333252" w:rsidP="00264586">
      <w:pPr>
        <w:pStyle w:val="a3"/>
        <w:rPr>
          <w:highlight w:val="white"/>
        </w:rPr>
      </w:pPr>
    </w:p>
    <w:p w:rsidR="00333252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 xml:space="preserve">Андрей не даёт ей это сделать, сбивая её руку. Ольга с улыбкою, пытается побороться за радиостанцию, но Андрей побеждает. </w:t>
      </w:r>
    </w:p>
    <w:p w:rsidR="00333252" w:rsidRPr="00333252" w:rsidRDefault="00333252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 xml:space="preserve">Ольга улыбается и </w:t>
      </w:r>
      <w:r w:rsidR="00333252" w:rsidRPr="00333252">
        <w:rPr>
          <w:highlight w:val="white"/>
        </w:rPr>
        <w:t xml:space="preserve">потом, </w:t>
      </w:r>
      <w:r w:rsidRPr="00333252">
        <w:rPr>
          <w:highlight w:val="white"/>
        </w:rPr>
        <w:t>достаёт из сумочки телефон</w:t>
      </w:r>
      <w:r w:rsidR="00333252" w:rsidRPr="00333252">
        <w:rPr>
          <w:highlight w:val="white"/>
        </w:rPr>
        <w:t>.</w:t>
      </w:r>
      <w:r w:rsidRPr="00333252">
        <w:rPr>
          <w:highlight w:val="white"/>
        </w:rPr>
        <w:t xml:space="preserve"> </w:t>
      </w:r>
      <w:r w:rsidR="00333252" w:rsidRPr="00333252">
        <w:rPr>
          <w:highlight w:val="white"/>
        </w:rPr>
        <w:t>Н</w:t>
      </w:r>
      <w:r w:rsidRPr="00333252">
        <w:rPr>
          <w:highlight w:val="white"/>
        </w:rPr>
        <w:t>ачинает водить по сенсорному экрану, что-то открывать. У неё на коленях маленькая серая (дорогая) сумочка с ин</w:t>
      </w:r>
      <w:r w:rsidR="00333252" w:rsidRPr="00333252">
        <w:rPr>
          <w:highlight w:val="white"/>
        </w:rPr>
        <w:t xml:space="preserve">ициалами </w:t>
      </w:r>
      <w:r w:rsidRPr="00333252">
        <w:rPr>
          <w:highlight w:val="white"/>
        </w:rPr>
        <w:t>«О.Л.»</w:t>
      </w:r>
      <w:r w:rsidR="00333252" w:rsidRPr="00333252">
        <w:rPr>
          <w:highlight w:val="white"/>
        </w:rPr>
        <w:t xml:space="preserve"> вышитыми стразами.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АНДРЕЙ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Куда все едут? Эти странные люди. Оль? Не знаешь?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ОЛЬГА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По делам, так же, как и мы….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АНДРЕЙ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Предполагаешь, что у всех здесь, кто сейчас в пробке, есть такие же странные родственники?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AF1C32" w:rsidRDefault="00AF1C32" w:rsidP="00264586">
      <w:pPr>
        <w:pStyle w:val="a6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lastRenderedPageBreak/>
        <w:t>ОЛЬГА</w:t>
      </w:r>
    </w:p>
    <w:p w:rsidR="00264586" w:rsidRPr="00333252" w:rsidRDefault="000146AF" w:rsidP="00264586">
      <w:pPr>
        <w:pStyle w:val="a5"/>
        <w:rPr>
          <w:highlight w:val="white"/>
        </w:rPr>
      </w:pPr>
      <w:r w:rsidRPr="00333252">
        <w:rPr>
          <w:highlight w:val="white"/>
        </w:rPr>
        <w:t>Мась</w:t>
      </w:r>
      <w:r w:rsidR="00264586" w:rsidRPr="00333252">
        <w:rPr>
          <w:highlight w:val="white"/>
        </w:rPr>
        <w:t xml:space="preserve">, я понимаю, что лень                  ехать так далеко, но, иногда надо выполнять их странные просьбы, хотя бы просто из уважения. Дядя сегодня </w:t>
      </w:r>
      <w:r w:rsidR="00333252" w:rsidRPr="00333252">
        <w:rPr>
          <w:highlight w:val="white"/>
        </w:rPr>
        <w:t>один</w:t>
      </w:r>
      <w:r w:rsidR="00264586" w:rsidRPr="00333252">
        <w:rPr>
          <w:highlight w:val="white"/>
        </w:rPr>
        <w:t xml:space="preserve"> день</w:t>
      </w:r>
      <w:r w:rsidR="00333252" w:rsidRPr="00333252">
        <w:rPr>
          <w:highlight w:val="white"/>
        </w:rPr>
        <w:t xml:space="preserve"> проездом</w:t>
      </w:r>
      <w:r w:rsidR="00264586" w:rsidRPr="00333252">
        <w:rPr>
          <w:highlight w:val="white"/>
        </w:rPr>
        <w:t xml:space="preserve">, фирма закрывается и </w:t>
      </w:r>
      <w:r w:rsidR="00333252" w:rsidRPr="00333252">
        <w:rPr>
          <w:highlight w:val="white"/>
        </w:rPr>
        <w:t>он заехал свои вещи забрать</w:t>
      </w:r>
      <w:r w:rsidR="00264586" w:rsidRPr="00333252">
        <w:rPr>
          <w:highlight w:val="white"/>
        </w:rPr>
        <w:t xml:space="preserve"> и </w:t>
      </w:r>
      <w:r w:rsidR="00333252" w:rsidRPr="00333252">
        <w:rPr>
          <w:highlight w:val="white"/>
        </w:rPr>
        <w:t>сегодня же</w:t>
      </w:r>
      <w:r w:rsidR="00264586" w:rsidRPr="00333252">
        <w:rPr>
          <w:highlight w:val="white"/>
        </w:rPr>
        <w:t xml:space="preserve"> уезжает в Тамбов.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АНДРЕЙ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 xml:space="preserve">Нет! Ну, надо…, баранья нога и пять банок варенья. Охренеть! А то мы с голоду помираем здесь в Москве! 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ОЛЬГА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Андрюш, ну перестань, пожалуйста. Ну, хочешь, я сама поеду, а ты на такси домой езжай, Ксюшу уложишь, а мама твоя пусть домой идёт.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>Вдруг машину тряхануло</w:t>
      </w:r>
      <w:r w:rsidR="009F6AB9" w:rsidRPr="00333252">
        <w:rPr>
          <w:highlight w:val="white"/>
        </w:rPr>
        <w:t>, с</w:t>
      </w:r>
      <w:r w:rsidRPr="00333252">
        <w:rPr>
          <w:highlight w:val="white"/>
        </w:rPr>
        <w:t>лышен звон металла. В их машину врезались сзади.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>Андрей и Ольга выходят из машины.</w:t>
      </w:r>
    </w:p>
    <w:p w:rsidR="00264586" w:rsidRPr="000146AF" w:rsidRDefault="00264586" w:rsidP="00264586">
      <w:pPr>
        <w:pStyle w:val="a3"/>
        <w:rPr>
          <w:b/>
          <w:color w:val="00B050"/>
          <w:highlight w:val="white"/>
        </w:rPr>
      </w:pPr>
    </w:p>
    <w:p w:rsidR="00264586" w:rsidRPr="00333252" w:rsidRDefault="00264586" w:rsidP="00264586">
      <w:pPr>
        <w:pStyle w:val="a4"/>
        <w:rPr>
          <w:highlight w:val="white"/>
        </w:rPr>
      </w:pPr>
      <w:r w:rsidRPr="00333252">
        <w:rPr>
          <w:highlight w:val="white"/>
        </w:rPr>
        <w:t xml:space="preserve">нат. дорога затор – РАННИЙ вечер 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>Андрей выходит из  своей машины. Из врезавшейся машины (представительского класса, с наглухо тонированными задними стёклами) выходит ВОДИТЕЛЬ (45лет). У него усталый вид, его рубашка и брюки сильно мятые.</w:t>
      </w: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 xml:space="preserve"> </w:t>
      </w: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водитель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Ребят извините. Вы живы - здоровы? Не ушибься никто?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 xml:space="preserve">АНДРЕЙ 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Как же ты не во время то</w:t>
      </w:r>
      <w:r w:rsidR="009F6AB9" w:rsidRPr="00333252">
        <w:rPr>
          <w:highlight w:val="white"/>
        </w:rPr>
        <w:t xml:space="preserve"> брат</w:t>
      </w:r>
      <w:r w:rsidRPr="00333252">
        <w:rPr>
          <w:highlight w:val="white"/>
        </w:rPr>
        <w:t>, а!</w:t>
      </w:r>
    </w:p>
    <w:p w:rsidR="00264586" w:rsidRPr="00333252" w:rsidRDefault="00264586" w:rsidP="00264586">
      <w:pPr>
        <w:pStyle w:val="a4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водитель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Друг, я весь день за рулём, шефа вожу, уже крыша едет. А         он ещё на заднем сиденье с бабой сидит, она чего-то вдруг взвизгнула, я и дёрнулся. Устал я!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lastRenderedPageBreak/>
        <w:t>АНДРЕЙ</w:t>
      </w:r>
    </w:p>
    <w:p w:rsidR="00264586" w:rsidRPr="00333252" w:rsidRDefault="00264586" w:rsidP="00264586">
      <w:pPr>
        <w:pStyle w:val="a7"/>
        <w:rPr>
          <w:highlight w:val="white"/>
        </w:rPr>
      </w:pPr>
      <w:r w:rsidRPr="00333252">
        <w:rPr>
          <w:highlight w:val="white"/>
        </w:rPr>
        <w:t>(осматривая бампер)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 xml:space="preserve">Ладно. В принципе если </w:t>
      </w:r>
      <w:r w:rsidR="009F6AB9" w:rsidRPr="00333252">
        <w:rPr>
          <w:highlight w:val="white"/>
        </w:rPr>
        <w:t>семь косарей</w:t>
      </w:r>
      <w:r w:rsidRPr="00333252">
        <w:rPr>
          <w:highlight w:val="white"/>
        </w:rPr>
        <w:t xml:space="preserve"> найдёте можно и без ГАИ обойтись. У меня вон…, только трещина на бампере. Я потом по каско сделаю.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водитель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Сейчас пойду, спрошу у шефа.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>Водитель уходит к своей машине и открывает заднюю дверь.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>Ольга уходит в машину.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>Андрею звонят на мобильный.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АНДРЕЙ</w:t>
      </w:r>
    </w:p>
    <w:p w:rsidR="00264586" w:rsidRPr="00333252" w:rsidRDefault="00264586" w:rsidP="00264586">
      <w:pPr>
        <w:pStyle w:val="a7"/>
        <w:rPr>
          <w:highlight w:val="white"/>
        </w:rPr>
      </w:pPr>
      <w:r w:rsidRPr="00333252">
        <w:rPr>
          <w:highlight w:val="white"/>
        </w:rPr>
        <w:t>(говорит в телефон с улыбочкой)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 xml:space="preserve">Ало…. Привет. </w:t>
      </w:r>
    </w:p>
    <w:p w:rsidR="00264586" w:rsidRPr="00333252" w:rsidRDefault="00264586" w:rsidP="00264586">
      <w:pPr>
        <w:pStyle w:val="a7"/>
        <w:rPr>
          <w:highlight w:val="white"/>
        </w:rPr>
      </w:pPr>
      <w:r w:rsidRPr="00333252">
        <w:rPr>
          <w:highlight w:val="white"/>
        </w:rPr>
        <w:t>(пауза)</w:t>
      </w:r>
    </w:p>
    <w:p w:rsidR="009F6AB9" w:rsidRPr="00333252" w:rsidRDefault="009F6AB9" w:rsidP="009F6AB9">
      <w:pPr>
        <w:pStyle w:val="a5"/>
        <w:rPr>
          <w:highlight w:val="white"/>
        </w:rPr>
      </w:pPr>
      <w:r w:rsidRPr="00333252">
        <w:rPr>
          <w:highlight w:val="white"/>
        </w:rPr>
        <w:t>Я по делам со своей мотаюсь.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Не уверен, что получится, дел много и допоздна.</w:t>
      </w:r>
    </w:p>
    <w:p w:rsidR="00264586" w:rsidRPr="00333252" w:rsidRDefault="00264586" w:rsidP="00264586">
      <w:pPr>
        <w:pStyle w:val="a7"/>
        <w:rPr>
          <w:highlight w:val="white"/>
        </w:rPr>
      </w:pPr>
      <w:r w:rsidRPr="00333252">
        <w:rPr>
          <w:highlight w:val="white"/>
        </w:rPr>
        <w:t>(пауза)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Да…. На складе потоп…. Ну, давай, целую.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4"/>
        <w:rPr>
          <w:highlight w:val="white"/>
        </w:rPr>
      </w:pPr>
      <w:r w:rsidRPr="00333252">
        <w:rPr>
          <w:highlight w:val="white"/>
        </w:rPr>
        <w:t>инт. автомобиль андрея – ранний вечер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>Ольга смотрит на Андрея, видит его смущенную улыбочку во время разговора по телефону, она становится хмурой.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 xml:space="preserve">НАТ. ДОРОГА – ОКОЛО МАШИНЫ ПРЕДСТАВИТЕЛЬСКОГО КЛАССА – РАННИЙ ВЕЧЕР 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>Водитель открывает заднюю дверь машины, предварительно постучав в окно. На заднем сиденье ШЕФ (мужчина 40 лет в</w:t>
      </w:r>
      <w:r w:rsidRPr="000C3E80">
        <w:rPr>
          <w:b/>
          <w:highlight w:val="white"/>
        </w:rPr>
        <w:t xml:space="preserve"> </w:t>
      </w:r>
      <w:r w:rsidRPr="00333252">
        <w:rPr>
          <w:highlight w:val="white"/>
        </w:rPr>
        <w:t>деловом костюме), держит в руках бокал шампанского и обнимает рядом сидящую девушку. Та</w:t>
      </w:r>
      <w:r w:rsidR="00333252" w:rsidRPr="00333252">
        <w:rPr>
          <w:highlight w:val="white"/>
        </w:rPr>
        <w:t>,</w:t>
      </w:r>
      <w:r w:rsidRPr="00333252">
        <w:rPr>
          <w:highlight w:val="white"/>
        </w:rPr>
        <w:t xml:space="preserve"> заливно смеётся, также держа в руках бокал. В момент открытия двери, шеф оборачивается к водителю и случайно проливает шампанское себе на штаны. 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шеф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Блин, Коль. Ну что там?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>Шеф отряхивается от пролитого шампанского, девушка хихикает.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AF1C32" w:rsidRDefault="00AF1C32" w:rsidP="00264586">
      <w:pPr>
        <w:pStyle w:val="a6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lastRenderedPageBreak/>
        <w:t>водитель</w:t>
      </w:r>
    </w:p>
    <w:p w:rsidR="00264586" w:rsidRPr="00333252" w:rsidRDefault="00264586" w:rsidP="00264586">
      <w:pPr>
        <w:pStyle w:val="a7"/>
        <w:rPr>
          <w:highlight w:val="white"/>
        </w:rPr>
      </w:pPr>
      <w:r w:rsidRPr="00333252">
        <w:rPr>
          <w:highlight w:val="white"/>
        </w:rPr>
        <w:t>(шефу)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Виктор Васильевич, я извиняюсь конечно…. Там человек предлагает….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>Водитель пытается начать разговор, но Шеф с женщиной только продолжают смеяться. Рука девушки находится за пазухой под рубашкой шефа.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шеф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Да не волнуйся ты, хрен с ней с машиной, отстань.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3"/>
        <w:rPr>
          <w:highlight w:val="white"/>
        </w:rPr>
      </w:pPr>
      <w:r w:rsidRPr="00333252">
        <w:rPr>
          <w:highlight w:val="white"/>
        </w:rPr>
        <w:t>Шеф пытается закрыть дверь и отмахивается от водителя.</w:t>
      </w:r>
    </w:p>
    <w:p w:rsidR="00264586" w:rsidRPr="00333252" w:rsidRDefault="00264586" w:rsidP="00264586">
      <w:pPr>
        <w:pStyle w:val="a3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водитель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Виктор Васильевич, там просто, человек предлагает на месте разойтись, пять тысяч просит. Может дадите мне в займы и мы разъедемся?</w:t>
      </w:r>
    </w:p>
    <w:p w:rsidR="00264586" w:rsidRPr="00333252" w:rsidRDefault="00264586" w:rsidP="00264586">
      <w:pPr>
        <w:pStyle w:val="a5"/>
        <w:ind w:left="0"/>
        <w:rPr>
          <w:highlight w:val="white"/>
        </w:rPr>
      </w:pPr>
    </w:p>
    <w:p w:rsidR="00264586" w:rsidRPr="00333252" w:rsidRDefault="00264586" w:rsidP="00264586">
      <w:pPr>
        <w:pStyle w:val="a5"/>
        <w:ind w:left="0"/>
        <w:rPr>
          <w:highlight w:val="white"/>
        </w:rPr>
      </w:pPr>
      <w:r w:rsidRPr="00333252">
        <w:rPr>
          <w:highlight w:val="white"/>
        </w:rPr>
        <w:t>Женщина в этот момент целует шефа в шею.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6"/>
        <w:rPr>
          <w:highlight w:val="white"/>
        </w:rPr>
      </w:pPr>
      <w:r w:rsidRPr="00333252">
        <w:rPr>
          <w:highlight w:val="white"/>
        </w:rPr>
        <w:t>шеф</w:t>
      </w:r>
    </w:p>
    <w:p w:rsidR="00264586" w:rsidRPr="00333252" w:rsidRDefault="00264586" w:rsidP="00264586">
      <w:pPr>
        <w:pStyle w:val="a7"/>
        <w:rPr>
          <w:highlight w:val="white"/>
        </w:rPr>
      </w:pPr>
      <w:r w:rsidRPr="00333252">
        <w:rPr>
          <w:highlight w:val="white"/>
        </w:rPr>
        <w:t>(с улыбкой закрывая дверь)</w:t>
      </w:r>
    </w:p>
    <w:p w:rsidR="00264586" w:rsidRPr="00333252" w:rsidRDefault="00264586" w:rsidP="00264586">
      <w:pPr>
        <w:pStyle w:val="a5"/>
        <w:rPr>
          <w:highlight w:val="white"/>
        </w:rPr>
      </w:pPr>
      <w:r w:rsidRPr="00333252">
        <w:rPr>
          <w:highlight w:val="white"/>
        </w:rPr>
        <w:t>Вызывай гаи и не думай, я на тебя не в обиде, времени у меня вагон! Мы страховку за что платим?! Что бы всем деньги раздавать? Всё…. Иди давай.</w:t>
      </w:r>
    </w:p>
    <w:p w:rsidR="00264586" w:rsidRPr="00333252" w:rsidRDefault="00264586" w:rsidP="00264586">
      <w:pPr>
        <w:pStyle w:val="a5"/>
        <w:rPr>
          <w:highlight w:val="white"/>
        </w:rPr>
      </w:pPr>
    </w:p>
    <w:p w:rsidR="00264586" w:rsidRPr="00333252" w:rsidRDefault="00264586" w:rsidP="00264586">
      <w:pPr>
        <w:pStyle w:val="a5"/>
        <w:ind w:left="0" w:right="0"/>
        <w:rPr>
          <w:highlight w:val="white"/>
        </w:rPr>
      </w:pPr>
      <w:r w:rsidRPr="00333252">
        <w:rPr>
          <w:highlight w:val="white"/>
        </w:rPr>
        <w:t>Шеф захлопывает дверь. Поворачивается к Андрею и разводит руками.</w:t>
      </w:r>
    </w:p>
    <w:p w:rsidR="00264586" w:rsidRPr="000146AF" w:rsidRDefault="00264586" w:rsidP="00264586">
      <w:pPr>
        <w:pStyle w:val="a3"/>
        <w:rPr>
          <w:color w:val="00B050"/>
          <w:highlight w:val="white"/>
        </w:rPr>
      </w:pPr>
    </w:p>
    <w:p w:rsidR="00264586" w:rsidRPr="00AC2B56" w:rsidRDefault="00264586" w:rsidP="00264586">
      <w:pPr>
        <w:pStyle w:val="a4"/>
        <w:rPr>
          <w:highlight w:val="white"/>
        </w:rPr>
      </w:pPr>
      <w:r w:rsidRPr="00AC2B56">
        <w:rPr>
          <w:highlight w:val="white"/>
        </w:rPr>
        <w:t xml:space="preserve">ИНТ. салона автомобиля андрея - вечер 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 xml:space="preserve">Андрей ковыряется в кнопках магнитолы. </w:t>
      </w:r>
    </w:p>
    <w:p w:rsidR="00264586" w:rsidRPr="00AC2B56" w:rsidRDefault="00264586" w:rsidP="00264586">
      <w:pPr>
        <w:pStyle w:val="a6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 xml:space="preserve">ольга </w:t>
      </w:r>
    </w:p>
    <w:p w:rsidR="00264586" w:rsidRPr="00AC2B56" w:rsidRDefault="00264586" w:rsidP="00264586">
      <w:pPr>
        <w:pStyle w:val="a7"/>
        <w:rPr>
          <w:highlight w:val="white"/>
        </w:rPr>
      </w:pPr>
      <w:r w:rsidRPr="00AC2B56">
        <w:rPr>
          <w:highlight w:val="white"/>
        </w:rPr>
        <w:t>(</w:t>
      </w:r>
      <w:r w:rsidR="00AC2B56" w:rsidRPr="00AC2B56">
        <w:rPr>
          <w:highlight w:val="white"/>
        </w:rPr>
        <w:t>говорит по</w:t>
      </w:r>
      <w:r w:rsidRPr="00AC2B56">
        <w:rPr>
          <w:highlight w:val="white"/>
        </w:rPr>
        <w:t xml:space="preserve"> телефон</w:t>
      </w:r>
      <w:r w:rsidR="00AC2B56" w:rsidRPr="00AC2B56">
        <w:rPr>
          <w:highlight w:val="white"/>
        </w:rPr>
        <w:t>у</w:t>
      </w:r>
      <w:r w:rsidRPr="00AC2B56">
        <w:rPr>
          <w:highlight w:val="white"/>
        </w:rPr>
        <w:t>)</w:t>
      </w:r>
    </w:p>
    <w:p w:rsidR="00264586" w:rsidRPr="00AC2B56" w:rsidRDefault="00264586" w:rsidP="00264586">
      <w:pPr>
        <w:pStyle w:val="a5"/>
      </w:pPr>
      <w:r w:rsidRPr="00AC2B56">
        <w:rPr>
          <w:highlight w:val="white"/>
        </w:rPr>
        <w:t>Дядь, я постараюсь успеть. Давай попозже наберу.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У Андрея на телефоне раздаётся звонок.</w:t>
      </w: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 xml:space="preserve"> </w:t>
      </w:r>
    </w:p>
    <w:p w:rsidR="00AF1C32" w:rsidRDefault="00AF1C32" w:rsidP="00264586">
      <w:pPr>
        <w:pStyle w:val="a6"/>
        <w:rPr>
          <w:highlight w:val="white"/>
        </w:rPr>
      </w:pPr>
    </w:p>
    <w:p w:rsidR="00AF1C32" w:rsidRDefault="00AF1C32" w:rsidP="00264586">
      <w:pPr>
        <w:pStyle w:val="a6"/>
        <w:rPr>
          <w:highlight w:val="white"/>
        </w:rPr>
      </w:pPr>
    </w:p>
    <w:p w:rsidR="00AF1C32" w:rsidRDefault="00AF1C32" w:rsidP="00264586">
      <w:pPr>
        <w:pStyle w:val="a6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lastRenderedPageBreak/>
        <w:t xml:space="preserve">АНДРЕЙ </w:t>
      </w:r>
    </w:p>
    <w:p w:rsidR="00264586" w:rsidRPr="00AC2B56" w:rsidRDefault="00264586" w:rsidP="00264586">
      <w:pPr>
        <w:pStyle w:val="a7"/>
        <w:rPr>
          <w:highlight w:val="white"/>
        </w:rPr>
      </w:pPr>
      <w:r w:rsidRPr="00AC2B56">
        <w:rPr>
          <w:highlight w:val="white"/>
        </w:rPr>
        <w:t>(в телефон)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Ало… да… да что же такое! А чего Иваныч?</w:t>
      </w:r>
    </w:p>
    <w:p w:rsidR="00264586" w:rsidRPr="00AC2B56" w:rsidRDefault="00264586" w:rsidP="00264586">
      <w:pPr>
        <w:pStyle w:val="a7"/>
        <w:rPr>
          <w:highlight w:val="white"/>
        </w:rPr>
      </w:pPr>
      <w:r w:rsidRPr="00AC2B56">
        <w:rPr>
          <w:highlight w:val="white"/>
        </w:rPr>
        <w:t xml:space="preserve"> (отчаянно вздыхает)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Вот коз</w:t>
      </w:r>
      <w:r w:rsidR="009F6AB9" w:rsidRPr="00AC2B56">
        <w:rPr>
          <w:highlight w:val="white"/>
        </w:rPr>
        <w:t>лина старая</w:t>
      </w:r>
      <w:r w:rsidRPr="00AC2B56">
        <w:rPr>
          <w:highlight w:val="white"/>
        </w:rPr>
        <w:t xml:space="preserve">, а! Сейчас попробую, что-нибудь придумать. 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Он кладёт трубку и бьёт ладо</w:t>
      </w:r>
      <w:r w:rsidR="00AC2B56" w:rsidRPr="00AC2B56">
        <w:rPr>
          <w:highlight w:val="white"/>
        </w:rPr>
        <w:t>нью</w:t>
      </w:r>
      <w:r w:rsidRPr="00AC2B56">
        <w:rPr>
          <w:highlight w:val="white"/>
        </w:rPr>
        <w:t xml:space="preserve"> по панели.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ОЛЬГА</w:t>
      </w:r>
    </w:p>
    <w:p w:rsidR="00264586" w:rsidRPr="00AC2B56" w:rsidRDefault="00264586" w:rsidP="00264586">
      <w:pPr>
        <w:pStyle w:val="a3"/>
        <w:ind w:left="2126" w:right="2126"/>
        <w:rPr>
          <w:highlight w:val="white"/>
        </w:rPr>
      </w:pPr>
      <w:r w:rsidRPr="00AC2B56">
        <w:rPr>
          <w:highlight w:val="white"/>
        </w:rPr>
        <w:t>Ну что опять?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АНДРЕЙ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Вода на второй склад пошла, а ключи от него только у меня.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ОЛЬГА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Ну, хочешь, езжай, решай проблемы, а я сама доеду.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АНДРЕЙ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Да перестань Оль. Ты заблудишься, ехать далеко. Я буду волноваться.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ОЛЬГА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Что заблужусь то? Навигатор включи мне и всё. Только помоги с ним разобраться.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 xml:space="preserve">АНДРЕЙ 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 xml:space="preserve">Ты справишься? Точно? 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ОЛЬГА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Всё нормально будет</w:t>
      </w:r>
      <w:r w:rsidR="000146AF" w:rsidRPr="00AC2B56">
        <w:rPr>
          <w:highlight w:val="white"/>
        </w:rPr>
        <w:t xml:space="preserve"> мась</w:t>
      </w:r>
      <w:r w:rsidRPr="00AC2B56">
        <w:rPr>
          <w:highlight w:val="white"/>
        </w:rPr>
        <w:t>…, езжай, решай проблемы.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Андрей выходит из машины.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НАТ. ДОРОГА - У МАШИНЫ ШЕФА – ВЕЧЕР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 xml:space="preserve">Андрей выходит из машины и подходит к водителю, врезавшейся в него машины. </w:t>
      </w:r>
    </w:p>
    <w:p w:rsidR="00264586" w:rsidRPr="00AC2B56" w:rsidRDefault="00264586" w:rsidP="00264586">
      <w:pPr>
        <w:pStyle w:val="a6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АНДРЕЙ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Брат, я поеду, у меня проблемы нарисовались. Я не буду гаи ждать.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lastRenderedPageBreak/>
        <w:t>водитель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А как так…, а мне как быть? А как же гаишники сейчас подъедут.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АНДРЕЙ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Ну</w:t>
      </w:r>
      <w:r w:rsidR="009F6AB9" w:rsidRPr="00AC2B56">
        <w:rPr>
          <w:highlight w:val="white"/>
        </w:rPr>
        <w:t>,</w:t>
      </w:r>
      <w:r w:rsidRPr="00AC2B56">
        <w:rPr>
          <w:highlight w:val="white"/>
        </w:rPr>
        <w:t xml:space="preserve"> я не знаю, дай им косарь и пусть обратно едут. Мне реально уже пофиг. Я спешу, у меня проблемы.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Водитель разводит руками, а Андрей, не дожидаясь согласия, садится в машину и уезжает.</w:t>
      </w:r>
    </w:p>
    <w:p w:rsidR="00264586" w:rsidRPr="006B4A61" w:rsidRDefault="00264586" w:rsidP="00264586">
      <w:pPr>
        <w:pStyle w:val="a3"/>
        <w:rPr>
          <w:color w:val="00B0F0"/>
          <w:highlight w:val="white"/>
        </w:rPr>
      </w:pPr>
    </w:p>
    <w:p w:rsidR="00264586" w:rsidRPr="00AC2B56" w:rsidRDefault="00264586" w:rsidP="00264586">
      <w:pPr>
        <w:pStyle w:val="a4"/>
        <w:rPr>
          <w:highlight w:val="white"/>
        </w:rPr>
      </w:pPr>
      <w:r w:rsidRPr="00AC2B56">
        <w:rPr>
          <w:highlight w:val="white"/>
        </w:rPr>
        <w:t>инт. автомобиль андрея - вечер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Андрей устанавливает Ольге маршрут в бортовом компьютере в машине. Он печатает адрес: «Проектируемый проезд 1323.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андрей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Вот и всё. Сейчас он тебе будет показывать маршрут. Всё тоже, как и в телефоне.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Ольга вздыхает и сосредоточено хватает руль двумя руками.</w:t>
      </w:r>
    </w:p>
    <w:p w:rsidR="00264586" w:rsidRPr="00AC2B56" w:rsidRDefault="00264586" w:rsidP="00264586">
      <w:pPr>
        <w:pStyle w:val="a6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ольга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Хорошо. Ну, я поехала.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андрей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Я тебя прошу аккуратнее. И если что звони.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ольга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 xml:space="preserve">Всё нормально будет Андрюш. 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 xml:space="preserve">Андрей целует Ольгу и выходит из машины. 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Ольга пристёгивается и начинает выкручивать руль.</w:t>
      </w:r>
    </w:p>
    <w:p w:rsidR="00264586" w:rsidRPr="00AC2B56" w:rsidRDefault="00264586" w:rsidP="00264586">
      <w:pPr>
        <w:pStyle w:val="a4"/>
        <w:rPr>
          <w:highlight w:val="white"/>
        </w:rPr>
      </w:pPr>
    </w:p>
    <w:p w:rsidR="00264586" w:rsidRPr="00AC2B56" w:rsidRDefault="00264586" w:rsidP="00264586">
      <w:pPr>
        <w:pStyle w:val="a4"/>
        <w:rPr>
          <w:highlight w:val="white"/>
        </w:rPr>
      </w:pPr>
      <w:r w:rsidRPr="00AC2B56">
        <w:rPr>
          <w:highlight w:val="white"/>
        </w:rPr>
        <w:t>ИНТ. салон автомобиля неизвестного лица - вечер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На правом пассажирском сиденье лежит открытый ноутбук. На экране ноутбука открыто три окна. В одном окне транслируется изображение Ольги за рулём, как будто съёмка идёт из панели приборов. В</w:t>
      </w:r>
      <w:r w:rsidR="00AC2B56" w:rsidRPr="00AC2B56">
        <w:rPr>
          <w:highlight w:val="white"/>
        </w:rPr>
        <w:t>о</w:t>
      </w:r>
      <w:r w:rsidRPr="00AC2B56">
        <w:rPr>
          <w:highlight w:val="white"/>
        </w:rPr>
        <w:t xml:space="preserve"> втором окне таблица, в оглавлении которой марка и номер машины Андрея. </w:t>
      </w: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В третьем окне показание:  «Проектируемый проезд 1323»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Руки человека протягиваются к клавиатуре и печатают. В графе адрес, вместо «Проектируемый проезд 1323»  появляется значение «Проектируемый проезд 1322». Человек нажимает кнопку «</w:t>
      </w:r>
      <w:r w:rsidRPr="00AC2B56">
        <w:rPr>
          <w:highlight w:val="white"/>
          <w:lang w:val="en-US"/>
        </w:rPr>
        <w:t>ENTER</w:t>
      </w:r>
      <w:r w:rsidRPr="00AC2B56">
        <w:rPr>
          <w:highlight w:val="white"/>
        </w:rPr>
        <w:t>»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4"/>
        <w:rPr>
          <w:highlight w:val="white"/>
        </w:rPr>
      </w:pPr>
      <w:r w:rsidRPr="00AC2B56">
        <w:rPr>
          <w:highlight w:val="white"/>
        </w:rPr>
        <w:t>инт. автомобиль андрея - вечер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 xml:space="preserve">На дороге пробка, машины не стоят, но двигаются медленно. Ольга сосредоточено ведёт машину, вцепившись в руль двумя руками, в машине не играет музыка. 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звук из навигатора</w:t>
      </w:r>
    </w:p>
    <w:p w:rsidR="00264586" w:rsidRPr="00AC2B56" w:rsidRDefault="00264586" w:rsidP="00264586">
      <w:pPr>
        <w:pStyle w:val="a3"/>
        <w:ind w:left="2126" w:right="2126"/>
        <w:rPr>
          <w:highlight w:val="white"/>
        </w:rPr>
      </w:pPr>
      <w:r w:rsidRPr="00AC2B56">
        <w:rPr>
          <w:highlight w:val="white"/>
        </w:rPr>
        <w:t>Через триста метров поверните  направо.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AC2B5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 xml:space="preserve">Через несколько секунд на экране навигатора меняется значение «Проектируемый проезд 1323» на «Проектируемый проезд 1322». Появляется надпись: «Изменение маршрута». </w:t>
      </w:r>
    </w:p>
    <w:p w:rsidR="00AC2B56" w:rsidRPr="00AC2B56" w:rsidRDefault="00AC2B5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Ольга  этого не замечает</w:t>
      </w:r>
      <w:r w:rsidR="00AC2B56" w:rsidRPr="00AC2B56">
        <w:rPr>
          <w:highlight w:val="white"/>
        </w:rPr>
        <w:t>,</w:t>
      </w:r>
      <w:r w:rsidRPr="00AC2B56">
        <w:rPr>
          <w:highlight w:val="white"/>
        </w:rPr>
        <w:t xml:space="preserve"> и </w:t>
      </w:r>
      <w:r w:rsidR="00AC2B56" w:rsidRPr="00AC2B56">
        <w:rPr>
          <w:highlight w:val="white"/>
        </w:rPr>
        <w:t xml:space="preserve">нет </w:t>
      </w:r>
      <w:r w:rsidRPr="00AC2B56">
        <w:rPr>
          <w:highlight w:val="white"/>
        </w:rPr>
        <w:t>голосового комментария из навигатора.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звук из навигатора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Через двести метров поверните налево.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Ольга перестраивается в левую полосу.</w:t>
      </w:r>
    </w:p>
    <w:p w:rsidR="00264586" w:rsidRPr="00AC2B56" w:rsidRDefault="00264586" w:rsidP="00264586">
      <w:pPr>
        <w:pStyle w:val="a5"/>
        <w:ind w:left="0"/>
        <w:rPr>
          <w:highlight w:val="white"/>
        </w:rPr>
      </w:pPr>
    </w:p>
    <w:p w:rsidR="00264586" w:rsidRPr="00AC2B56" w:rsidRDefault="00264586" w:rsidP="00264586">
      <w:pPr>
        <w:pStyle w:val="a4"/>
        <w:rPr>
          <w:highlight w:val="white"/>
        </w:rPr>
      </w:pPr>
      <w:r w:rsidRPr="00AC2B56">
        <w:rPr>
          <w:highlight w:val="white"/>
        </w:rPr>
        <w:t>нат. тротуар у дороги - вечер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 xml:space="preserve">Андрей стоит, смотрит на часы. Рядом с ним останавливается автомобиль. 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4"/>
        <w:rPr>
          <w:highlight w:val="white"/>
        </w:rPr>
      </w:pPr>
      <w:r w:rsidRPr="00AC2B56">
        <w:rPr>
          <w:highlight w:val="white"/>
        </w:rPr>
        <w:t>ИНТ. автомобиль камилы - вечер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Андрей, присев на правое пассажирское сиденье, целуется в губы с КАМИЛОЙ (красивой девушкой брюнеткой 27 лет, девушка выглядит пафосно, загорелая с дорогой укладкой и дорогой одеждой)</w:t>
      </w: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 xml:space="preserve"> </w:t>
      </w: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андрей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Привет. Как ты?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камила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Скучала. А ты</w:t>
      </w:r>
      <w:r w:rsidR="008A14B4" w:rsidRPr="00AC2B56">
        <w:rPr>
          <w:highlight w:val="white"/>
        </w:rPr>
        <w:t xml:space="preserve"> по мне скучал</w:t>
      </w:r>
      <w:r w:rsidRPr="00AC2B56">
        <w:rPr>
          <w:highlight w:val="white"/>
        </w:rPr>
        <w:t>?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Андрей ещё раз целует и обнимает Камилу.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андрей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Ну да… ну да…, я тоже…, но нам сейчас надо ехать склад спасать.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камила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Да не надо ничего спасать. Всё норм</w:t>
      </w:r>
      <w:r w:rsidR="008A14B4" w:rsidRPr="00AC2B56">
        <w:rPr>
          <w:highlight w:val="white"/>
        </w:rPr>
        <w:t>уль</w:t>
      </w:r>
      <w:r w:rsidRPr="00AC2B56">
        <w:rPr>
          <w:highlight w:val="white"/>
        </w:rPr>
        <w:t xml:space="preserve"> со складом.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lastRenderedPageBreak/>
        <w:t>андрей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 xml:space="preserve">В смысле? </w:t>
      </w:r>
    </w:p>
    <w:p w:rsidR="00264586" w:rsidRPr="00AC2B56" w:rsidRDefault="00264586" w:rsidP="00264586">
      <w:pPr>
        <w:pStyle w:val="a3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камила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Я все вопросы разрулила</w:t>
      </w:r>
      <w:r w:rsidR="008A14B4" w:rsidRPr="00AC2B56">
        <w:rPr>
          <w:highlight w:val="white"/>
        </w:rPr>
        <w:t>,</w:t>
      </w:r>
      <w:r w:rsidRPr="00AC2B56">
        <w:rPr>
          <w:highlight w:val="white"/>
        </w:rPr>
        <w:t xml:space="preserve"> до Иваныча дозвонилась</w:t>
      </w:r>
      <w:r w:rsidR="008A14B4" w:rsidRPr="00AC2B56">
        <w:rPr>
          <w:highlight w:val="white"/>
        </w:rPr>
        <w:t>,</w:t>
      </w:r>
      <w:r w:rsidRPr="00AC2B56">
        <w:rPr>
          <w:highlight w:val="white"/>
        </w:rPr>
        <w:t xml:space="preserve"> он всех гастеров подрядил.</w:t>
      </w:r>
      <w:r w:rsidR="008A14B4" w:rsidRPr="00AC2B56">
        <w:rPr>
          <w:highlight w:val="white"/>
        </w:rPr>
        <w:t xml:space="preserve"> Товар в безопасное место Миша вывез.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андрей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 xml:space="preserve">Да ладно?! Ты как </w:t>
      </w:r>
      <w:r w:rsidR="008A14B4" w:rsidRPr="00AC2B56">
        <w:rPr>
          <w:highlight w:val="white"/>
        </w:rPr>
        <w:t>Иваныча</w:t>
      </w:r>
      <w:r w:rsidRPr="00AC2B56">
        <w:rPr>
          <w:highlight w:val="white"/>
        </w:rPr>
        <w:t xml:space="preserve"> уломала?</w:t>
      </w:r>
    </w:p>
    <w:p w:rsidR="00264586" w:rsidRPr="00AC2B56" w:rsidRDefault="00264586" w:rsidP="00264586">
      <w:pPr>
        <w:pStyle w:val="a7"/>
        <w:rPr>
          <w:highlight w:val="white"/>
        </w:rPr>
      </w:pPr>
      <w:r w:rsidRPr="00AC2B56">
        <w:rPr>
          <w:highlight w:val="white"/>
        </w:rPr>
        <w:t xml:space="preserve"> (вздыхает)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Ну, всё равно, надо поехать посмотреть, что там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камила</w:t>
      </w:r>
    </w:p>
    <w:p w:rsidR="00264586" w:rsidRPr="00AC2B56" w:rsidRDefault="000C3E80" w:rsidP="00264586">
      <w:pPr>
        <w:pStyle w:val="a5"/>
        <w:rPr>
          <w:highlight w:val="white"/>
        </w:rPr>
      </w:pPr>
      <w:r w:rsidRPr="00AC2B56">
        <w:rPr>
          <w:highlight w:val="white"/>
        </w:rPr>
        <w:t>Андрюш, релакс</w:t>
      </w:r>
      <w:r w:rsidR="00264586" w:rsidRPr="00AC2B56">
        <w:rPr>
          <w:highlight w:val="white"/>
        </w:rPr>
        <w:t>. Ну, сам подумай, куда мы по этим пробкам сейчас поедем. Мы только до склада будем полтора часа ехать, а потом тебе и домой надо уже будет.</w:t>
      </w:r>
    </w:p>
    <w:p w:rsidR="00264586" w:rsidRPr="00AC2B56" w:rsidRDefault="00264586" w:rsidP="00264586">
      <w:pPr>
        <w:pStyle w:val="a7"/>
        <w:rPr>
          <w:highlight w:val="white"/>
        </w:rPr>
      </w:pPr>
      <w:r w:rsidRPr="00AC2B56">
        <w:rPr>
          <w:highlight w:val="white"/>
        </w:rPr>
        <w:t xml:space="preserve"> (гладит его по руке)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Может, где-нибудь посидим лучше? Тем более есть инфа по покупателю.</w:t>
      </w:r>
      <w:r w:rsidR="00AC2B56" w:rsidRPr="00AC2B56">
        <w:rPr>
          <w:highlight w:val="white"/>
        </w:rPr>
        <w:t xml:space="preserve"> Обсудим.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андрей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Ну точно Иваныч поможет, а то он Мише отказал.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камила</w:t>
      </w:r>
    </w:p>
    <w:p w:rsidR="00264586" w:rsidRPr="00AC2B56" w:rsidRDefault="00264586" w:rsidP="00264586">
      <w:pPr>
        <w:pStyle w:val="a5"/>
        <w:rPr>
          <w:highlight w:val="white"/>
        </w:rPr>
      </w:pPr>
      <w:r w:rsidRPr="00AC2B56">
        <w:rPr>
          <w:highlight w:val="white"/>
        </w:rPr>
        <w:t>Он мне должен там, кое за что, так что</w:t>
      </w:r>
      <w:r w:rsidR="00DE40B1">
        <w:rPr>
          <w:highlight w:val="white"/>
        </w:rPr>
        <w:t>,</w:t>
      </w:r>
      <w:r w:rsidRPr="00AC2B56">
        <w:rPr>
          <w:highlight w:val="white"/>
        </w:rPr>
        <w:t xml:space="preserve"> всё будет ок.</w:t>
      </w:r>
    </w:p>
    <w:p w:rsidR="00264586" w:rsidRPr="00AC2B56" w:rsidRDefault="00264586" w:rsidP="00264586">
      <w:pPr>
        <w:pStyle w:val="a5"/>
        <w:rPr>
          <w:highlight w:val="white"/>
        </w:rPr>
      </w:pPr>
    </w:p>
    <w:p w:rsidR="00264586" w:rsidRPr="00AC2B56" w:rsidRDefault="00264586" w:rsidP="00264586">
      <w:pPr>
        <w:pStyle w:val="a3"/>
        <w:rPr>
          <w:highlight w:val="white"/>
        </w:rPr>
      </w:pPr>
      <w:r w:rsidRPr="00AC2B56">
        <w:rPr>
          <w:highlight w:val="white"/>
        </w:rPr>
        <w:t>Андрей несколько секунд думает и потом набирает номер на мобильном.</w:t>
      </w:r>
    </w:p>
    <w:p w:rsidR="00264586" w:rsidRPr="00AC2B56" w:rsidRDefault="00264586" w:rsidP="00264586">
      <w:pPr>
        <w:pStyle w:val="a6"/>
        <w:rPr>
          <w:highlight w:val="white"/>
        </w:rPr>
      </w:pPr>
    </w:p>
    <w:p w:rsidR="00264586" w:rsidRPr="00AC2B56" w:rsidRDefault="00264586" w:rsidP="00264586">
      <w:pPr>
        <w:pStyle w:val="a6"/>
        <w:rPr>
          <w:highlight w:val="white"/>
        </w:rPr>
      </w:pPr>
      <w:r w:rsidRPr="00AC2B56">
        <w:rPr>
          <w:highlight w:val="white"/>
        </w:rPr>
        <w:t>андрей</w:t>
      </w:r>
    </w:p>
    <w:p w:rsidR="00264586" w:rsidRPr="00AC2B56" w:rsidRDefault="00264586" w:rsidP="00264586">
      <w:pPr>
        <w:pStyle w:val="a7"/>
        <w:rPr>
          <w:highlight w:val="white"/>
        </w:rPr>
      </w:pPr>
      <w:r w:rsidRPr="00AC2B56">
        <w:rPr>
          <w:highlight w:val="white"/>
        </w:rPr>
        <w:t>(в телефон)</w:t>
      </w:r>
    </w:p>
    <w:p w:rsidR="00264586" w:rsidRPr="00DE40B1" w:rsidRDefault="00264586" w:rsidP="00264586">
      <w:pPr>
        <w:pStyle w:val="a5"/>
        <w:rPr>
          <w:highlight w:val="white"/>
        </w:rPr>
      </w:pPr>
      <w:r w:rsidRPr="00DE40B1">
        <w:rPr>
          <w:highlight w:val="white"/>
        </w:rPr>
        <w:t>Алло мам, привет…. Слушай…. Ксюшу уложи ночевать и останься у нас, пожалуйста.</w:t>
      </w:r>
    </w:p>
    <w:p w:rsidR="00264586" w:rsidRPr="00DE40B1" w:rsidRDefault="00264586" w:rsidP="00264586">
      <w:pPr>
        <w:pStyle w:val="a7"/>
        <w:rPr>
          <w:highlight w:val="white"/>
        </w:rPr>
      </w:pPr>
      <w:r w:rsidRPr="00DE40B1">
        <w:rPr>
          <w:highlight w:val="white"/>
        </w:rPr>
        <w:t xml:space="preserve"> (слушает ответ)</w:t>
      </w:r>
    </w:p>
    <w:p w:rsidR="00264586" w:rsidRPr="00DE40B1" w:rsidRDefault="00264586" w:rsidP="00264586">
      <w:pPr>
        <w:pStyle w:val="a5"/>
        <w:rPr>
          <w:highlight w:val="white"/>
        </w:rPr>
      </w:pPr>
      <w:r w:rsidRPr="00DE40B1">
        <w:rPr>
          <w:highlight w:val="white"/>
        </w:rPr>
        <w:t>Да нет, мы не гулять мам.</w:t>
      </w:r>
    </w:p>
    <w:p w:rsidR="00264586" w:rsidRPr="00DE40B1" w:rsidRDefault="00264586" w:rsidP="00264586">
      <w:pPr>
        <w:pStyle w:val="a7"/>
        <w:rPr>
          <w:highlight w:val="white"/>
        </w:rPr>
      </w:pPr>
      <w:r w:rsidRPr="00DE40B1">
        <w:rPr>
          <w:highlight w:val="white"/>
        </w:rPr>
        <w:t xml:space="preserve"> (Камила опускает руку на промежность Андрея)</w:t>
      </w:r>
    </w:p>
    <w:p w:rsidR="00264586" w:rsidRPr="00DE40B1" w:rsidRDefault="00264586" w:rsidP="00264586">
      <w:pPr>
        <w:pStyle w:val="a5"/>
        <w:rPr>
          <w:highlight w:val="white"/>
        </w:rPr>
      </w:pPr>
      <w:r w:rsidRPr="00DE40B1">
        <w:rPr>
          <w:highlight w:val="white"/>
        </w:rPr>
        <w:t xml:space="preserve">И не случилось ничего. У меня на работе просто </w:t>
      </w:r>
      <w:r w:rsidRPr="00DE40B1">
        <w:rPr>
          <w:highlight w:val="white"/>
        </w:rPr>
        <w:lastRenderedPageBreak/>
        <w:t>проблемы, на складе трубу прорвало и надо разгребать, весь товар заливает, а Оля сама к родственникам поехала.</w:t>
      </w:r>
    </w:p>
    <w:p w:rsidR="00264586" w:rsidRPr="00DE40B1" w:rsidRDefault="00264586" w:rsidP="00264586">
      <w:pPr>
        <w:pStyle w:val="a7"/>
        <w:rPr>
          <w:highlight w:val="white"/>
        </w:rPr>
      </w:pPr>
      <w:r w:rsidRPr="00DE40B1">
        <w:rPr>
          <w:highlight w:val="white"/>
        </w:rPr>
        <w:t xml:space="preserve"> (пауза)</w:t>
      </w:r>
    </w:p>
    <w:p w:rsidR="00264586" w:rsidRPr="00DE40B1" w:rsidRDefault="00264586" w:rsidP="00264586">
      <w:pPr>
        <w:pStyle w:val="a5"/>
        <w:rPr>
          <w:highlight w:val="white"/>
        </w:rPr>
      </w:pPr>
      <w:r w:rsidRPr="00DE40B1">
        <w:rPr>
          <w:highlight w:val="white"/>
        </w:rPr>
        <w:t xml:space="preserve">Да доедет она, всё нормально будет. </w:t>
      </w:r>
      <w:r w:rsidR="00DE40B1" w:rsidRPr="00DE40B1">
        <w:rPr>
          <w:highlight w:val="white"/>
        </w:rPr>
        <w:t xml:space="preserve">Я ей навигатор подключил. </w:t>
      </w:r>
      <w:r w:rsidRPr="00DE40B1">
        <w:rPr>
          <w:highlight w:val="white"/>
        </w:rPr>
        <w:t xml:space="preserve">Мам переночуй у нас, пожалуйста…. </w:t>
      </w:r>
    </w:p>
    <w:p w:rsidR="00DE40B1" w:rsidRPr="00DE40B1" w:rsidRDefault="00DE40B1" w:rsidP="00DE40B1">
      <w:pPr>
        <w:pStyle w:val="a7"/>
        <w:rPr>
          <w:highlight w:val="white"/>
        </w:rPr>
      </w:pPr>
      <w:r w:rsidRPr="00DE40B1">
        <w:rPr>
          <w:highlight w:val="white"/>
        </w:rPr>
        <w:t>(пауза)</w:t>
      </w:r>
    </w:p>
    <w:p w:rsidR="00264586" w:rsidRPr="00DE40B1" w:rsidRDefault="00DE40B1" w:rsidP="00DE40B1">
      <w:pPr>
        <w:pStyle w:val="a5"/>
        <w:rPr>
          <w:highlight w:val="white"/>
        </w:rPr>
      </w:pPr>
      <w:r w:rsidRPr="00DE40B1">
        <w:rPr>
          <w:highlight w:val="white"/>
        </w:rPr>
        <w:t>Спасибо. Целую.</w:t>
      </w:r>
    </w:p>
    <w:p w:rsidR="00DE40B1" w:rsidRPr="00DE40B1" w:rsidRDefault="00DE40B1" w:rsidP="00DE40B1">
      <w:pPr>
        <w:pStyle w:val="a5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 xml:space="preserve">Андрей кладёт трубку и с облегчением выдыхает. </w:t>
      </w:r>
    </w:p>
    <w:p w:rsidR="00264586" w:rsidRPr="008A14B4" w:rsidRDefault="00264586" w:rsidP="00264586">
      <w:pPr>
        <w:pStyle w:val="a6"/>
        <w:rPr>
          <w:color w:val="00B050"/>
          <w:highlight w:val="white"/>
        </w:rPr>
      </w:pPr>
    </w:p>
    <w:p w:rsidR="00264586" w:rsidRPr="00DE40B1" w:rsidRDefault="00264586" w:rsidP="00264586">
      <w:pPr>
        <w:pStyle w:val="a4"/>
        <w:rPr>
          <w:highlight w:val="white"/>
        </w:rPr>
      </w:pPr>
      <w:r w:rsidRPr="00DE40B1">
        <w:rPr>
          <w:highlight w:val="white"/>
        </w:rPr>
        <w:t>ИНТ. ресторан - вечер</w:t>
      </w:r>
    </w:p>
    <w:p w:rsidR="00264586" w:rsidRPr="00DE40B1" w:rsidRDefault="00264586" w:rsidP="00264586">
      <w:pPr>
        <w:pStyle w:val="a3"/>
        <w:rPr>
          <w:highlight w:val="white"/>
        </w:rPr>
      </w:pPr>
    </w:p>
    <w:p w:rsidR="00264586" w:rsidRPr="000C3E80" w:rsidRDefault="00264586" w:rsidP="00264586">
      <w:pPr>
        <w:pStyle w:val="a3"/>
        <w:rPr>
          <w:b/>
          <w:highlight w:val="white"/>
        </w:rPr>
      </w:pPr>
      <w:r w:rsidRPr="00DE40B1">
        <w:rPr>
          <w:highlight w:val="white"/>
        </w:rPr>
        <w:t>За столиком сидит Андрей и Камила. На столе лёгкие закуски</w:t>
      </w:r>
      <w:r w:rsidR="00DE40B1" w:rsidRPr="00DE40B1">
        <w:rPr>
          <w:highlight w:val="white"/>
        </w:rPr>
        <w:t>, в</w:t>
      </w:r>
      <w:r w:rsidRPr="00DE40B1">
        <w:rPr>
          <w:highlight w:val="white"/>
        </w:rPr>
        <w:t xml:space="preserve"> двух бокалах налито вино. Андрей поднимает бокал</w:t>
      </w:r>
      <w:r w:rsidRPr="000C3E80">
        <w:rPr>
          <w:b/>
          <w:highlight w:val="white"/>
        </w:rPr>
        <w:t>.</w:t>
      </w:r>
    </w:p>
    <w:p w:rsidR="00264586" w:rsidRPr="000C3E80" w:rsidRDefault="00264586" w:rsidP="00264586">
      <w:pPr>
        <w:pStyle w:val="a3"/>
        <w:rPr>
          <w:b/>
          <w:highlight w:val="white"/>
        </w:rPr>
      </w:pPr>
      <w:r w:rsidRPr="000C3E80">
        <w:rPr>
          <w:b/>
          <w:highlight w:val="white"/>
        </w:rPr>
        <w:t xml:space="preserve"> </w:t>
      </w:r>
    </w:p>
    <w:p w:rsidR="00264586" w:rsidRPr="00DE40B1" w:rsidRDefault="00264586" w:rsidP="00264586">
      <w:pPr>
        <w:pStyle w:val="a6"/>
        <w:rPr>
          <w:highlight w:val="white"/>
        </w:rPr>
      </w:pPr>
      <w:r w:rsidRPr="00DE40B1">
        <w:rPr>
          <w:highlight w:val="white"/>
        </w:rPr>
        <w:t>андрей</w:t>
      </w:r>
    </w:p>
    <w:p w:rsidR="00264586" w:rsidRPr="00DE40B1" w:rsidRDefault="00264586" w:rsidP="00264586">
      <w:pPr>
        <w:pStyle w:val="a7"/>
        <w:rPr>
          <w:highlight w:val="white"/>
        </w:rPr>
      </w:pPr>
      <w:r w:rsidRPr="00DE40B1">
        <w:rPr>
          <w:highlight w:val="white"/>
        </w:rPr>
        <w:t>(чокаясь с Камилой)</w:t>
      </w:r>
    </w:p>
    <w:p w:rsidR="00264586" w:rsidRPr="00DE40B1" w:rsidRDefault="00264586" w:rsidP="00264586">
      <w:pPr>
        <w:pStyle w:val="a5"/>
        <w:rPr>
          <w:highlight w:val="white"/>
        </w:rPr>
      </w:pPr>
      <w:r w:rsidRPr="00DE40B1">
        <w:rPr>
          <w:highlight w:val="white"/>
        </w:rPr>
        <w:t>Ну, малыш, за тебя. За твою способность решать деловые вопросы.</w:t>
      </w:r>
    </w:p>
    <w:p w:rsidR="00264586" w:rsidRPr="00DE40B1" w:rsidRDefault="00264586" w:rsidP="00264586">
      <w:pPr>
        <w:pStyle w:val="a5"/>
        <w:rPr>
          <w:highlight w:val="white"/>
        </w:rPr>
      </w:pPr>
    </w:p>
    <w:p w:rsidR="00264586" w:rsidRPr="00DE40B1" w:rsidRDefault="00264586" w:rsidP="00264586">
      <w:pPr>
        <w:pStyle w:val="a6"/>
        <w:rPr>
          <w:highlight w:val="white"/>
        </w:rPr>
      </w:pPr>
      <w:r w:rsidRPr="00DE40B1">
        <w:rPr>
          <w:highlight w:val="white"/>
        </w:rPr>
        <w:t>камила</w:t>
      </w:r>
    </w:p>
    <w:p w:rsidR="00264586" w:rsidRPr="00DE40B1" w:rsidRDefault="00264586" w:rsidP="00264586">
      <w:pPr>
        <w:pStyle w:val="a5"/>
        <w:rPr>
          <w:highlight w:val="white"/>
        </w:rPr>
      </w:pPr>
      <w:r w:rsidRPr="00DE40B1">
        <w:rPr>
          <w:highlight w:val="white"/>
        </w:rPr>
        <w:t>Нашёл, за что пить. Давай лучше за нас с тобой.</w:t>
      </w:r>
    </w:p>
    <w:p w:rsidR="00264586" w:rsidRPr="00DE40B1" w:rsidRDefault="00264586" w:rsidP="00264586">
      <w:pPr>
        <w:pStyle w:val="a4"/>
        <w:rPr>
          <w:highlight w:val="white"/>
        </w:rPr>
      </w:pPr>
    </w:p>
    <w:p w:rsidR="00264586" w:rsidRPr="00DE40B1" w:rsidRDefault="00264586" w:rsidP="00264586">
      <w:pPr>
        <w:pStyle w:val="a6"/>
        <w:rPr>
          <w:highlight w:val="white"/>
        </w:rPr>
      </w:pPr>
      <w:r w:rsidRPr="00DE40B1">
        <w:rPr>
          <w:highlight w:val="white"/>
        </w:rPr>
        <w:t>андрей</w:t>
      </w:r>
    </w:p>
    <w:p w:rsidR="00264586" w:rsidRPr="00DE40B1" w:rsidRDefault="00264586" w:rsidP="00264586">
      <w:pPr>
        <w:pStyle w:val="a5"/>
        <w:rPr>
          <w:highlight w:val="white"/>
        </w:rPr>
      </w:pPr>
      <w:r w:rsidRPr="00DE40B1">
        <w:rPr>
          <w:highlight w:val="white"/>
        </w:rPr>
        <w:t>Конечно, давай.</w:t>
      </w:r>
    </w:p>
    <w:p w:rsidR="00264586" w:rsidRPr="00DE40B1" w:rsidRDefault="00264586" w:rsidP="00264586">
      <w:pPr>
        <w:pStyle w:val="a5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>Андрей и Камила чокаются и выпивают.</w:t>
      </w: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 xml:space="preserve"> </w:t>
      </w:r>
    </w:p>
    <w:p w:rsidR="00264586" w:rsidRPr="00DE40B1" w:rsidRDefault="00264586" w:rsidP="00264586">
      <w:pPr>
        <w:pStyle w:val="a6"/>
        <w:rPr>
          <w:highlight w:val="white"/>
        </w:rPr>
      </w:pPr>
      <w:r w:rsidRPr="00DE40B1">
        <w:rPr>
          <w:highlight w:val="white"/>
        </w:rPr>
        <w:t>андрей</w:t>
      </w:r>
    </w:p>
    <w:p w:rsidR="00264586" w:rsidRPr="00DE40B1" w:rsidRDefault="00264586" w:rsidP="00264586">
      <w:pPr>
        <w:pStyle w:val="a5"/>
        <w:rPr>
          <w:highlight w:val="white"/>
        </w:rPr>
      </w:pPr>
      <w:r w:rsidRPr="00DE40B1">
        <w:rPr>
          <w:highlight w:val="white"/>
        </w:rPr>
        <w:t>Ты не обижайся, я и</w:t>
      </w:r>
      <w:r w:rsidR="000C3E80" w:rsidRPr="00DE40B1">
        <w:rPr>
          <w:highlight w:val="white"/>
        </w:rPr>
        <w:t xml:space="preserve"> </w:t>
      </w:r>
      <w:r w:rsidRPr="00DE40B1">
        <w:rPr>
          <w:highlight w:val="white"/>
        </w:rPr>
        <w:t>так не романтик, а тут ещё весь день в суете и в нервах.</w:t>
      </w:r>
    </w:p>
    <w:p w:rsidR="00264586" w:rsidRPr="00DE40B1" w:rsidRDefault="00264586" w:rsidP="00264586">
      <w:pPr>
        <w:pStyle w:val="a5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 xml:space="preserve">Камила гладит Андрея по руке. </w:t>
      </w:r>
    </w:p>
    <w:p w:rsidR="00264586" w:rsidRPr="00DE40B1" w:rsidRDefault="00264586" w:rsidP="00264586">
      <w:pPr>
        <w:pStyle w:val="a6"/>
        <w:rPr>
          <w:highlight w:val="white"/>
        </w:rPr>
      </w:pPr>
    </w:p>
    <w:p w:rsidR="00264586" w:rsidRPr="00DE40B1" w:rsidRDefault="00264586" w:rsidP="00264586">
      <w:pPr>
        <w:pStyle w:val="a6"/>
        <w:rPr>
          <w:highlight w:val="white"/>
        </w:rPr>
      </w:pPr>
      <w:r w:rsidRPr="00DE40B1">
        <w:rPr>
          <w:highlight w:val="white"/>
        </w:rPr>
        <w:t>камила</w:t>
      </w:r>
    </w:p>
    <w:p w:rsidR="00264586" w:rsidRPr="00DE40B1" w:rsidRDefault="00264586" w:rsidP="00264586">
      <w:pPr>
        <w:pStyle w:val="a5"/>
        <w:rPr>
          <w:highlight w:val="white"/>
        </w:rPr>
      </w:pPr>
      <w:r w:rsidRPr="00DE40B1">
        <w:rPr>
          <w:highlight w:val="white"/>
        </w:rPr>
        <w:t xml:space="preserve">Короче Андрюш. Покупатель в Москве будет завтра. Предлагает за склад, за офис и за все контакты, за всю базу и поставщиков и сервисов и дилеров - 15 </w:t>
      </w:r>
      <w:r w:rsidR="008A14B4" w:rsidRPr="00DE40B1">
        <w:rPr>
          <w:highlight w:val="white"/>
        </w:rPr>
        <w:t>мультов</w:t>
      </w:r>
      <w:r w:rsidRPr="00DE40B1">
        <w:rPr>
          <w:highlight w:val="white"/>
        </w:rPr>
        <w:t>. Все долги берёт на себя.</w:t>
      </w:r>
    </w:p>
    <w:p w:rsidR="00264586" w:rsidRPr="00DE40B1" w:rsidRDefault="00264586" w:rsidP="00264586">
      <w:pPr>
        <w:pStyle w:val="a5"/>
        <w:rPr>
          <w:highlight w:val="white"/>
        </w:rPr>
      </w:pPr>
    </w:p>
    <w:p w:rsidR="00264586" w:rsidRPr="00DE40B1" w:rsidRDefault="00264586" w:rsidP="00264586">
      <w:pPr>
        <w:pStyle w:val="a6"/>
        <w:rPr>
          <w:highlight w:val="white"/>
        </w:rPr>
      </w:pPr>
      <w:r w:rsidRPr="00DE40B1">
        <w:rPr>
          <w:highlight w:val="white"/>
        </w:rPr>
        <w:t>андрей</w:t>
      </w:r>
    </w:p>
    <w:p w:rsidR="00264586" w:rsidRPr="00DE40B1" w:rsidRDefault="00264586" w:rsidP="00264586">
      <w:pPr>
        <w:pStyle w:val="a5"/>
        <w:rPr>
          <w:highlight w:val="white"/>
        </w:rPr>
      </w:pPr>
      <w:r w:rsidRPr="00DE40B1">
        <w:rPr>
          <w:highlight w:val="white"/>
        </w:rPr>
        <w:t>А кто он, скажи мне конкретно.</w:t>
      </w:r>
    </w:p>
    <w:p w:rsidR="00264586" w:rsidRPr="00DE40B1" w:rsidRDefault="00264586" w:rsidP="00264586">
      <w:pPr>
        <w:pStyle w:val="a3"/>
        <w:tabs>
          <w:tab w:val="left" w:pos="1365"/>
        </w:tabs>
        <w:rPr>
          <w:highlight w:val="white"/>
        </w:rPr>
      </w:pPr>
      <w:r w:rsidRPr="00DE40B1">
        <w:rPr>
          <w:highlight w:val="white"/>
        </w:rPr>
        <w:tab/>
      </w:r>
    </w:p>
    <w:p w:rsidR="00264586" w:rsidRPr="00DE40B1" w:rsidRDefault="00264586" w:rsidP="00264586">
      <w:pPr>
        <w:pStyle w:val="a6"/>
        <w:rPr>
          <w:highlight w:val="white"/>
        </w:rPr>
      </w:pPr>
      <w:r w:rsidRPr="00DE40B1">
        <w:rPr>
          <w:highlight w:val="white"/>
        </w:rPr>
        <w:t>камила</w:t>
      </w:r>
    </w:p>
    <w:p w:rsidR="00264586" w:rsidRPr="00DE40B1" w:rsidRDefault="00264586" w:rsidP="00264586">
      <w:pPr>
        <w:pStyle w:val="a5"/>
        <w:rPr>
          <w:highlight w:val="white"/>
        </w:rPr>
      </w:pPr>
      <w:r w:rsidRPr="00DE40B1">
        <w:rPr>
          <w:highlight w:val="white"/>
        </w:rPr>
        <w:t>Наш с Мишей знакомый, но пока имени сказать тебе не могу.</w:t>
      </w:r>
      <w:r w:rsidR="00DE40B1" w:rsidRPr="00DE40B1">
        <w:rPr>
          <w:highlight w:val="white"/>
        </w:rPr>
        <w:t xml:space="preserve"> Дядька серьёзный.</w:t>
      </w:r>
    </w:p>
    <w:p w:rsidR="00264586" w:rsidRPr="00DE40B1" w:rsidRDefault="00264586" w:rsidP="00264586">
      <w:pPr>
        <w:pStyle w:val="a5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 xml:space="preserve">Андрей думает, выдерживает паузу. </w:t>
      </w:r>
    </w:p>
    <w:p w:rsidR="00264586" w:rsidRPr="00DE40B1" w:rsidRDefault="00264586" w:rsidP="00264586">
      <w:pPr>
        <w:pStyle w:val="a5"/>
        <w:rPr>
          <w:highlight w:val="white"/>
        </w:rPr>
      </w:pPr>
    </w:p>
    <w:p w:rsidR="00264586" w:rsidRPr="00DE40B1" w:rsidRDefault="00264586" w:rsidP="00264586">
      <w:pPr>
        <w:pStyle w:val="a6"/>
        <w:rPr>
          <w:highlight w:val="white"/>
        </w:rPr>
      </w:pPr>
      <w:r w:rsidRPr="00DE40B1">
        <w:rPr>
          <w:highlight w:val="white"/>
        </w:rPr>
        <w:t>андрей</w:t>
      </w:r>
    </w:p>
    <w:p w:rsidR="00264586" w:rsidRPr="00DE40B1" w:rsidRDefault="00264586" w:rsidP="00264586">
      <w:pPr>
        <w:pStyle w:val="a5"/>
        <w:rPr>
          <w:highlight w:val="white"/>
        </w:rPr>
      </w:pPr>
      <w:r w:rsidRPr="00DE40B1">
        <w:rPr>
          <w:highlight w:val="white"/>
        </w:rPr>
        <w:t>Всё нормально будет, все вопросы решу, выплывем. У меня завтра сумма прилипнет не хилая. Всё решим.</w:t>
      </w:r>
    </w:p>
    <w:p w:rsidR="00264586" w:rsidRPr="00DE40B1" w:rsidRDefault="00264586" w:rsidP="00264586">
      <w:pPr>
        <w:pStyle w:val="a5"/>
        <w:rPr>
          <w:highlight w:val="white"/>
        </w:rPr>
      </w:pPr>
    </w:p>
    <w:p w:rsidR="00264586" w:rsidRPr="00DE40B1" w:rsidRDefault="00264586" w:rsidP="00264586">
      <w:pPr>
        <w:pStyle w:val="a6"/>
        <w:rPr>
          <w:highlight w:val="white"/>
        </w:rPr>
      </w:pPr>
      <w:r w:rsidRPr="00DE40B1">
        <w:rPr>
          <w:highlight w:val="white"/>
        </w:rPr>
        <w:t>камила</w:t>
      </w:r>
    </w:p>
    <w:p w:rsidR="00264586" w:rsidRPr="00DE40B1" w:rsidRDefault="00264586" w:rsidP="00264586">
      <w:pPr>
        <w:pStyle w:val="a5"/>
        <w:rPr>
          <w:highlight w:val="white"/>
        </w:rPr>
      </w:pPr>
      <w:r w:rsidRPr="00DE40B1">
        <w:rPr>
          <w:highlight w:val="white"/>
        </w:rPr>
        <w:t>Смотри сам, я в любом случае верю тебе. Ты боец, ты всё разрулишь.</w:t>
      </w:r>
    </w:p>
    <w:p w:rsidR="00264586" w:rsidRPr="00DE40B1" w:rsidRDefault="00264586" w:rsidP="00264586">
      <w:pPr>
        <w:pStyle w:val="a5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 xml:space="preserve">В зале играет медленная музыка. </w:t>
      </w:r>
    </w:p>
    <w:p w:rsidR="00264586" w:rsidRPr="00DE40B1" w:rsidRDefault="00264586" w:rsidP="00264586">
      <w:pPr>
        <w:pStyle w:val="a3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>Телефон Андрея начинает вибрировать и м</w:t>
      </w:r>
      <w:r w:rsidR="00283241">
        <w:rPr>
          <w:highlight w:val="white"/>
        </w:rPr>
        <w:t>и</w:t>
      </w:r>
      <w:r w:rsidRPr="00DE40B1">
        <w:rPr>
          <w:highlight w:val="white"/>
        </w:rPr>
        <w:t>гать. Андрей сбрасывает звонок.</w:t>
      </w:r>
    </w:p>
    <w:p w:rsidR="00264586" w:rsidRPr="00DE40B1" w:rsidRDefault="00264586" w:rsidP="00264586">
      <w:pPr>
        <w:pStyle w:val="a3"/>
        <w:rPr>
          <w:highlight w:val="white"/>
        </w:rPr>
      </w:pPr>
    </w:p>
    <w:p w:rsidR="00264586" w:rsidRPr="00DE40B1" w:rsidRDefault="00264586" w:rsidP="00264586">
      <w:pPr>
        <w:pStyle w:val="a6"/>
        <w:rPr>
          <w:highlight w:val="white"/>
        </w:rPr>
      </w:pPr>
      <w:r w:rsidRPr="00DE40B1">
        <w:rPr>
          <w:highlight w:val="white"/>
        </w:rPr>
        <w:t>камила</w:t>
      </w:r>
    </w:p>
    <w:p w:rsidR="00264586" w:rsidRPr="00DE40B1" w:rsidRDefault="00264586" w:rsidP="00264586">
      <w:pPr>
        <w:pStyle w:val="a5"/>
        <w:rPr>
          <w:highlight w:val="white"/>
        </w:rPr>
      </w:pPr>
      <w:r w:rsidRPr="00DE40B1">
        <w:rPr>
          <w:highlight w:val="white"/>
        </w:rPr>
        <w:t>Может, потанцуем?</w:t>
      </w:r>
    </w:p>
    <w:p w:rsidR="00264586" w:rsidRPr="00DE40B1" w:rsidRDefault="00264586" w:rsidP="00264586">
      <w:pPr>
        <w:pStyle w:val="a5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>Они начинают танцевать прямо около столика. В танце они целуются.</w:t>
      </w:r>
    </w:p>
    <w:p w:rsidR="00264586" w:rsidRPr="00DE40B1" w:rsidRDefault="00264586" w:rsidP="00264586">
      <w:pPr>
        <w:pStyle w:val="a3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>Телефон Андрея, лежащий на столике, снова начинает м</w:t>
      </w:r>
      <w:r w:rsidR="00283241">
        <w:rPr>
          <w:highlight w:val="white"/>
        </w:rPr>
        <w:t>и</w:t>
      </w:r>
      <w:r w:rsidRPr="00DE40B1">
        <w:rPr>
          <w:highlight w:val="white"/>
        </w:rPr>
        <w:t>гать и вибрировать.</w:t>
      </w:r>
    </w:p>
    <w:p w:rsidR="00264586" w:rsidRPr="00DE40B1" w:rsidRDefault="00264586" w:rsidP="00264586">
      <w:pPr>
        <w:pStyle w:val="a3"/>
        <w:rPr>
          <w:highlight w:val="white"/>
        </w:rPr>
      </w:pPr>
    </w:p>
    <w:p w:rsidR="00DE40B1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>Андрей замечает звонок телефона, но никак не реагирует. В танце, в тот момент, когда Андрей спиной к столику, Камила также замечает настойчиво вибрирующий телефон.</w:t>
      </w:r>
      <w:r w:rsidR="00DE40B1" w:rsidRPr="00DE40B1">
        <w:rPr>
          <w:highlight w:val="white"/>
        </w:rPr>
        <w:t xml:space="preserve"> </w:t>
      </w:r>
      <w:r w:rsidR="00283241">
        <w:rPr>
          <w:highlight w:val="white"/>
        </w:rPr>
        <w:t>Она</w:t>
      </w:r>
      <w:r w:rsidRPr="00DE40B1">
        <w:rPr>
          <w:highlight w:val="white"/>
        </w:rPr>
        <w:t xml:space="preserve">, что-то шепчет Андрею на ухо. </w:t>
      </w:r>
    </w:p>
    <w:p w:rsidR="00DE40B1" w:rsidRPr="00DE40B1" w:rsidRDefault="00DE40B1" w:rsidP="00264586">
      <w:pPr>
        <w:pStyle w:val="a3"/>
        <w:rPr>
          <w:highlight w:val="white"/>
        </w:rPr>
      </w:pPr>
    </w:p>
    <w:p w:rsidR="00DE40B1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 xml:space="preserve">Андрей, подзывает официанта и что-то ему говорит, показывая на столик. Официант кивает. </w:t>
      </w:r>
    </w:p>
    <w:p w:rsidR="00DE40B1" w:rsidRPr="00DE40B1" w:rsidRDefault="00DE40B1" w:rsidP="00264586">
      <w:pPr>
        <w:pStyle w:val="a3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>Андрей с Камилой направляются в сторону туалета.</w:t>
      </w:r>
    </w:p>
    <w:p w:rsidR="00264586" w:rsidRPr="008A14B4" w:rsidRDefault="00264586" w:rsidP="00264586">
      <w:pPr>
        <w:pStyle w:val="a3"/>
        <w:rPr>
          <w:color w:val="00B050"/>
          <w:highlight w:val="white"/>
        </w:rPr>
      </w:pPr>
    </w:p>
    <w:p w:rsidR="00264586" w:rsidRPr="00DE40B1" w:rsidRDefault="00264586" w:rsidP="00264586">
      <w:pPr>
        <w:pStyle w:val="a4"/>
        <w:rPr>
          <w:highlight w:val="white"/>
        </w:rPr>
      </w:pPr>
      <w:r w:rsidRPr="00DE40B1">
        <w:rPr>
          <w:highlight w:val="white"/>
        </w:rPr>
        <w:t>ИНТ. автомобиль андрея - вечер</w:t>
      </w:r>
    </w:p>
    <w:p w:rsidR="00264586" w:rsidRPr="00DE40B1" w:rsidRDefault="00264586" w:rsidP="00264586">
      <w:pPr>
        <w:pStyle w:val="a3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>На дороге пробка.</w:t>
      </w:r>
    </w:p>
    <w:p w:rsidR="00264586" w:rsidRPr="00DE40B1" w:rsidRDefault="00264586" w:rsidP="00264586">
      <w:pPr>
        <w:pStyle w:val="a3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 xml:space="preserve">Ольга ведёт машину, двумя руками вцепившись в руль. В машине играет российская поп-музыка, Ольга подпевает. </w:t>
      </w:r>
    </w:p>
    <w:p w:rsidR="00264586" w:rsidRPr="00DE40B1" w:rsidRDefault="00264586" w:rsidP="00264586">
      <w:pPr>
        <w:pStyle w:val="a3"/>
        <w:rPr>
          <w:highlight w:val="white"/>
        </w:rPr>
      </w:pPr>
    </w:p>
    <w:p w:rsidR="00DE40B1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 xml:space="preserve">Ольга достаёт мобильный телефон, начинает что-то в нём искать. Впереди едущая машина тронулась, и Ольга тоже трогается и подкатывается к ней. </w:t>
      </w:r>
    </w:p>
    <w:p w:rsidR="00DE40B1" w:rsidRPr="00DE40B1" w:rsidRDefault="00DE40B1" w:rsidP="00264586">
      <w:pPr>
        <w:pStyle w:val="a3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 xml:space="preserve">Ольге приходит сообщение. </w:t>
      </w:r>
    </w:p>
    <w:p w:rsidR="00264586" w:rsidRPr="00DE40B1" w:rsidRDefault="00264586" w:rsidP="00264586">
      <w:pPr>
        <w:pStyle w:val="a3"/>
        <w:rPr>
          <w:highlight w:val="white"/>
        </w:rPr>
      </w:pPr>
    </w:p>
    <w:p w:rsidR="00264586" w:rsidRPr="00DE40B1" w:rsidRDefault="00DE40B1" w:rsidP="00264586">
      <w:pPr>
        <w:pStyle w:val="a3"/>
        <w:rPr>
          <w:highlight w:val="white"/>
        </w:rPr>
      </w:pPr>
      <w:r w:rsidRPr="00DE40B1">
        <w:rPr>
          <w:highlight w:val="white"/>
        </w:rPr>
        <w:t>Она</w:t>
      </w:r>
      <w:r w:rsidR="00264586" w:rsidRPr="00DE40B1">
        <w:rPr>
          <w:highlight w:val="white"/>
        </w:rPr>
        <w:t xml:space="preserve"> переписывается по телефону</w:t>
      </w:r>
      <w:r w:rsidRPr="00DE40B1">
        <w:rPr>
          <w:highlight w:val="white"/>
        </w:rPr>
        <w:t>,</w:t>
      </w:r>
      <w:r w:rsidR="00264586" w:rsidRPr="00DE40B1">
        <w:rPr>
          <w:highlight w:val="white"/>
        </w:rPr>
        <w:t xml:space="preserve"> переводя взгляд с дороги на телефон</w:t>
      </w:r>
      <w:r w:rsidRPr="00DE40B1">
        <w:rPr>
          <w:highlight w:val="white"/>
        </w:rPr>
        <w:t xml:space="preserve"> и обратно</w:t>
      </w:r>
      <w:r w:rsidR="00264586" w:rsidRPr="00DE40B1">
        <w:rPr>
          <w:highlight w:val="white"/>
        </w:rPr>
        <w:t>.</w:t>
      </w:r>
    </w:p>
    <w:p w:rsidR="00264586" w:rsidRPr="00DE40B1" w:rsidRDefault="00264586" w:rsidP="00264586">
      <w:pPr>
        <w:pStyle w:val="a3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 xml:space="preserve">В один из моментов, отвлёкшись, Ольга врезается в впереди едущую газель. В момент удара Ольга была в согнутом состоянии и немного ударилась об руль носом. От удара у неё </w:t>
      </w:r>
      <w:r w:rsidR="00DE40B1" w:rsidRPr="00DE40B1">
        <w:rPr>
          <w:highlight w:val="white"/>
        </w:rPr>
        <w:t xml:space="preserve">рефлекторно </w:t>
      </w:r>
      <w:r w:rsidRPr="00DE40B1">
        <w:rPr>
          <w:highlight w:val="white"/>
        </w:rPr>
        <w:t>пошли слёзы из глаз.</w:t>
      </w:r>
    </w:p>
    <w:p w:rsidR="00264586" w:rsidRPr="00DE40B1" w:rsidRDefault="00264586" w:rsidP="00264586">
      <w:pPr>
        <w:pStyle w:val="a3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>Из Газели выходит огромного роста мужик и подходит к своему заднему бамперу.</w:t>
      </w:r>
    </w:p>
    <w:p w:rsidR="00264586" w:rsidRPr="00DE40B1" w:rsidRDefault="00264586" w:rsidP="00264586">
      <w:pPr>
        <w:pStyle w:val="a3"/>
        <w:rPr>
          <w:highlight w:val="white"/>
        </w:rPr>
      </w:pPr>
    </w:p>
    <w:p w:rsidR="00264586" w:rsidRPr="00DE40B1" w:rsidRDefault="00264586" w:rsidP="00264586">
      <w:pPr>
        <w:pStyle w:val="a3"/>
        <w:rPr>
          <w:highlight w:val="white"/>
        </w:rPr>
      </w:pPr>
      <w:r w:rsidRPr="00DE40B1">
        <w:rPr>
          <w:highlight w:val="white"/>
        </w:rPr>
        <w:t>Ольга вся напряглась. Она выключает зажигание в машине и чуть-чуть приоткрывает своё стекло.</w:t>
      </w:r>
    </w:p>
    <w:p w:rsidR="00264586" w:rsidRPr="000C3E80" w:rsidRDefault="00264586" w:rsidP="00264586">
      <w:pPr>
        <w:pStyle w:val="a3"/>
        <w:rPr>
          <w:b/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Мужик осматривает свой бампер</w:t>
      </w:r>
      <w:r w:rsidR="00B50D0E" w:rsidRPr="00B50D0E">
        <w:rPr>
          <w:highlight w:val="white"/>
        </w:rPr>
        <w:t>.</w:t>
      </w:r>
      <w:r w:rsidRPr="00B50D0E">
        <w:rPr>
          <w:highlight w:val="white"/>
        </w:rPr>
        <w:t xml:space="preserve"> Ольга врезалась в фаркоп</w:t>
      </w:r>
      <w:r w:rsidR="00DE40B1" w:rsidRPr="00B50D0E">
        <w:rPr>
          <w:highlight w:val="white"/>
        </w:rPr>
        <w:t xml:space="preserve"> и особых повреждений </w:t>
      </w:r>
      <w:r w:rsidR="00B50D0E" w:rsidRPr="00B50D0E">
        <w:rPr>
          <w:highlight w:val="white"/>
        </w:rPr>
        <w:t xml:space="preserve">у Газели </w:t>
      </w:r>
      <w:r w:rsidR="00DE40B1" w:rsidRPr="00B50D0E">
        <w:rPr>
          <w:highlight w:val="white"/>
        </w:rPr>
        <w:t>нет</w:t>
      </w:r>
      <w:r w:rsidRPr="00B50D0E">
        <w:rPr>
          <w:highlight w:val="white"/>
        </w:rPr>
        <w:t xml:space="preserve">. 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B50D0E" w:rsidP="00264586">
      <w:pPr>
        <w:pStyle w:val="a3"/>
        <w:rPr>
          <w:highlight w:val="white"/>
        </w:rPr>
      </w:pPr>
      <w:r w:rsidRPr="00B50D0E">
        <w:rPr>
          <w:highlight w:val="white"/>
        </w:rPr>
        <w:t>Он</w:t>
      </w:r>
      <w:r w:rsidR="00264586" w:rsidRPr="00B50D0E">
        <w:rPr>
          <w:highlight w:val="white"/>
        </w:rPr>
        <w:t xml:space="preserve"> смотрит на Ольгу, на её слезливые глаза, </w:t>
      </w:r>
      <w:r w:rsidRPr="00B50D0E">
        <w:rPr>
          <w:highlight w:val="white"/>
        </w:rPr>
        <w:t xml:space="preserve">потом </w:t>
      </w:r>
      <w:r w:rsidR="00264586" w:rsidRPr="00B50D0E">
        <w:rPr>
          <w:highlight w:val="white"/>
        </w:rPr>
        <w:t>наплевательски машет на неё рукой и садится обратно в газель.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 xml:space="preserve">Ольга вздыхает с облегчением. Она заводит машину, но та не заводится. На панели приборов даже не загораются никакие значения. Автомобиль полностью обесточен. 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Она нервно б</w:t>
      </w:r>
      <w:r w:rsidR="00B50D0E" w:rsidRPr="00B50D0E">
        <w:rPr>
          <w:highlight w:val="white"/>
        </w:rPr>
        <w:t>ьёт</w:t>
      </w:r>
      <w:r w:rsidRPr="00B50D0E">
        <w:rPr>
          <w:highlight w:val="white"/>
        </w:rPr>
        <w:t xml:space="preserve"> ладошкой по панели приборов, потом несколько раз снова пытается завести машину.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Ольга выходит из машины.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4"/>
        <w:rPr>
          <w:highlight w:val="white"/>
        </w:rPr>
      </w:pPr>
      <w:r w:rsidRPr="00B50D0E">
        <w:rPr>
          <w:highlight w:val="white"/>
        </w:rPr>
        <w:t xml:space="preserve">нат. - дорога - вечер. 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 xml:space="preserve">Ольга открывает капот и смотрит на мотор. Она трогает провода и клеммы от аккумулятора. Она </w:t>
      </w:r>
      <w:r w:rsidR="00B50D0E" w:rsidRPr="00B50D0E">
        <w:rPr>
          <w:highlight w:val="white"/>
        </w:rPr>
        <w:t>нелепо трогает</w:t>
      </w:r>
      <w:r w:rsidRPr="00B50D0E">
        <w:rPr>
          <w:highlight w:val="white"/>
        </w:rPr>
        <w:t xml:space="preserve"> масляную крышку и далее бессмысленно трогает разные элементы двигателя под капотом.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 xml:space="preserve">Ольга набирает номер на мобильном телефоне. </w:t>
      </w:r>
      <w:r w:rsidR="00B50D0E" w:rsidRPr="00B50D0E">
        <w:rPr>
          <w:highlight w:val="white"/>
        </w:rPr>
        <w:t>Долго д</w:t>
      </w:r>
      <w:r w:rsidRPr="00B50D0E">
        <w:rPr>
          <w:highlight w:val="white"/>
        </w:rPr>
        <w:t xml:space="preserve">ержит трубку. 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Она оглядывается</w:t>
      </w:r>
      <w:r w:rsidR="00B50D0E" w:rsidRPr="00B50D0E">
        <w:rPr>
          <w:highlight w:val="white"/>
        </w:rPr>
        <w:t xml:space="preserve"> по сторонам</w:t>
      </w:r>
      <w:r w:rsidRPr="00B50D0E">
        <w:rPr>
          <w:highlight w:val="white"/>
        </w:rPr>
        <w:t xml:space="preserve">, из салонов объезжающих её машин, на неё </w:t>
      </w:r>
      <w:r w:rsidR="00B50D0E" w:rsidRPr="00B50D0E">
        <w:rPr>
          <w:highlight w:val="white"/>
        </w:rPr>
        <w:t xml:space="preserve">злобно </w:t>
      </w:r>
      <w:r w:rsidRPr="00B50D0E">
        <w:rPr>
          <w:highlight w:val="white"/>
        </w:rPr>
        <w:t xml:space="preserve">пялятся </w:t>
      </w:r>
      <w:r w:rsidR="00B50D0E" w:rsidRPr="00B50D0E">
        <w:rPr>
          <w:highlight w:val="white"/>
        </w:rPr>
        <w:t xml:space="preserve">другие </w:t>
      </w:r>
      <w:r w:rsidRPr="00B50D0E">
        <w:rPr>
          <w:highlight w:val="white"/>
        </w:rPr>
        <w:t>водители</w:t>
      </w:r>
      <w:r w:rsidR="00B50D0E" w:rsidRPr="00B50D0E">
        <w:rPr>
          <w:highlight w:val="white"/>
        </w:rPr>
        <w:t xml:space="preserve"> и</w:t>
      </w:r>
      <w:r w:rsidRPr="00B50D0E">
        <w:rPr>
          <w:highlight w:val="white"/>
        </w:rPr>
        <w:t xml:space="preserve"> что-то говорят в её сторону.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Ольга садится в машину.</w:t>
      </w: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 xml:space="preserve"> </w:t>
      </w:r>
    </w:p>
    <w:p w:rsidR="00264586" w:rsidRPr="00B50D0E" w:rsidRDefault="00264586" w:rsidP="00264586">
      <w:pPr>
        <w:pStyle w:val="a4"/>
        <w:rPr>
          <w:highlight w:val="white"/>
        </w:rPr>
      </w:pPr>
      <w:r w:rsidRPr="00B50D0E">
        <w:rPr>
          <w:highlight w:val="white"/>
        </w:rPr>
        <w:lastRenderedPageBreak/>
        <w:t>ИНТ. автомобиль андрея - вечер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Ольга делает ещё пару попыток завести машину, но на приборной панели не загорается не одного значения.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Всё время орёт сигнализация.</w:t>
      </w:r>
      <w:r w:rsidR="00B50D0E" w:rsidRPr="00B50D0E">
        <w:rPr>
          <w:highlight w:val="white"/>
        </w:rPr>
        <w:t xml:space="preserve"> </w:t>
      </w:r>
    </w:p>
    <w:p w:rsidR="00264586" w:rsidRPr="00B50D0E" w:rsidRDefault="00264586" w:rsidP="00264586">
      <w:pPr>
        <w:pStyle w:val="a4"/>
        <w:rPr>
          <w:highlight w:val="white"/>
        </w:rPr>
      </w:pPr>
    </w:p>
    <w:p w:rsidR="00264586" w:rsidRPr="00B50D0E" w:rsidRDefault="00264586" w:rsidP="00264586">
      <w:pPr>
        <w:pStyle w:val="a4"/>
        <w:rPr>
          <w:highlight w:val="white"/>
        </w:rPr>
      </w:pPr>
      <w:r w:rsidRPr="00B50D0E">
        <w:rPr>
          <w:highlight w:val="white"/>
        </w:rPr>
        <w:t>ИНТ. автомобиль неизвестного лица - вечер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На экране ноутбука трансляции из машины Ольги нет. Только две таблицы. В одной из граф в оглавлении марка и номер машины Андрея. В второй графе показание:  «Проектируемый проезд 1322». В первой графе особым шрифтом написано слово «ОТКЛЮЧЕНО».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К клавиатуре протягиваются руки и печатают набор цифр. В первой графе появляется надпись «ВКЛЮЧЕНО».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4"/>
        <w:rPr>
          <w:highlight w:val="white"/>
        </w:rPr>
      </w:pPr>
      <w:r w:rsidRPr="00B50D0E">
        <w:rPr>
          <w:highlight w:val="white"/>
        </w:rPr>
        <w:t>ИНТ. автомобиль андрея - вечер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 xml:space="preserve">Ольга </w:t>
      </w:r>
      <w:r w:rsidR="00B50D0E" w:rsidRPr="00B50D0E">
        <w:rPr>
          <w:highlight w:val="white"/>
        </w:rPr>
        <w:t>нежно</w:t>
      </w:r>
      <w:r w:rsidRPr="00B50D0E">
        <w:rPr>
          <w:highlight w:val="white"/>
        </w:rPr>
        <w:t xml:space="preserve"> </w:t>
      </w:r>
      <w:r w:rsidR="00B50D0E" w:rsidRPr="00B50D0E">
        <w:rPr>
          <w:highlight w:val="white"/>
        </w:rPr>
        <w:t xml:space="preserve">поглаживает по рулю. </w:t>
      </w:r>
    </w:p>
    <w:p w:rsidR="00264586" w:rsidRPr="00B50D0E" w:rsidRDefault="00264586" w:rsidP="00264586">
      <w:pPr>
        <w:pStyle w:val="a6"/>
        <w:rPr>
          <w:highlight w:val="white"/>
        </w:rPr>
      </w:pPr>
    </w:p>
    <w:p w:rsidR="00264586" w:rsidRPr="00B50D0E" w:rsidRDefault="00264586" w:rsidP="00264586">
      <w:pPr>
        <w:pStyle w:val="a6"/>
        <w:rPr>
          <w:highlight w:val="white"/>
        </w:rPr>
      </w:pPr>
      <w:r w:rsidRPr="00B50D0E">
        <w:rPr>
          <w:highlight w:val="white"/>
        </w:rPr>
        <w:t>ольга</w:t>
      </w:r>
    </w:p>
    <w:p w:rsidR="00264586" w:rsidRPr="00B50D0E" w:rsidRDefault="00264586" w:rsidP="00264586">
      <w:pPr>
        <w:pStyle w:val="a3"/>
        <w:ind w:left="2126"/>
        <w:rPr>
          <w:highlight w:val="white"/>
        </w:rPr>
      </w:pPr>
      <w:r w:rsidRPr="00B50D0E">
        <w:rPr>
          <w:highlight w:val="white"/>
        </w:rPr>
        <w:t>Пожалуйста милая.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 xml:space="preserve">Вдруг зажигание включается. 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 xml:space="preserve">Она вздыхает от облегчения и заводит машину. </w:t>
      </w:r>
    </w:p>
    <w:p w:rsidR="00264586" w:rsidRPr="008A14B4" w:rsidRDefault="00264586" w:rsidP="00264586">
      <w:pPr>
        <w:pStyle w:val="a3"/>
        <w:rPr>
          <w:color w:val="C00000"/>
          <w:highlight w:val="white"/>
        </w:rPr>
      </w:pPr>
    </w:p>
    <w:p w:rsidR="00264586" w:rsidRPr="00B50D0E" w:rsidRDefault="00264586" w:rsidP="00264586">
      <w:pPr>
        <w:pStyle w:val="a4"/>
        <w:rPr>
          <w:highlight w:val="white"/>
        </w:rPr>
      </w:pPr>
      <w:r w:rsidRPr="00B50D0E">
        <w:rPr>
          <w:highlight w:val="white"/>
        </w:rPr>
        <w:t>ИНТ. туалет ресторана – поздний вечер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 xml:space="preserve">Из кабинки выходит Андрей и подходит к умывальнику, смотрится в зеркало, умывается, поправляет одежду и выходит из туалета.  Рядом стоит, моет руки пожилой мужчина </w:t>
      </w:r>
      <w:r w:rsidR="00B50D0E" w:rsidRPr="00B50D0E">
        <w:rPr>
          <w:highlight w:val="white"/>
        </w:rPr>
        <w:t xml:space="preserve">профессорского </w:t>
      </w:r>
      <w:r w:rsidRPr="00B50D0E">
        <w:rPr>
          <w:highlight w:val="white"/>
        </w:rPr>
        <w:t>вида.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B50D0E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 xml:space="preserve">Из этой же кабинки через несколько секунд выходит потрёпанная Камила. Она подходит к умывальнику рядом с этим мужчиной. Тот смущённо и с удивлением смотрит на Камилу. </w:t>
      </w:r>
    </w:p>
    <w:p w:rsidR="00B50D0E" w:rsidRPr="00B50D0E" w:rsidRDefault="00B50D0E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Она поправляет волосы, шлёпает мужчину по заднице и выходит.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4"/>
        <w:rPr>
          <w:highlight w:val="white"/>
        </w:rPr>
      </w:pPr>
      <w:r w:rsidRPr="00B50D0E">
        <w:rPr>
          <w:highlight w:val="white"/>
        </w:rPr>
        <w:t>ИНТ. ресторан – поздний вечер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Андрей и Камила чокаются, улыбаются друг другу, выпивают.</w:t>
      </w: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 xml:space="preserve"> </w:t>
      </w: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Андрей смотрит на свой м</w:t>
      </w:r>
      <w:r w:rsidR="00AF1C32">
        <w:rPr>
          <w:highlight w:val="white"/>
        </w:rPr>
        <w:t>и</w:t>
      </w:r>
      <w:r w:rsidRPr="00B50D0E">
        <w:rPr>
          <w:highlight w:val="white"/>
        </w:rPr>
        <w:t>гающий телефон.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AF1C32" w:rsidRDefault="00AF1C32" w:rsidP="00264586">
      <w:pPr>
        <w:pStyle w:val="a6"/>
        <w:rPr>
          <w:highlight w:val="white"/>
        </w:rPr>
      </w:pPr>
    </w:p>
    <w:p w:rsidR="00AF1C32" w:rsidRDefault="00AF1C32" w:rsidP="00264586">
      <w:pPr>
        <w:pStyle w:val="a6"/>
        <w:rPr>
          <w:highlight w:val="white"/>
        </w:rPr>
      </w:pPr>
    </w:p>
    <w:p w:rsidR="00AF1C32" w:rsidRDefault="00AF1C32" w:rsidP="00264586">
      <w:pPr>
        <w:pStyle w:val="a6"/>
        <w:rPr>
          <w:highlight w:val="white"/>
        </w:rPr>
      </w:pPr>
    </w:p>
    <w:p w:rsidR="00264586" w:rsidRPr="00B50D0E" w:rsidRDefault="00264586" w:rsidP="00264586">
      <w:pPr>
        <w:pStyle w:val="a6"/>
        <w:rPr>
          <w:highlight w:val="white"/>
        </w:rPr>
      </w:pPr>
      <w:r w:rsidRPr="00B50D0E">
        <w:rPr>
          <w:highlight w:val="white"/>
        </w:rPr>
        <w:lastRenderedPageBreak/>
        <w:t>камила</w:t>
      </w:r>
    </w:p>
    <w:p w:rsidR="00264586" w:rsidRPr="00B50D0E" w:rsidRDefault="00264586" w:rsidP="00264586">
      <w:pPr>
        <w:pStyle w:val="a3"/>
        <w:ind w:left="2126" w:right="2126"/>
        <w:rPr>
          <w:highlight w:val="white"/>
        </w:rPr>
      </w:pPr>
      <w:r w:rsidRPr="00B50D0E">
        <w:rPr>
          <w:highlight w:val="white"/>
        </w:rPr>
        <w:t>Тигрёнок, ты не против если мы сейчас</w:t>
      </w:r>
      <w:r w:rsidR="00B50D0E" w:rsidRPr="00B50D0E">
        <w:rPr>
          <w:highlight w:val="white"/>
        </w:rPr>
        <w:t xml:space="preserve"> опять</w:t>
      </w:r>
      <w:r w:rsidRPr="00B50D0E">
        <w:rPr>
          <w:highlight w:val="white"/>
        </w:rPr>
        <w:t>, кое-что по бизнесу обсудим.</w:t>
      </w:r>
    </w:p>
    <w:p w:rsidR="00264586" w:rsidRPr="00B50D0E" w:rsidRDefault="00264586" w:rsidP="00264586">
      <w:pPr>
        <w:pStyle w:val="a5"/>
        <w:rPr>
          <w:highlight w:val="white"/>
        </w:rPr>
      </w:pPr>
    </w:p>
    <w:p w:rsidR="00264586" w:rsidRPr="00B50D0E" w:rsidRDefault="00264586" w:rsidP="00264586">
      <w:pPr>
        <w:pStyle w:val="a6"/>
        <w:rPr>
          <w:highlight w:val="white"/>
        </w:rPr>
      </w:pPr>
      <w:r w:rsidRPr="00B50D0E">
        <w:rPr>
          <w:highlight w:val="white"/>
        </w:rPr>
        <w:t>андрей</w:t>
      </w:r>
    </w:p>
    <w:p w:rsidR="00264586" w:rsidRPr="00B50D0E" w:rsidRDefault="00264586" w:rsidP="00264586">
      <w:pPr>
        <w:pStyle w:val="a5"/>
        <w:rPr>
          <w:highlight w:val="white"/>
        </w:rPr>
      </w:pPr>
      <w:r w:rsidRPr="00B50D0E">
        <w:rPr>
          <w:highlight w:val="white"/>
        </w:rPr>
        <w:t>Давай</w:t>
      </w:r>
      <w:r w:rsidR="00B50D0E" w:rsidRPr="00B50D0E">
        <w:rPr>
          <w:highlight w:val="white"/>
        </w:rPr>
        <w:t xml:space="preserve"> давай</w:t>
      </w:r>
      <w:r w:rsidRPr="00B50D0E">
        <w:rPr>
          <w:highlight w:val="white"/>
        </w:rPr>
        <w:t>.</w:t>
      </w:r>
      <w:r w:rsidR="00B50D0E" w:rsidRPr="00B50D0E">
        <w:rPr>
          <w:highlight w:val="white"/>
        </w:rPr>
        <w:t xml:space="preserve"> Раз надо.</w:t>
      </w:r>
    </w:p>
    <w:p w:rsidR="00264586" w:rsidRPr="00B50D0E" w:rsidRDefault="00264586" w:rsidP="00264586">
      <w:pPr>
        <w:pStyle w:val="a6"/>
        <w:rPr>
          <w:highlight w:val="white"/>
        </w:rPr>
      </w:pPr>
    </w:p>
    <w:p w:rsidR="00264586" w:rsidRPr="00B50D0E" w:rsidRDefault="00264586" w:rsidP="00264586">
      <w:pPr>
        <w:pStyle w:val="a6"/>
        <w:rPr>
          <w:highlight w:val="white"/>
        </w:rPr>
      </w:pPr>
      <w:r w:rsidRPr="00B50D0E">
        <w:rPr>
          <w:highlight w:val="white"/>
        </w:rPr>
        <w:t>камила</w:t>
      </w:r>
    </w:p>
    <w:p w:rsidR="00264586" w:rsidRPr="00B50D0E" w:rsidRDefault="00264586" w:rsidP="00264586">
      <w:pPr>
        <w:pStyle w:val="a5"/>
        <w:rPr>
          <w:highlight w:val="white"/>
        </w:rPr>
      </w:pPr>
      <w:r w:rsidRPr="00B50D0E">
        <w:rPr>
          <w:highlight w:val="white"/>
        </w:rPr>
        <w:t>Андрюш, результат всех проверок таков.</w:t>
      </w:r>
    </w:p>
    <w:p w:rsidR="00264586" w:rsidRPr="00B50D0E" w:rsidRDefault="00264586" w:rsidP="00264586">
      <w:pPr>
        <w:pStyle w:val="a7"/>
        <w:rPr>
          <w:highlight w:val="white"/>
        </w:rPr>
      </w:pPr>
      <w:r w:rsidRPr="00B50D0E">
        <w:rPr>
          <w:highlight w:val="white"/>
        </w:rPr>
        <w:t>(закуривает)</w:t>
      </w:r>
    </w:p>
    <w:p w:rsidR="00264586" w:rsidRPr="00B50D0E" w:rsidRDefault="00264586" w:rsidP="00264586">
      <w:pPr>
        <w:pStyle w:val="a3"/>
        <w:ind w:left="2126" w:right="2126"/>
        <w:rPr>
          <w:highlight w:val="white"/>
        </w:rPr>
      </w:pPr>
      <w:r w:rsidRPr="00B50D0E">
        <w:rPr>
          <w:highlight w:val="white"/>
        </w:rPr>
        <w:t>Всю партию регистраторов, бэповцы арестовали, фирма, через которую манагер</w:t>
      </w:r>
      <w:r w:rsidR="008A14B4" w:rsidRPr="00B50D0E">
        <w:rPr>
          <w:highlight w:val="white"/>
        </w:rPr>
        <w:t xml:space="preserve"> очкастый </w:t>
      </w:r>
      <w:r w:rsidRPr="00B50D0E">
        <w:rPr>
          <w:highlight w:val="white"/>
        </w:rPr>
        <w:t xml:space="preserve">нас оформил, оказалась им же организованной однодневкой. Плюс наша однодневка накрылась, так </w:t>
      </w:r>
      <w:r w:rsidR="008A14B4" w:rsidRPr="00B50D0E">
        <w:rPr>
          <w:highlight w:val="white"/>
        </w:rPr>
        <w:t>к</w:t>
      </w:r>
      <w:r w:rsidRPr="00B50D0E">
        <w:rPr>
          <w:highlight w:val="white"/>
        </w:rPr>
        <w:t>ак в банке проверки. В результате бабло подвисло</w:t>
      </w:r>
      <w:r w:rsidR="00B50D0E" w:rsidRPr="00B50D0E">
        <w:rPr>
          <w:highlight w:val="white"/>
        </w:rPr>
        <w:t xml:space="preserve"> и все депозиты этого банка также теперь недоступны.</w:t>
      </w:r>
      <w:r w:rsidRPr="00B50D0E">
        <w:rPr>
          <w:highlight w:val="white"/>
        </w:rPr>
        <w:t xml:space="preserve"> </w:t>
      </w:r>
    </w:p>
    <w:p w:rsidR="00264586" w:rsidRPr="00B50D0E" w:rsidRDefault="00264586" w:rsidP="00264586">
      <w:pPr>
        <w:pStyle w:val="a3"/>
        <w:ind w:right="2126"/>
        <w:rPr>
          <w:highlight w:val="white"/>
        </w:rPr>
      </w:pPr>
    </w:p>
    <w:p w:rsidR="00264586" w:rsidRPr="00B50D0E" w:rsidRDefault="00264586" w:rsidP="00264586">
      <w:pPr>
        <w:pStyle w:val="a3"/>
        <w:ind w:right="2126"/>
        <w:rPr>
          <w:highlight w:val="white"/>
        </w:rPr>
      </w:pPr>
      <w:r w:rsidRPr="00B50D0E">
        <w:rPr>
          <w:highlight w:val="white"/>
        </w:rPr>
        <w:t>Андрей смотрит на свой моргающий телефон.</w:t>
      </w:r>
    </w:p>
    <w:p w:rsidR="00264586" w:rsidRPr="00B50D0E" w:rsidRDefault="00264586" w:rsidP="00264586">
      <w:pPr>
        <w:pStyle w:val="a6"/>
        <w:rPr>
          <w:highlight w:val="white"/>
        </w:rPr>
      </w:pPr>
    </w:p>
    <w:p w:rsidR="00264586" w:rsidRPr="00B50D0E" w:rsidRDefault="00264586" w:rsidP="00264586">
      <w:pPr>
        <w:pStyle w:val="a6"/>
        <w:rPr>
          <w:highlight w:val="white"/>
        </w:rPr>
      </w:pPr>
      <w:r w:rsidRPr="00B50D0E">
        <w:rPr>
          <w:highlight w:val="white"/>
        </w:rPr>
        <w:t>андрей</w:t>
      </w:r>
    </w:p>
    <w:p w:rsidR="00264586" w:rsidRPr="00B50D0E" w:rsidRDefault="00264586" w:rsidP="00264586">
      <w:pPr>
        <w:pStyle w:val="a3"/>
        <w:ind w:left="2126" w:right="2126"/>
        <w:rPr>
          <w:highlight w:val="white"/>
        </w:rPr>
      </w:pPr>
      <w:r w:rsidRPr="00B50D0E">
        <w:rPr>
          <w:highlight w:val="white"/>
        </w:rPr>
        <w:t>Я в принципе в курсе этих проблем</w:t>
      </w:r>
      <w:r w:rsidR="00B50D0E" w:rsidRPr="00B50D0E">
        <w:rPr>
          <w:highlight w:val="white"/>
        </w:rPr>
        <w:t>…</w:t>
      </w:r>
      <w:r w:rsidRPr="00B50D0E">
        <w:rPr>
          <w:highlight w:val="white"/>
        </w:rPr>
        <w:t xml:space="preserve">, но частично конечно. </w:t>
      </w:r>
    </w:p>
    <w:p w:rsidR="00264586" w:rsidRPr="00B50D0E" w:rsidRDefault="00264586" w:rsidP="00264586">
      <w:pPr>
        <w:pStyle w:val="a6"/>
        <w:rPr>
          <w:highlight w:val="white"/>
        </w:rPr>
      </w:pPr>
    </w:p>
    <w:p w:rsidR="00264586" w:rsidRPr="00B50D0E" w:rsidRDefault="00264586" w:rsidP="00264586">
      <w:pPr>
        <w:pStyle w:val="a6"/>
        <w:rPr>
          <w:highlight w:val="white"/>
        </w:rPr>
      </w:pPr>
      <w:r w:rsidRPr="00B50D0E">
        <w:rPr>
          <w:highlight w:val="white"/>
        </w:rPr>
        <w:t>камила</w:t>
      </w:r>
    </w:p>
    <w:p w:rsidR="00264586" w:rsidRPr="00B50D0E" w:rsidRDefault="00264586" w:rsidP="00264586">
      <w:pPr>
        <w:pStyle w:val="a3"/>
        <w:ind w:left="2126" w:right="2126"/>
        <w:rPr>
          <w:highlight w:val="white"/>
        </w:rPr>
      </w:pPr>
      <w:r w:rsidRPr="00B50D0E">
        <w:rPr>
          <w:highlight w:val="white"/>
        </w:rPr>
        <w:t xml:space="preserve">Это не всё ещё. Соответственно, налоговой мы долг не заплатили и они наложили инкассо на </w:t>
      </w:r>
      <w:r w:rsidR="008A14B4" w:rsidRPr="00B50D0E">
        <w:rPr>
          <w:highlight w:val="white"/>
        </w:rPr>
        <w:t>пол</w:t>
      </w:r>
      <w:r w:rsidR="00B50D0E" w:rsidRPr="00B50D0E">
        <w:rPr>
          <w:highlight w:val="white"/>
        </w:rPr>
        <w:t>-л</w:t>
      </w:r>
      <w:r w:rsidR="008A14B4" w:rsidRPr="00B50D0E">
        <w:rPr>
          <w:highlight w:val="white"/>
        </w:rPr>
        <w:t>яма</w:t>
      </w:r>
      <w:r w:rsidRPr="00B50D0E">
        <w:rPr>
          <w:highlight w:val="white"/>
        </w:rPr>
        <w:t>.</w:t>
      </w:r>
    </w:p>
    <w:p w:rsidR="00264586" w:rsidRPr="00B50D0E" w:rsidRDefault="00264586" w:rsidP="00264586">
      <w:pPr>
        <w:pStyle w:val="a3"/>
        <w:ind w:left="2126" w:right="2126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Андрей выпивает.</w:t>
      </w:r>
      <w:r w:rsidR="00B50D0E" w:rsidRPr="00B50D0E">
        <w:rPr>
          <w:highlight w:val="white"/>
        </w:rPr>
        <w:t xml:space="preserve"> Меняет улыбку на суровый вид.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6"/>
        <w:rPr>
          <w:highlight w:val="white"/>
        </w:rPr>
      </w:pPr>
      <w:r w:rsidRPr="00B50D0E">
        <w:rPr>
          <w:highlight w:val="white"/>
        </w:rPr>
        <w:t>андрей</w:t>
      </w:r>
    </w:p>
    <w:p w:rsidR="00264586" w:rsidRPr="00B50D0E" w:rsidRDefault="00264586" w:rsidP="00264586">
      <w:pPr>
        <w:pStyle w:val="a7"/>
        <w:rPr>
          <w:highlight w:val="white"/>
        </w:rPr>
      </w:pPr>
      <w:r w:rsidRPr="00B50D0E">
        <w:rPr>
          <w:highlight w:val="white"/>
        </w:rPr>
        <w:t>(разводит руками)</w:t>
      </w:r>
    </w:p>
    <w:p w:rsidR="00264586" w:rsidRPr="00B50D0E" w:rsidRDefault="00264586" w:rsidP="00264586">
      <w:pPr>
        <w:pStyle w:val="a5"/>
        <w:rPr>
          <w:highlight w:val="white"/>
        </w:rPr>
      </w:pPr>
      <w:r w:rsidRPr="00B50D0E">
        <w:rPr>
          <w:highlight w:val="white"/>
        </w:rPr>
        <w:t>Как так получилось то это всё? Где Мишины оперативные данные, где твоя бухгалтерская прозорливость?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Камила с выпяченными глазами удивляется такому выпаду. Она теряется с ответом и, как бы пытается собраться с мыслями.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Андрей нервно хватает телефон со стола.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6"/>
        <w:rPr>
          <w:highlight w:val="white"/>
        </w:rPr>
      </w:pPr>
      <w:r w:rsidRPr="00B50D0E">
        <w:rPr>
          <w:highlight w:val="white"/>
        </w:rPr>
        <w:lastRenderedPageBreak/>
        <w:t>андрей</w:t>
      </w:r>
    </w:p>
    <w:p w:rsidR="00264586" w:rsidRPr="00B50D0E" w:rsidRDefault="00264586" w:rsidP="00264586">
      <w:pPr>
        <w:pStyle w:val="a3"/>
        <w:ind w:left="2126" w:right="2126"/>
        <w:rPr>
          <w:highlight w:val="white"/>
        </w:rPr>
      </w:pPr>
      <w:r w:rsidRPr="00B50D0E">
        <w:rPr>
          <w:highlight w:val="white"/>
        </w:rPr>
        <w:t xml:space="preserve">Ладно, извини, я выйду поговорить. </w:t>
      </w:r>
    </w:p>
    <w:p w:rsidR="00264586" w:rsidRPr="00B50D0E" w:rsidRDefault="00264586" w:rsidP="00264586">
      <w:pPr>
        <w:pStyle w:val="a3"/>
        <w:ind w:right="2126"/>
        <w:rPr>
          <w:highlight w:val="white"/>
        </w:rPr>
      </w:pPr>
    </w:p>
    <w:p w:rsidR="00264586" w:rsidRPr="00B50D0E" w:rsidRDefault="00264586" w:rsidP="00264586">
      <w:pPr>
        <w:pStyle w:val="a3"/>
        <w:ind w:right="2126"/>
        <w:rPr>
          <w:highlight w:val="white"/>
        </w:rPr>
      </w:pPr>
      <w:r w:rsidRPr="00B50D0E">
        <w:rPr>
          <w:highlight w:val="white"/>
        </w:rPr>
        <w:t>Он выходит из ресторана на улицу.</w:t>
      </w:r>
    </w:p>
    <w:p w:rsidR="00264586" w:rsidRPr="00B50D0E" w:rsidRDefault="00264586" w:rsidP="00264586">
      <w:pPr>
        <w:pStyle w:val="a3"/>
        <w:ind w:right="2126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 xml:space="preserve">Камила сидит за столиком и наблюдает через большое окно ресторана, как Андрей на улице </w:t>
      </w:r>
      <w:r w:rsidR="00B50D0E" w:rsidRPr="00B50D0E">
        <w:rPr>
          <w:highlight w:val="white"/>
        </w:rPr>
        <w:t xml:space="preserve">топчется на одном месте и </w:t>
      </w:r>
      <w:r w:rsidRPr="00B50D0E">
        <w:rPr>
          <w:highlight w:val="white"/>
        </w:rPr>
        <w:t xml:space="preserve">нервно с кем-то разговаривает по телефону. </w:t>
      </w:r>
    </w:p>
    <w:p w:rsidR="00264586" w:rsidRPr="008A14B4" w:rsidRDefault="00264586" w:rsidP="00264586">
      <w:pPr>
        <w:rPr>
          <w:b/>
          <w:color w:val="C00000"/>
        </w:rPr>
      </w:pPr>
    </w:p>
    <w:p w:rsidR="00264586" w:rsidRPr="00B50D0E" w:rsidRDefault="00264586" w:rsidP="00264586">
      <w:pPr>
        <w:pStyle w:val="a4"/>
        <w:rPr>
          <w:highlight w:val="white"/>
        </w:rPr>
      </w:pPr>
      <w:r w:rsidRPr="00B50D0E">
        <w:rPr>
          <w:highlight w:val="white"/>
        </w:rPr>
        <w:t>ИНТ. автомобиль андрея - ПОЗДНИЙ ВЕЧЕР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3"/>
        <w:rPr>
          <w:highlight w:val="white"/>
        </w:rPr>
      </w:pPr>
      <w:r w:rsidRPr="00B50D0E">
        <w:rPr>
          <w:highlight w:val="white"/>
        </w:rPr>
        <w:t>Ольга</w:t>
      </w:r>
      <w:r w:rsidR="000C3E80" w:rsidRPr="00B50D0E">
        <w:rPr>
          <w:highlight w:val="white"/>
        </w:rPr>
        <w:t xml:space="preserve"> </w:t>
      </w:r>
      <w:r w:rsidRPr="00B50D0E">
        <w:rPr>
          <w:highlight w:val="white"/>
        </w:rPr>
        <w:t>ведет машину, едет медленно в правом ряду и  разговаривает по телефону.</w:t>
      </w:r>
    </w:p>
    <w:p w:rsidR="00264586" w:rsidRPr="00B50D0E" w:rsidRDefault="00264586" w:rsidP="00264586">
      <w:pPr>
        <w:pStyle w:val="a3"/>
        <w:rPr>
          <w:highlight w:val="white"/>
        </w:rPr>
      </w:pPr>
    </w:p>
    <w:p w:rsidR="00264586" w:rsidRPr="00B50D0E" w:rsidRDefault="00264586" w:rsidP="00264586">
      <w:pPr>
        <w:pStyle w:val="a6"/>
        <w:rPr>
          <w:highlight w:val="white"/>
        </w:rPr>
      </w:pPr>
      <w:r w:rsidRPr="00B50D0E">
        <w:rPr>
          <w:highlight w:val="white"/>
        </w:rPr>
        <w:t>ольга</w:t>
      </w:r>
    </w:p>
    <w:p w:rsidR="00264586" w:rsidRPr="00B50D0E" w:rsidRDefault="00264586" w:rsidP="00264586">
      <w:pPr>
        <w:pStyle w:val="a5"/>
        <w:rPr>
          <w:highlight w:val="white"/>
        </w:rPr>
      </w:pPr>
      <w:r w:rsidRPr="00B50D0E">
        <w:rPr>
          <w:highlight w:val="white"/>
        </w:rPr>
        <w:t xml:space="preserve">Заглохла и никак не реагировала, потом взяла и завелась. </w:t>
      </w:r>
    </w:p>
    <w:p w:rsidR="00264586" w:rsidRPr="00B50D0E" w:rsidRDefault="00264586" w:rsidP="00264586">
      <w:pPr>
        <w:pStyle w:val="a5"/>
        <w:rPr>
          <w:highlight w:val="white"/>
        </w:rPr>
      </w:pPr>
      <w:r w:rsidRPr="00B50D0E">
        <w:rPr>
          <w:highlight w:val="white"/>
        </w:rPr>
        <w:t xml:space="preserve">       (пауза)</w:t>
      </w:r>
    </w:p>
    <w:p w:rsidR="00264586" w:rsidRPr="00B50D0E" w:rsidRDefault="00264586" w:rsidP="00264586">
      <w:pPr>
        <w:pStyle w:val="a5"/>
        <w:rPr>
          <w:highlight w:val="white"/>
        </w:rPr>
      </w:pPr>
      <w:r w:rsidRPr="00B50D0E">
        <w:rPr>
          <w:highlight w:val="white"/>
        </w:rPr>
        <w:t>Может, позвонишь электрику своему? У меня нет его телефона, позвони ему, пожалуйста Андрюш.</w:t>
      </w:r>
    </w:p>
    <w:p w:rsidR="00264586" w:rsidRPr="00B50D0E" w:rsidRDefault="00264586" w:rsidP="00264586">
      <w:pPr>
        <w:pStyle w:val="a5"/>
        <w:rPr>
          <w:highlight w:val="white"/>
        </w:rPr>
      </w:pPr>
      <w:r w:rsidRPr="00B50D0E">
        <w:rPr>
          <w:highlight w:val="white"/>
        </w:rPr>
        <w:t xml:space="preserve">       (пауза)</w:t>
      </w:r>
    </w:p>
    <w:p w:rsidR="00264586" w:rsidRPr="00B50D0E" w:rsidRDefault="00264586" w:rsidP="00264586">
      <w:pPr>
        <w:pStyle w:val="a3"/>
        <w:ind w:left="2126" w:right="2126"/>
        <w:rPr>
          <w:highlight w:val="white"/>
        </w:rPr>
      </w:pPr>
      <w:r w:rsidRPr="00B50D0E">
        <w:rPr>
          <w:highlight w:val="white"/>
        </w:rPr>
        <w:t>На Волгоградке я.</w:t>
      </w:r>
    </w:p>
    <w:p w:rsidR="00264586" w:rsidRPr="00B50D0E" w:rsidRDefault="00264586" w:rsidP="00264586">
      <w:pPr>
        <w:pStyle w:val="a3"/>
        <w:ind w:left="2126" w:right="2126"/>
        <w:rPr>
          <w:highlight w:val="white"/>
        </w:rPr>
      </w:pPr>
      <w:r w:rsidRPr="00B50D0E">
        <w:rPr>
          <w:highlight w:val="white"/>
        </w:rPr>
        <w:t xml:space="preserve">       (пауза)</w:t>
      </w:r>
    </w:p>
    <w:p w:rsidR="00264586" w:rsidRPr="00B50D0E" w:rsidRDefault="00264586" w:rsidP="00264586">
      <w:pPr>
        <w:pStyle w:val="a3"/>
        <w:ind w:left="2126" w:right="2126"/>
        <w:rPr>
          <w:highlight w:val="white"/>
        </w:rPr>
      </w:pPr>
      <w:r w:rsidRPr="00B50D0E">
        <w:rPr>
          <w:highlight w:val="white"/>
        </w:rPr>
        <w:t>Как ведёт навигатор так я и еду! Что ты кричишь сразу!</w:t>
      </w:r>
    </w:p>
    <w:p w:rsidR="00264586" w:rsidRPr="00B50D0E" w:rsidRDefault="00264586" w:rsidP="00264586">
      <w:pPr>
        <w:pStyle w:val="a3"/>
        <w:ind w:left="2126" w:right="2126"/>
        <w:rPr>
          <w:highlight w:val="white"/>
        </w:rPr>
      </w:pPr>
      <w:r w:rsidRPr="00B50D0E">
        <w:rPr>
          <w:highlight w:val="white"/>
        </w:rPr>
        <w:t xml:space="preserve">       (пауза)</w:t>
      </w:r>
    </w:p>
    <w:p w:rsidR="00264586" w:rsidRPr="00B50D0E" w:rsidRDefault="00264586" w:rsidP="00264586">
      <w:pPr>
        <w:pStyle w:val="a3"/>
        <w:ind w:left="2126" w:right="2126"/>
        <w:rPr>
          <w:highlight w:val="white"/>
        </w:rPr>
      </w:pPr>
      <w:r w:rsidRPr="00B50D0E">
        <w:rPr>
          <w:highlight w:val="white"/>
        </w:rPr>
        <w:t>Всё, задолбал! Лучше выясни, что с машиной было такое.</w:t>
      </w:r>
    </w:p>
    <w:p w:rsidR="00264586" w:rsidRPr="000C3E80" w:rsidRDefault="00264586" w:rsidP="00264586">
      <w:pPr>
        <w:pStyle w:val="a3"/>
        <w:ind w:left="2126" w:right="2126"/>
        <w:rPr>
          <w:b/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Она со злостью бросает телефон на правое сиденье.</w:t>
      </w:r>
    </w:p>
    <w:p w:rsidR="00264586" w:rsidRPr="000C3E80" w:rsidRDefault="00264586" w:rsidP="00264586">
      <w:pPr>
        <w:pStyle w:val="a3"/>
        <w:rPr>
          <w:b/>
          <w:highlight w:val="white"/>
        </w:rPr>
      </w:pPr>
    </w:p>
    <w:p w:rsidR="00283241" w:rsidRPr="00283241" w:rsidRDefault="00283241" w:rsidP="00283241">
      <w:pPr>
        <w:pStyle w:val="a4"/>
        <w:rPr>
          <w:highlight w:val="white"/>
        </w:rPr>
      </w:pPr>
      <w:r w:rsidRPr="00283241">
        <w:rPr>
          <w:highlight w:val="white"/>
        </w:rPr>
        <w:t>ИНТ. автомобиль андрея - ПОЗДНИЙ ВЕЧЕР</w:t>
      </w:r>
    </w:p>
    <w:p w:rsidR="00283241" w:rsidRPr="00283241" w:rsidRDefault="00283241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Ольга делает неловкий маневр на дороге и подрезает соседей по пробке</w:t>
      </w:r>
      <w:r w:rsidR="00283241" w:rsidRPr="00283241">
        <w:rPr>
          <w:highlight w:val="white"/>
        </w:rPr>
        <w:t xml:space="preserve"> и</w:t>
      </w:r>
      <w:r w:rsidRPr="00283241">
        <w:rPr>
          <w:highlight w:val="white"/>
        </w:rPr>
        <w:t xml:space="preserve"> из </w:t>
      </w:r>
      <w:r w:rsidR="00283241" w:rsidRPr="00283241">
        <w:rPr>
          <w:highlight w:val="white"/>
        </w:rPr>
        <w:t xml:space="preserve">этой </w:t>
      </w:r>
      <w:r w:rsidRPr="00283241">
        <w:rPr>
          <w:highlight w:val="white"/>
        </w:rPr>
        <w:t xml:space="preserve">соседней машины на неё </w:t>
      </w:r>
      <w:r w:rsidR="00283241" w:rsidRPr="00283241">
        <w:rPr>
          <w:highlight w:val="white"/>
        </w:rPr>
        <w:t xml:space="preserve">сильно </w:t>
      </w:r>
      <w:r w:rsidRPr="00283241">
        <w:rPr>
          <w:highlight w:val="white"/>
        </w:rPr>
        <w:t>кричат.</w:t>
      </w:r>
    </w:p>
    <w:p w:rsidR="00944AF3" w:rsidRPr="00283241" w:rsidRDefault="00944AF3" w:rsidP="00944AF3">
      <w:pPr>
        <w:pStyle w:val="a4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голос из навигатора</w:t>
      </w:r>
    </w:p>
    <w:p w:rsidR="00264586" w:rsidRPr="00283241" w:rsidRDefault="00264586" w:rsidP="00264586">
      <w:pPr>
        <w:pStyle w:val="a3"/>
        <w:ind w:left="2126" w:right="2126"/>
        <w:rPr>
          <w:highlight w:val="white"/>
        </w:rPr>
      </w:pPr>
      <w:r w:rsidRPr="00283241">
        <w:rPr>
          <w:highlight w:val="white"/>
        </w:rPr>
        <w:t>Вы ушли с маршрута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Ольга паркуется у обочины. </w:t>
      </w:r>
      <w:r w:rsidR="00283241" w:rsidRPr="00283241">
        <w:rPr>
          <w:highlight w:val="white"/>
        </w:rPr>
        <w:t>Звонит телефон</w:t>
      </w:r>
      <w:r w:rsidRPr="00283241">
        <w:rPr>
          <w:highlight w:val="white"/>
        </w:rPr>
        <w:t>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ольга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>(в телефон)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Алло…. Я еду Дядь Коль.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 xml:space="preserve">       (пауза)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Ну уж как получается. Я на Волгоградке.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>(пауза)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lastRenderedPageBreak/>
        <w:t>Да откуда я знаю! Какой Мичуринский? Меня навигатор так ведёт!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>(пауза)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 xml:space="preserve">Дядь, ну тебе-то откуда знать, как ехать! </w:t>
      </w:r>
      <w:r w:rsidR="00944AF3" w:rsidRPr="00283241">
        <w:rPr>
          <w:highlight w:val="white"/>
        </w:rPr>
        <w:t>Мы же не в Тамбове.</w:t>
      </w:r>
      <w:r w:rsidRPr="00283241">
        <w:rPr>
          <w:highlight w:val="white"/>
        </w:rPr>
        <w:t xml:space="preserve"> Всё давай пока. </w:t>
      </w:r>
    </w:p>
    <w:p w:rsidR="00264586" w:rsidRPr="00283241" w:rsidRDefault="00264586" w:rsidP="00264586">
      <w:pPr>
        <w:pStyle w:val="a5"/>
        <w:ind w:left="0"/>
        <w:rPr>
          <w:highlight w:val="white"/>
        </w:rPr>
      </w:pPr>
    </w:p>
    <w:p w:rsidR="00264586" w:rsidRPr="00283241" w:rsidRDefault="00264586" w:rsidP="00283241">
      <w:pPr>
        <w:pStyle w:val="a5"/>
        <w:ind w:left="0" w:right="0"/>
        <w:rPr>
          <w:highlight w:val="white"/>
        </w:rPr>
      </w:pPr>
      <w:r w:rsidRPr="00283241">
        <w:rPr>
          <w:highlight w:val="white"/>
        </w:rPr>
        <w:t xml:space="preserve">Ольга снова бросает телефон на </w:t>
      </w:r>
      <w:r w:rsidR="00283241" w:rsidRPr="00283241">
        <w:rPr>
          <w:highlight w:val="white"/>
        </w:rPr>
        <w:t>правое с</w:t>
      </w:r>
      <w:r w:rsidRPr="00283241">
        <w:rPr>
          <w:highlight w:val="white"/>
        </w:rPr>
        <w:t>иденье. Её глаза наливаются слезами.</w:t>
      </w:r>
    </w:p>
    <w:p w:rsidR="00944AF3" w:rsidRPr="00283241" w:rsidRDefault="00944AF3" w:rsidP="00264586">
      <w:pPr>
        <w:pStyle w:val="a5"/>
        <w:ind w:left="0"/>
        <w:rPr>
          <w:highlight w:val="white"/>
        </w:rPr>
      </w:pPr>
    </w:p>
    <w:p w:rsidR="00944AF3" w:rsidRPr="00283241" w:rsidRDefault="00944AF3" w:rsidP="00944AF3">
      <w:pPr>
        <w:pStyle w:val="a5"/>
        <w:ind w:left="0" w:right="0"/>
        <w:rPr>
          <w:highlight w:val="white"/>
        </w:rPr>
      </w:pPr>
      <w:r w:rsidRPr="00283241">
        <w:rPr>
          <w:highlight w:val="white"/>
        </w:rPr>
        <w:t>Она сидит и смотрит</w:t>
      </w:r>
      <w:r w:rsidR="00283241" w:rsidRPr="00283241">
        <w:rPr>
          <w:highlight w:val="white"/>
        </w:rPr>
        <w:t xml:space="preserve"> то по</w:t>
      </w:r>
      <w:r w:rsidRPr="00283241">
        <w:rPr>
          <w:highlight w:val="white"/>
        </w:rPr>
        <w:t xml:space="preserve"> сторонам</w:t>
      </w:r>
      <w:r w:rsidR="00283241" w:rsidRPr="00283241">
        <w:rPr>
          <w:highlight w:val="white"/>
        </w:rPr>
        <w:t xml:space="preserve"> то на навигатор</w:t>
      </w:r>
      <w:r w:rsidRPr="00283241">
        <w:rPr>
          <w:highlight w:val="white"/>
        </w:rPr>
        <w:t xml:space="preserve">. </w:t>
      </w:r>
    </w:p>
    <w:p w:rsidR="00264586" w:rsidRPr="00283241" w:rsidRDefault="00264586" w:rsidP="00264586">
      <w:pPr>
        <w:pStyle w:val="a5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голос из навигатора</w:t>
      </w:r>
    </w:p>
    <w:p w:rsidR="00264586" w:rsidRPr="00283241" w:rsidRDefault="00264586" w:rsidP="00264586">
      <w:pPr>
        <w:pStyle w:val="a3"/>
        <w:ind w:left="2126" w:right="2126"/>
        <w:rPr>
          <w:highlight w:val="white"/>
        </w:rPr>
      </w:pPr>
      <w:r w:rsidRPr="00283241">
        <w:rPr>
          <w:highlight w:val="white"/>
        </w:rPr>
        <w:t>Найден новый маршрут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Ольга нажимает</w:t>
      </w:r>
      <w:r w:rsidR="00283241" w:rsidRPr="00283241">
        <w:rPr>
          <w:highlight w:val="white"/>
        </w:rPr>
        <w:t xml:space="preserve"> на экран</w:t>
      </w:r>
      <w:r w:rsidRPr="00283241">
        <w:rPr>
          <w:highlight w:val="white"/>
        </w:rPr>
        <w:t xml:space="preserve">. 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944AF3" w:rsidRPr="00283241" w:rsidRDefault="00944AF3" w:rsidP="00264586">
      <w:pPr>
        <w:pStyle w:val="a3"/>
        <w:rPr>
          <w:highlight w:val="white"/>
        </w:rPr>
      </w:pPr>
      <w:r w:rsidRPr="00283241">
        <w:rPr>
          <w:highlight w:val="white"/>
        </w:rPr>
        <w:t>НАТ. ЖИЛЫЕ КВАРТАЛЫ – ПОЗДНИЙ ВЕЧЕР</w:t>
      </w:r>
    </w:p>
    <w:p w:rsidR="00944AF3" w:rsidRPr="00283241" w:rsidRDefault="00944AF3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Она едет </w:t>
      </w:r>
      <w:r w:rsidR="00944AF3" w:rsidRPr="00283241">
        <w:rPr>
          <w:highlight w:val="white"/>
        </w:rPr>
        <w:t xml:space="preserve">с низкой скоростью </w:t>
      </w:r>
      <w:r w:rsidRPr="00283241">
        <w:rPr>
          <w:highlight w:val="white"/>
        </w:rPr>
        <w:t xml:space="preserve">и </w:t>
      </w:r>
      <w:r w:rsidR="00944AF3" w:rsidRPr="00283241">
        <w:rPr>
          <w:highlight w:val="white"/>
        </w:rPr>
        <w:t xml:space="preserve">сосредоточенно </w:t>
      </w:r>
      <w:r w:rsidRPr="00283241">
        <w:rPr>
          <w:highlight w:val="white"/>
        </w:rPr>
        <w:t>пытается усмотреть вывески на домах. На одном из домов висит вывеска «проектируемый проезд», но нумерация проезда отсутствует из-за разбитого плафона.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944AF3" w:rsidRPr="00283241" w:rsidRDefault="00944AF3" w:rsidP="00944AF3">
      <w:pPr>
        <w:pStyle w:val="a4"/>
        <w:rPr>
          <w:highlight w:val="white"/>
        </w:rPr>
      </w:pPr>
      <w:r w:rsidRPr="00283241">
        <w:rPr>
          <w:highlight w:val="white"/>
        </w:rPr>
        <w:t>ИНТ. автомобиль андрея - ПОЗДНИЙ ВЕЧЕР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944AF3" w:rsidRPr="00283241" w:rsidRDefault="00944AF3" w:rsidP="00944AF3">
      <w:pPr>
        <w:pStyle w:val="a3"/>
        <w:rPr>
          <w:highlight w:val="white"/>
        </w:rPr>
      </w:pPr>
      <w:r w:rsidRPr="00283241">
        <w:rPr>
          <w:highlight w:val="white"/>
        </w:rPr>
        <w:t>Навигатор ей показывает повернуть и она сворачивает на узкую дорогу, ведущую в промзону.</w:t>
      </w:r>
    </w:p>
    <w:p w:rsidR="00944AF3" w:rsidRPr="00283241" w:rsidRDefault="00944AF3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Ольга едет по узкой дороге. Вокруг пятиэтажки. Безлюдно.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Ольга сворачивает на узкую дорогу, по </w:t>
      </w:r>
      <w:r w:rsidR="00283241" w:rsidRPr="00283241">
        <w:rPr>
          <w:highlight w:val="white"/>
        </w:rPr>
        <w:t>одному краю</w:t>
      </w:r>
      <w:r w:rsidRPr="00283241">
        <w:rPr>
          <w:highlight w:val="white"/>
        </w:rPr>
        <w:t xml:space="preserve"> которой гаражи</w:t>
      </w:r>
      <w:r w:rsidR="00283241" w:rsidRPr="00283241">
        <w:rPr>
          <w:highlight w:val="white"/>
        </w:rPr>
        <w:t xml:space="preserve"> и</w:t>
      </w:r>
      <w:r w:rsidRPr="00283241">
        <w:rPr>
          <w:highlight w:val="white"/>
        </w:rPr>
        <w:t xml:space="preserve"> кусты</w:t>
      </w:r>
      <w:r w:rsidR="00283241" w:rsidRPr="00283241">
        <w:rPr>
          <w:highlight w:val="white"/>
        </w:rPr>
        <w:t>, а по другой обочине</w:t>
      </w:r>
      <w:r w:rsidRPr="00283241">
        <w:rPr>
          <w:highlight w:val="white"/>
        </w:rPr>
        <w:t xml:space="preserve"> начинается забор промзоны.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83241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На навигаторе видно, что скоро будет конец маршрута. </w:t>
      </w:r>
    </w:p>
    <w:p w:rsidR="00283241" w:rsidRPr="00283241" w:rsidRDefault="00283241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Ольга звонит по телефону</w:t>
      </w:r>
    </w:p>
    <w:p w:rsidR="00264586" w:rsidRPr="00283241" w:rsidRDefault="00264586" w:rsidP="00264586">
      <w:pPr>
        <w:pStyle w:val="a6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голос из навигатора</w:t>
      </w:r>
    </w:p>
    <w:p w:rsidR="00264586" w:rsidRPr="00283241" w:rsidRDefault="00264586" w:rsidP="00264586">
      <w:pPr>
        <w:pStyle w:val="a3"/>
        <w:ind w:left="2126" w:right="2126"/>
        <w:rPr>
          <w:highlight w:val="white"/>
        </w:rPr>
      </w:pPr>
      <w:r w:rsidRPr="00283241">
        <w:rPr>
          <w:highlight w:val="white"/>
        </w:rPr>
        <w:t>Вы приехали.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ольга</w:t>
      </w:r>
    </w:p>
    <w:p w:rsidR="00264586" w:rsidRPr="00283241" w:rsidRDefault="00264586" w:rsidP="00264586">
      <w:pPr>
        <w:pStyle w:val="a3"/>
        <w:ind w:left="2126" w:right="2126"/>
        <w:rPr>
          <w:highlight w:val="white"/>
        </w:rPr>
      </w:pPr>
      <w:r w:rsidRPr="00283241">
        <w:rPr>
          <w:highlight w:val="white"/>
        </w:rPr>
        <w:t xml:space="preserve">Алло, дядя Коль. Ну, я подъезжаю. Вы выйдите или мне как-то заехать? 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 xml:space="preserve"> </w:t>
      </w: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Ольга заезжает в тупик в конце длинного забора. По одну сторону дороги деревья по другую ворота и КПП. </w:t>
      </w:r>
    </w:p>
    <w:p w:rsidR="00264586" w:rsidRPr="00283241" w:rsidRDefault="00264586" w:rsidP="00264586">
      <w:pPr>
        <w:pStyle w:val="a4"/>
        <w:rPr>
          <w:rFonts w:ascii="Times New Roman" w:hAnsi="Times New Roman" w:cs="Times New Roman"/>
          <w:i/>
          <w:caps w:val="0"/>
          <w:u w:val="single"/>
        </w:rPr>
      </w:pPr>
    </w:p>
    <w:p w:rsidR="00AF1C32" w:rsidRDefault="00AF1C32" w:rsidP="00264586">
      <w:pPr>
        <w:pStyle w:val="a4"/>
        <w:rPr>
          <w:highlight w:val="white"/>
        </w:rPr>
      </w:pPr>
    </w:p>
    <w:p w:rsidR="00AF1C32" w:rsidRDefault="00AF1C32" w:rsidP="00264586">
      <w:pPr>
        <w:pStyle w:val="a4"/>
        <w:rPr>
          <w:highlight w:val="white"/>
        </w:rPr>
      </w:pPr>
    </w:p>
    <w:p w:rsidR="00264586" w:rsidRPr="00283241" w:rsidRDefault="00264586" w:rsidP="00264586">
      <w:pPr>
        <w:pStyle w:val="a4"/>
        <w:rPr>
          <w:highlight w:val="white"/>
        </w:rPr>
      </w:pPr>
      <w:r w:rsidRPr="00283241">
        <w:rPr>
          <w:highlight w:val="white"/>
        </w:rPr>
        <w:lastRenderedPageBreak/>
        <w:t xml:space="preserve">ИНТ. автомобиль циркуля - ПОЗДНИЙ ВЕЧЕР 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Циркуль сидит в машине, на правом сиденье ноутбук. 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циркуль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>(говорит по телефону)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Андрюх я не знаю, что это за глюк. Пусть завтра ещё раз приедет бесплатно. Если такое будет ещё раз, пусть на пульте нажмёт два раза звёздочку и замок несколько секунд, это перезагрузит сигнализацию.</w:t>
      </w:r>
    </w:p>
    <w:p w:rsidR="00264586" w:rsidRPr="00283241" w:rsidRDefault="00264586" w:rsidP="00264586">
      <w:pPr>
        <w:pStyle w:val="a5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Циркуль кладёт телефон. Он печатает на ноутбуке, комбинацию каких-то цифр. 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Так же на экране две таблицы. В одной из граф в оглавлении марка и номер машины Андрея. 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Циркуль говорит по телефону, на правом сиденье у него открытый ноутбук. На мониторе: на карте проложен маршрут.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циркуль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>(по телефону)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Джамал здорово, это я.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 xml:space="preserve"> (водит курсором по экран</w:t>
      </w:r>
      <w:r w:rsidR="00283241" w:rsidRPr="00283241">
        <w:rPr>
          <w:highlight w:val="white"/>
        </w:rPr>
        <w:t>у</w:t>
      </w:r>
      <w:r w:rsidRPr="00283241">
        <w:rPr>
          <w:highlight w:val="white"/>
        </w:rPr>
        <w:t>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Короче, эксперимент с м сигнализаци</w:t>
      </w:r>
      <w:r w:rsidR="00283241" w:rsidRPr="00283241">
        <w:rPr>
          <w:highlight w:val="white"/>
        </w:rPr>
        <w:t xml:space="preserve">ей </w:t>
      </w:r>
      <w:r w:rsidRPr="00283241">
        <w:rPr>
          <w:highlight w:val="white"/>
        </w:rPr>
        <w:t>удался, вообще отлично, а вот с навигатором не очень.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 xml:space="preserve"> (пауза)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Сигнал пропал ещё где-то на Волгоградке.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 xml:space="preserve"> (пауза)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Завтра она приедет ещё раз на диагностику, я попробую навигатор настроить.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</w:pPr>
      <w:r w:rsidRPr="00283241">
        <w:rPr>
          <w:highlight w:val="white"/>
        </w:rPr>
        <w:t>Циркуль закрывает ноутбук и заводит машину.</w:t>
      </w:r>
    </w:p>
    <w:p w:rsidR="00283241" w:rsidRDefault="00283241" w:rsidP="00283241">
      <w:pPr>
        <w:pStyle w:val="a4"/>
        <w:rPr>
          <w:b/>
          <w:highlight w:val="white"/>
        </w:rPr>
      </w:pPr>
    </w:p>
    <w:p w:rsidR="00283241" w:rsidRPr="00283241" w:rsidRDefault="00283241" w:rsidP="00283241">
      <w:pPr>
        <w:pStyle w:val="a4"/>
        <w:rPr>
          <w:highlight w:val="white"/>
        </w:rPr>
      </w:pPr>
      <w:r w:rsidRPr="00283241">
        <w:rPr>
          <w:highlight w:val="white"/>
        </w:rPr>
        <w:t>нат. тупик РЯДОМ С ПРОМЗОНОЙ – полночь</w:t>
      </w:r>
    </w:p>
    <w:p w:rsidR="00283241" w:rsidRPr="00283241" w:rsidRDefault="00283241" w:rsidP="00283241">
      <w:pPr>
        <w:pStyle w:val="a3"/>
        <w:rPr>
          <w:highlight w:val="white"/>
        </w:rPr>
      </w:pPr>
    </w:p>
    <w:p w:rsidR="00283241" w:rsidRPr="00283241" w:rsidRDefault="00283241" w:rsidP="00283241">
      <w:pPr>
        <w:pStyle w:val="a5"/>
        <w:ind w:left="0" w:right="0"/>
        <w:rPr>
          <w:highlight w:val="white"/>
        </w:rPr>
      </w:pPr>
      <w:r w:rsidRPr="00283241">
        <w:rPr>
          <w:highlight w:val="white"/>
        </w:rPr>
        <w:t>Машина остановилась в тупике. С одной стороны дороги деревья и гаражи, с другой ворота огороженные шлагбаумом и проходная, которая примыкает к длинному кирпичному одноэтажному зданию.</w:t>
      </w:r>
    </w:p>
    <w:p w:rsidR="00283241" w:rsidRPr="00283241" w:rsidRDefault="00283241" w:rsidP="00283241">
      <w:pPr>
        <w:pStyle w:val="a5"/>
        <w:ind w:left="0" w:right="0"/>
        <w:rPr>
          <w:highlight w:val="white"/>
        </w:rPr>
      </w:pPr>
    </w:p>
    <w:p w:rsidR="00283241" w:rsidRPr="00283241" w:rsidRDefault="00283241" w:rsidP="00283241">
      <w:pPr>
        <w:pStyle w:val="a5"/>
        <w:ind w:left="0" w:right="0"/>
        <w:rPr>
          <w:highlight w:val="white"/>
        </w:rPr>
      </w:pPr>
      <w:r w:rsidRPr="00283241">
        <w:rPr>
          <w:highlight w:val="white"/>
        </w:rPr>
        <w:t>Ольга выходит из машины и оглядывается. Она идёт к проходной, в которой горит свет.</w:t>
      </w:r>
    </w:p>
    <w:p w:rsidR="00283241" w:rsidRPr="00283241" w:rsidRDefault="00283241" w:rsidP="00283241">
      <w:pPr>
        <w:pStyle w:val="a5"/>
        <w:rPr>
          <w:highlight w:val="white"/>
        </w:rPr>
      </w:pPr>
    </w:p>
    <w:p w:rsidR="00283241" w:rsidRPr="00283241" w:rsidRDefault="00283241" w:rsidP="00283241">
      <w:pPr>
        <w:pStyle w:val="a3"/>
        <w:rPr>
          <w:highlight w:val="white"/>
        </w:rPr>
      </w:pPr>
      <w:r w:rsidRPr="00283241">
        <w:rPr>
          <w:highlight w:val="white"/>
        </w:rPr>
        <w:t>Из проходной выходит ХИМИК (33года, невысокого роста, в очках с толстой оправой, с бородой и усами)</w:t>
      </w:r>
    </w:p>
    <w:p w:rsidR="00283241" w:rsidRPr="00283241" w:rsidRDefault="00283241" w:rsidP="00283241">
      <w:pPr>
        <w:pStyle w:val="a3"/>
        <w:rPr>
          <w:highlight w:val="white"/>
        </w:rPr>
      </w:pPr>
    </w:p>
    <w:p w:rsidR="00283241" w:rsidRPr="00283241" w:rsidRDefault="00283241" w:rsidP="00283241">
      <w:pPr>
        <w:pStyle w:val="a6"/>
        <w:rPr>
          <w:highlight w:val="white"/>
        </w:rPr>
      </w:pPr>
      <w:r w:rsidRPr="00283241">
        <w:rPr>
          <w:highlight w:val="white"/>
        </w:rPr>
        <w:t>ОЛЬГА</w:t>
      </w:r>
    </w:p>
    <w:p w:rsidR="00283241" w:rsidRPr="00283241" w:rsidRDefault="00283241" w:rsidP="00283241">
      <w:pPr>
        <w:pStyle w:val="a5"/>
        <w:rPr>
          <w:highlight w:val="white"/>
        </w:rPr>
      </w:pPr>
      <w:r w:rsidRPr="00283241">
        <w:rPr>
          <w:highlight w:val="white"/>
        </w:rPr>
        <w:t>Здравствуйте. Не подскажите, это Проектируемый проезд 1323?</w:t>
      </w:r>
    </w:p>
    <w:p w:rsidR="00283241" w:rsidRPr="00283241" w:rsidRDefault="00283241" w:rsidP="00283241">
      <w:pPr>
        <w:pStyle w:val="a5"/>
        <w:rPr>
          <w:highlight w:val="white"/>
        </w:rPr>
      </w:pPr>
    </w:p>
    <w:p w:rsidR="00283241" w:rsidRPr="00283241" w:rsidRDefault="00283241" w:rsidP="00283241">
      <w:pPr>
        <w:pStyle w:val="a6"/>
        <w:rPr>
          <w:highlight w:val="white"/>
        </w:rPr>
      </w:pPr>
      <w:r w:rsidRPr="00283241">
        <w:rPr>
          <w:highlight w:val="white"/>
        </w:rPr>
        <w:t>химик</w:t>
      </w:r>
    </w:p>
    <w:p w:rsidR="00283241" w:rsidRPr="00283241" w:rsidRDefault="00283241" w:rsidP="00283241">
      <w:pPr>
        <w:pStyle w:val="a5"/>
        <w:rPr>
          <w:highlight w:val="white"/>
        </w:rPr>
      </w:pPr>
      <w:r w:rsidRPr="00283241">
        <w:rPr>
          <w:highlight w:val="white"/>
        </w:rPr>
        <w:t>Здравствуйте. Да.</w:t>
      </w:r>
    </w:p>
    <w:p w:rsidR="00283241" w:rsidRPr="00283241" w:rsidRDefault="00283241" w:rsidP="00283241">
      <w:pPr>
        <w:pStyle w:val="a5"/>
        <w:rPr>
          <w:highlight w:val="white"/>
        </w:rPr>
      </w:pPr>
    </w:p>
    <w:p w:rsidR="00283241" w:rsidRPr="00283241" w:rsidRDefault="00283241" w:rsidP="00283241">
      <w:pPr>
        <w:pStyle w:val="a6"/>
        <w:rPr>
          <w:highlight w:val="white"/>
        </w:rPr>
      </w:pPr>
      <w:r w:rsidRPr="00283241">
        <w:rPr>
          <w:highlight w:val="white"/>
        </w:rPr>
        <w:t>ОЛЬГА</w:t>
      </w:r>
    </w:p>
    <w:p w:rsidR="00283241" w:rsidRPr="00283241" w:rsidRDefault="00283241" w:rsidP="00283241">
      <w:pPr>
        <w:pStyle w:val="a5"/>
        <w:rPr>
          <w:highlight w:val="white"/>
        </w:rPr>
      </w:pPr>
      <w:r w:rsidRPr="00283241">
        <w:rPr>
          <w:highlight w:val="white"/>
        </w:rPr>
        <w:t>Мне нужна фирма «краски города».</w:t>
      </w:r>
    </w:p>
    <w:p w:rsidR="00283241" w:rsidRPr="00283241" w:rsidRDefault="00283241" w:rsidP="00283241">
      <w:pPr>
        <w:pStyle w:val="a5"/>
        <w:rPr>
          <w:highlight w:val="white"/>
        </w:rPr>
      </w:pPr>
    </w:p>
    <w:p w:rsidR="00283241" w:rsidRPr="00283241" w:rsidRDefault="00283241" w:rsidP="00283241">
      <w:pPr>
        <w:pStyle w:val="a6"/>
        <w:rPr>
          <w:highlight w:val="white"/>
        </w:rPr>
      </w:pPr>
      <w:r w:rsidRPr="00283241">
        <w:rPr>
          <w:highlight w:val="white"/>
        </w:rPr>
        <w:t>химик</w:t>
      </w:r>
    </w:p>
    <w:p w:rsidR="00283241" w:rsidRPr="00283241" w:rsidRDefault="00283241" w:rsidP="00283241">
      <w:pPr>
        <w:pStyle w:val="a5"/>
        <w:rPr>
          <w:highlight w:val="white"/>
        </w:rPr>
      </w:pPr>
      <w:r w:rsidRPr="00283241">
        <w:rPr>
          <w:highlight w:val="white"/>
        </w:rPr>
        <w:t>Да это здесь. Вы зайдите, надо пропуск оформить, мне нужны ваши документы.</w:t>
      </w:r>
    </w:p>
    <w:p w:rsidR="00283241" w:rsidRPr="00283241" w:rsidRDefault="00283241" w:rsidP="00283241">
      <w:pPr>
        <w:pStyle w:val="a5"/>
        <w:rPr>
          <w:highlight w:val="white"/>
        </w:rPr>
      </w:pPr>
    </w:p>
    <w:p w:rsidR="00283241" w:rsidRPr="00283241" w:rsidRDefault="00283241" w:rsidP="00283241">
      <w:pPr>
        <w:pStyle w:val="a3"/>
        <w:rPr>
          <w:highlight w:val="white"/>
        </w:rPr>
      </w:pPr>
      <w:r w:rsidRPr="00283241">
        <w:rPr>
          <w:highlight w:val="white"/>
        </w:rPr>
        <w:t>Ольга идёт в проходную.</w:t>
      </w:r>
    </w:p>
    <w:p w:rsidR="00264586" w:rsidRPr="006B4A61" w:rsidRDefault="00264586" w:rsidP="00264586">
      <w:pPr>
        <w:pStyle w:val="a3"/>
        <w:rPr>
          <w:color w:val="00B0F0"/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t>ИНТ. РЕСТОРАН – ПОЛНОЧЬ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Андрей и Камила сидят за столиком. 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камила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 xml:space="preserve">В нашу пещерку диван и плазму сегодня привезли, установили. </w:t>
      </w:r>
    </w:p>
    <w:p w:rsidR="00264586" w:rsidRPr="00283241" w:rsidRDefault="00264586" w:rsidP="00264586">
      <w:pPr>
        <w:pStyle w:val="a5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андрей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Нормально.</w:t>
      </w:r>
      <w:r w:rsidR="009F6AB9" w:rsidRPr="00283241">
        <w:rPr>
          <w:highlight w:val="white"/>
        </w:rPr>
        <w:t xml:space="preserve"> Хорошо…</w:t>
      </w:r>
    </w:p>
    <w:p w:rsidR="00264586" w:rsidRPr="00283241" w:rsidRDefault="00264586" w:rsidP="00264586">
      <w:pPr>
        <w:pStyle w:val="a5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Андрей и Камила чокаются, выпивают.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камила</w:t>
      </w:r>
    </w:p>
    <w:p w:rsidR="00264586" w:rsidRPr="00283241" w:rsidRDefault="00264586" w:rsidP="00264586">
      <w:pPr>
        <w:pStyle w:val="a3"/>
        <w:ind w:left="2126" w:right="2126"/>
        <w:rPr>
          <w:highlight w:val="white"/>
        </w:rPr>
      </w:pPr>
      <w:r w:rsidRPr="00283241">
        <w:rPr>
          <w:highlight w:val="white"/>
        </w:rPr>
        <w:t>Может испытаем диван сегодня?</w:t>
      </w:r>
    </w:p>
    <w:p w:rsidR="00264586" w:rsidRPr="00283241" w:rsidRDefault="00264586" w:rsidP="00264586">
      <w:pPr>
        <w:pStyle w:val="a5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андрей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Вряд ли</w:t>
      </w:r>
      <w:r w:rsidR="009F6AB9" w:rsidRPr="00283241">
        <w:rPr>
          <w:highlight w:val="white"/>
        </w:rPr>
        <w:t xml:space="preserve"> Камил, не сегодня.</w:t>
      </w:r>
    </w:p>
    <w:p w:rsidR="00264586" w:rsidRPr="00283241" w:rsidRDefault="00264586" w:rsidP="00264586">
      <w:pPr>
        <w:pStyle w:val="a5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камила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>(встаёт из-за стола)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Я отойду припудрить носик. Не грусти</w:t>
      </w:r>
      <w:r w:rsidR="00283241" w:rsidRPr="00283241">
        <w:rPr>
          <w:highlight w:val="white"/>
        </w:rPr>
        <w:t xml:space="preserve"> без меня</w:t>
      </w:r>
      <w:r w:rsidRPr="00283241">
        <w:rPr>
          <w:highlight w:val="white"/>
        </w:rPr>
        <w:t>.</w:t>
      </w:r>
    </w:p>
    <w:p w:rsidR="00264586" w:rsidRPr="00283241" w:rsidRDefault="00264586" w:rsidP="00264586">
      <w:pPr>
        <w:pStyle w:val="a5"/>
        <w:rPr>
          <w:highlight w:val="white"/>
        </w:rPr>
      </w:pPr>
    </w:p>
    <w:p w:rsidR="00283241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Она уходит, а Андрей хватается за телефон и набирает номер. </w:t>
      </w:r>
    </w:p>
    <w:p w:rsidR="00283241" w:rsidRPr="00283241" w:rsidRDefault="00283241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lastRenderedPageBreak/>
        <w:t>Камила, подходя к туалету, оборачивается и замечает, как Андрей кому-то названивает.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Андрей, какое-то время держит телефон, слушает гудки и  потом пишет смс: «доехала?»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Камила приходит. </w:t>
      </w:r>
    </w:p>
    <w:p w:rsidR="00264586" w:rsidRPr="00283241" w:rsidRDefault="00264586" w:rsidP="00264586">
      <w:pPr>
        <w:pStyle w:val="a6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камила</w:t>
      </w:r>
    </w:p>
    <w:p w:rsidR="00264586" w:rsidRPr="00283241" w:rsidRDefault="00264586" w:rsidP="00264586">
      <w:pPr>
        <w:pStyle w:val="a3"/>
        <w:ind w:left="2126" w:right="2126"/>
        <w:rPr>
          <w:highlight w:val="white"/>
        </w:rPr>
      </w:pPr>
      <w:r w:rsidRPr="00283241">
        <w:rPr>
          <w:highlight w:val="white"/>
        </w:rPr>
        <w:t>У тебя всё хорошо? Нет проблем, а то ты замороченный</w:t>
      </w:r>
      <w:r w:rsidR="00944AF3" w:rsidRPr="00283241">
        <w:rPr>
          <w:highlight w:val="white"/>
        </w:rPr>
        <w:t xml:space="preserve"> какой-то</w:t>
      </w:r>
      <w:r w:rsidRPr="00283241">
        <w:rPr>
          <w:highlight w:val="white"/>
        </w:rPr>
        <w:t>?</w:t>
      </w:r>
    </w:p>
    <w:p w:rsidR="00264586" w:rsidRPr="00283241" w:rsidRDefault="00264586" w:rsidP="00264586">
      <w:pPr>
        <w:pStyle w:val="a6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Андрей наливает в бокалы вина.</w:t>
      </w:r>
    </w:p>
    <w:p w:rsidR="00264586" w:rsidRPr="00283241" w:rsidRDefault="00264586" w:rsidP="00264586">
      <w:pPr>
        <w:pStyle w:val="a4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андрей</w:t>
      </w:r>
    </w:p>
    <w:p w:rsidR="00264586" w:rsidRPr="00283241" w:rsidRDefault="009F6AB9" w:rsidP="00264586">
      <w:pPr>
        <w:pStyle w:val="a3"/>
        <w:ind w:left="2126" w:right="2126"/>
        <w:rPr>
          <w:highlight w:val="white"/>
        </w:rPr>
      </w:pPr>
      <w:r w:rsidRPr="00283241">
        <w:rPr>
          <w:highlight w:val="white"/>
        </w:rPr>
        <w:t xml:space="preserve">Да так…. 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Андрей, как бы, не замечает этих слов. Он выглядит нервозно, он посматривает всё время на телефон.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Камила замечает это. Берёт свой телефон в руки и тоже погружается в него: листает странички, кому-то что-то пишет.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Андрей крутит телефон в руке, смотрит в окно.</w:t>
      </w:r>
    </w:p>
    <w:p w:rsidR="00283241" w:rsidRPr="00283241" w:rsidRDefault="00283241" w:rsidP="00264586">
      <w:pPr>
        <w:pStyle w:val="a3"/>
        <w:rPr>
          <w:highlight w:val="white"/>
        </w:rPr>
      </w:pPr>
    </w:p>
    <w:p w:rsidR="00283241" w:rsidRPr="00283241" w:rsidRDefault="00283241" w:rsidP="00264586">
      <w:pPr>
        <w:pStyle w:val="a3"/>
        <w:rPr>
          <w:highlight w:val="white"/>
        </w:rPr>
      </w:pPr>
      <w:r w:rsidRPr="00283241">
        <w:rPr>
          <w:highlight w:val="white"/>
        </w:rPr>
        <w:t>Молчаливая пауза.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андрей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Я выйду на 5 минут, мне позвонить надо.</w:t>
      </w:r>
    </w:p>
    <w:p w:rsidR="00264586" w:rsidRPr="00283241" w:rsidRDefault="00264586" w:rsidP="00264586">
      <w:pPr>
        <w:pStyle w:val="a5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камила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>(резко встаёт из-за стола)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Да не надо, сиди уже. Я поехала</w:t>
      </w:r>
      <w:r w:rsidR="00944AF3" w:rsidRPr="00283241">
        <w:rPr>
          <w:highlight w:val="white"/>
        </w:rPr>
        <w:t xml:space="preserve"> сама</w:t>
      </w:r>
      <w:r w:rsidRPr="00283241">
        <w:rPr>
          <w:highlight w:val="white"/>
        </w:rPr>
        <w:t>.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 xml:space="preserve"> (подходит  и целует его в макушку)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Спасибо за сек</w:t>
      </w:r>
      <w:r w:rsidR="00944AF3" w:rsidRPr="00283241">
        <w:rPr>
          <w:highlight w:val="white"/>
        </w:rPr>
        <w:t>а</w:t>
      </w:r>
      <w:r w:rsidRPr="00283241">
        <w:rPr>
          <w:highlight w:val="white"/>
        </w:rPr>
        <w:t>с.</w:t>
      </w:r>
    </w:p>
    <w:p w:rsidR="00264586" w:rsidRPr="00283241" w:rsidRDefault="00264586" w:rsidP="00264586">
      <w:pPr>
        <w:pStyle w:val="a5"/>
        <w:rPr>
          <w:highlight w:val="white"/>
        </w:rPr>
      </w:pPr>
    </w:p>
    <w:p w:rsidR="00264586" w:rsidRPr="00283241" w:rsidRDefault="00264586" w:rsidP="00264586">
      <w:pPr>
        <w:pStyle w:val="a5"/>
        <w:ind w:left="0" w:right="0"/>
        <w:rPr>
          <w:highlight w:val="white"/>
        </w:rPr>
      </w:pPr>
      <w:r w:rsidRPr="00283241">
        <w:rPr>
          <w:highlight w:val="white"/>
        </w:rPr>
        <w:t>Камила выходит и уходя, она всё время оборачивается и смотрит на Андрея.</w:t>
      </w:r>
    </w:p>
    <w:p w:rsidR="00264586" w:rsidRPr="00283241" w:rsidRDefault="00264586" w:rsidP="00264586">
      <w:pPr>
        <w:pStyle w:val="a5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андрей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>(кричит ей в след)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Камил?!</w:t>
      </w:r>
      <w:r w:rsidR="00283241" w:rsidRPr="00283241">
        <w:rPr>
          <w:highlight w:val="white"/>
        </w:rPr>
        <w:t xml:space="preserve"> Стой.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Он встаёт из-за стола, но потом, несколько секунд поразмыслив, садится обратно.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lastRenderedPageBreak/>
        <w:t>андрей</w:t>
      </w:r>
    </w:p>
    <w:p w:rsidR="00264586" w:rsidRPr="00283241" w:rsidRDefault="00264586" w:rsidP="00264586">
      <w:pPr>
        <w:pStyle w:val="a3"/>
        <w:ind w:left="2126" w:right="2126"/>
        <w:rPr>
          <w:highlight w:val="white"/>
        </w:rPr>
      </w:pPr>
      <w:r w:rsidRPr="00283241">
        <w:rPr>
          <w:highlight w:val="white"/>
        </w:rPr>
        <w:t xml:space="preserve">Дура пьяная! 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83241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Андрей видит через окно</w:t>
      </w:r>
      <w:r w:rsidR="00283241" w:rsidRPr="00283241">
        <w:rPr>
          <w:highlight w:val="white"/>
        </w:rPr>
        <w:t xml:space="preserve"> ресторана</w:t>
      </w:r>
      <w:r w:rsidRPr="00283241">
        <w:rPr>
          <w:highlight w:val="white"/>
        </w:rPr>
        <w:t>, как Камила садится в свою машину</w:t>
      </w:r>
      <w:r w:rsidR="00283241" w:rsidRPr="00283241">
        <w:rPr>
          <w:highlight w:val="white"/>
        </w:rPr>
        <w:t>.</w:t>
      </w:r>
    </w:p>
    <w:p w:rsidR="00283241" w:rsidRPr="00283241" w:rsidRDefault="00283241" w:rsidP="00264586">
      <w:pPr>
        <w:pStyle w:val="a3"/>
        <w:rPr>
          <w:highlight w:val="white"/>
        </w:rPr>
      </w:pPr>
    </w:p>
    <w:p w:rsidR="00264586" w:rsidRPr="00283241" w:rsidRDefault="00283241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Камила </w:t>
      </w:r>
      <w:r w:rsidR="00944AF3" w:rsidRPr="00283241">
        <w:rPr>
          <w:highlight w:val="white"/>
        </w:rPr>
        <w:t>сразу не уезжает</w:t>
      </w:r>
      <w:r w:rsidRPr="00283241">
        <w:rPr>
          <w:highlight w:val="white"/>
        </w:rPr>
        <w:t xml:space="preserve"> с места</w:t>
      </w:r>
      <w:r w:rsidR="00944AF3" w:rsidRPr="00283241">
        <w:rPr>
          <w:highlight w:val="white"/>
        </w:rPr>
        <w:t xml:space="preserve">, а закуривает и </w:t>
      </w:r>
      <w:r w:rsidRPr="00283241">
        <w:rPr>
          <w:highlight w:val="white"/>
        </w:rPr>
        <w:t>остаётся сидеть за рулём с распахнутой дверью</w:t>
      </w:r>
      <w:r w:rsidR="00264586" w:rsidRPr="00283241">
        <w:rPr>
          <w:highlight w:val="white"/>
        </w:rPr>
        <w:t>.</w:t>
      </w:r>
    </w:p>
    <w:p w:rsidR="00264586" w:rsidRPr="00283241" w:rsidRDefault="00264586" w:rsidP="00264586">
      <w:pPr>
        <w:pStyle w:val="a6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андрей</w:t>
      </w:r>
    </w:p>
    <w:p w:rsidR="00264586" w:rsidRPr="00283241" w:rsidRDefault="00264586" w:rsidP="00264586">
      <w:pPr>
        <w:pStyle w:val="a3"/>
        <w:ind w:left="2126" w:right="2126"/>
        <w:rPr>
          <w:highlight w:val="white"/>
        </w:rPr>
      </w:pPr>
      <w:r w:rsidRPr="00283241">
        <w:rPr>
          <w:highlight w:val="white"/>
        </w:rPr>
        <w:t>Ну, куда она за руль то.</w:t>
      </w:r>
      <w:r w:rsidR="00944AF3" w:rsidRPr="00283241">
        <w:rPr>
          <w:highlight w:val="white"/>
        </w:rPr>
        <w:t xml:space="preserve"> 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Андрей набирает номер телефона.</w:t>
      </w:r>
    </w:p>
    <w:p w:rsidR="00264586" w:rsidRPr="00283241" w:rsidRDefault="00264586" w:rsidP="00264586">
      <w:pPr>
        <w:pStyle w:val="a3"/>
        <w:ind w:left="2126" w:right="2126"/>
        <w:rPr>
          <w:highlight w:val="white"/>
        </w:rPr>
      </w:pPr>
    </w:p>
    <w:p w:rsidR="00264586" w:rsidRPr="00283241" w:rsidRDefault="00264586" w:rsidP="00264586">
      <w:pPr>
        <w:pStyle w:val="a6"/>
        <w:rPr>
          <w:highlight w:val="white"/>
        </w:rPr>
      </w:pPr>
      <w:r w:rsidRPr="00283241">
        <w:rPr>
          <w:highlight w:val="white"/>
        </w:rPr>
        <w:t>андрей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>(официанту)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Брат, мне кофе сделай пожалуйста и счёт сразу.</w:t>
      </w:r>
    </w:p>
    <w:p w:rsidR="00264586" w:rsidRPr="00283241" w:rsidRDefault="00264586" w:rsidP="00264586">
      <w:pPr>
        <w:pStyle w:val="a7"/>
        <w:rPr>
          <w:highlight w:val="white"/>
        </w:rPr>
      </w:pPr>
      <w:r w:rsidRPr="00283241">
        <w:rPr>
          <w:highlight w:val="white"/>
        </w:rPr>
        <w:t xml:space="preserve"> (слушая гудки в телефоне, говорит раздражённо)</w:t>
      </w:r>
    </w:p>
    <w:p w:rsidR="00264586" w:rsidRPr="00283241" w:rsidRDefault="00264586" w:rsidP="00264586">
      <w:pPr>
        <w:pStyle w:val="a5"/>
        <w:rPr>
          <w:highlight w:val="white"/>
        </w:rPr>
      </w:pPr>
      <w:r w:rsidRPr="00283241">
        <w:rPr>
          <w:highlight w:val="white"/>
        </w:rPr>
        <w:t>Оля подходи к трубке!!!</w:t>
      </w:r>
    </w:p>
    <w:p w:rsidR="00264586" w:rsidRPr="00283241" w:rsidRDefault="00264586" w:rsidP="00264586">
      <w:pPr>
        <w:pStyle w:val="a5"/>
        <w:ind w:left="0"/>
        <w:rPr>
          <w:highlight w:val="white"/>
        </w:rPr>
      </w:pPr>
    </w:p>
    <w:p w:rsidR="00944AF3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Андрей вертит телефон в руке и смотрит в окно</w:t>
      </w:r>
      <w:r w:rsidR="00FA4F64" w:rsidRPr="00283241">
        <w:rPr>
          <w:highlight w:val="white"/>
        </w:rPr>
        <w:t xml:space="preserve"> через большое окно ресторана на Камилу, выжидающую </w:t>
      </w:r>
      <w:r w:rsidR="00283241" w:rsidRPr="00283241">
        <w:rPr>
          <w:highlight w:val="white"/>
        </w:rPr>
        <w:t>какой-либо его реакции</w:t>
      </w:r>
      <w:r w:rsidRPr="00283241">
        <w:rPr>
          <w:highlight w:val="white"/>
        </w:rPr>
        <w:t>.</w:t>
      </w:r>
      <w:r w:rsidR="00FA4F64" w:rsidRPr="00283241">
        <w:rPr>
          <w:highlight w:val="white"/>
        </w:rPr>
        <w:t xml:space="preserve"> </w:t>
      </w:r>
    </w:p>
    <w:p w:rsidR="00944AF3" w:rsidRPr="00283241" w:rsidRDefault="00944AF3" w:rsidP="00264586">
      <w:pPr>
        <w:pStyle w:val="a3"/>
        <w:rPr>
          <w:highlight w:val="white"/>
        </w:rPr>
      </w:pPr>
    </w:p>
    <w:p w:rsidR="00FA4F64" w:rsidRPr="00283241" w:rsidRDefault="00FA4F64" w:rsidP="00264586">
      <w:pPr>
        <w:pStyle w:val="a3"/>
        <w:rPr>
          <w:highlight w:val="white"/>
        </w:rPr>
      </w:pPr>
      <w:r w:rsidRPr="00283241">
        <w:rPr>
          <w:highlight w:val="white"/>
        </w:rPr>
        <w:t>Камила</w:t>
      </w:r>
      <w:r w:rsidR="00944AF3" w:rsidRPr="00283241">
        <w:rPr>
          <w:highlight w:val="white"/>
        </w:rPr>
        <w:t>, видя, что Андрей смотрит на неё,</w:t>
      </w:r>
      <w:r w:rsidRPr="00283241">
        <w:rPr>
          <w:highlight w:val="white"/>
        </w:rPr>
        <w:t xml:space="preserve"> </w:t>
      </w:r>
      <w:r w:rsidR="00283241" w:rsidRPr="00283241">
        <w:rPr>
          <w:highlight w:val="white"/>
        </w:rPr>
        <w:t xml:space="preserve">но не встаёт из-за стола </w:t>
      </w:r>
      <w:r w:rsidRPr="00283241">
        <w:rPr>
          <w:highlight w:val="white"/>
        </w:rPr>
        <w:t xml:space="preserve">показывает </w:t>
      </w:r>
      <w:r w:rsidR="00283241" w:rsidRPr="00283241">
        <w:rPr>
          <w:highlight w:val="white"/>
        </w:rPr>
        <w:t>ему</w:t>
      </w:r>
      <w:r w:rsidRPr="00283241">
        <w:rPr>
          <w:highlight w:val="white"/>
        </w:rPr>
        <w:t xml:space="preserve"> средний палец и стартует.</w:t>
      </w:r>
    </w:p>
    <w:p w:rsidR="00264586" w:rsidRPr="000C3E80" w:rsidRDefault="00264586" w:rsidP="00264586">
      <w:pPr>
        <w:pStyle w:val="a3"/>
        <w:rPr>
          <w:b/>
          <w:highlight w:val="white"/>
        </w:rPr>
      </w:pPr>
    </w:p>
    <w:p w:rsidR="00283241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Официант приносит кофе. </w:t>
      </w:r>
    </w:p>
    <w:p w:rsidR="00283241" w:rsidRPr="00283241" w:rsidRDefault="00283241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Андрей всё пытается дозвониться до Ольги.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Андрей пьёт кофе, смотрит в окно, смотрит на людей, на компании и на влюблённые пары. Так как пятница вечер, народу и на улице и в ресторане много.</w:t>
      </w:r>
    </w:p>
    <w:p w:rsidR="00264586" w:rsidRPr="00283241" w:rsidRDefault="00264586" w:rsidP="00264586">
      <w:pPr>
        <w:pStyle w:val="a3"/>
        <w:rPr>
          <w:color w:val="00B050"/>
          <w:highlight w:val="white"/>
        </w:rPr>
      </w:pPr>
    </w:p>
    <w:p w:rsidR="00264586" w:rsidRPr="00283241" w:rsidRDefault="00264586" w:rsidP="00264586">
      <w:pPr>
        <w:pStyle w:val="a4"/>
        <w:rPr>
          <w:highlight w:val="white"/>
        </w:rPr>
      </w:pPr>
      <w:r w:rsidRPr="00283241">
        <w:rPr>
          <w:highlight w:val="white"/>
        </w:rPr>
        <w:t>ИНТ. проходная промзоны – комната для охранников - ПОЛНОЧЬ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В помещении стоит стол, на котором монитор для стационарного компьютера и выключенный ноутбук</w:t>
      </w:r>
      <w:r w:rsidR="00283241" w:rsidRPr="00283241">
        <w:rPr>
          <w:highlight w:val="white"/>
        </w:rPr>
        <w:t>.</w:t>
      </w:r>
      <w:r w:rsidRPr="00283241">
        <w:rPr>
          <w:highlight w:val="white"/>
        </w:rPr>
        <w:t xml:space="preserve"> </w:t>
      </w:r>
      <w:r w:rsidR="00283241" w:rsidRPr="00283241">
        <w:rPr>
          <w:highlight w:val="white"/>
        </w:rPr>
        <w:t>И</w:t>
      </w:r>
      <w:r w:rsidRPr="00283241">
        <w:rPr>
          <w:highlight w:val="white"/>
        </w:rPr>
        <w:t>з комнаты выходит две двери, одна заставлена хламом другая нет.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Химик достаёт журнал и кладёт его на стол. 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Ольга достаёт из сумочки документы.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Химик достаёт из кармана маленький железный баллончик и брызгает из него на Ольгу. Из баллончика выходит газ.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Ольга на секунду </w:t>
      </w:r>
      <w:r w:rsidR="00283241" w:rsidRPr="00283241">
        <w:rPr>
          <w:highlight w:val="white"/>
        </w:rPr>
        <w:t>пугается</w:t>
      </w:r>
      <w:r w:rsidRPr="00283241">
        <w:rPr>
          <w:highlight w:val="white"/>
        </w:rPr>
        <w:t xml:space="preserve">, но потом </w:t>
      </w:r>
      <w:r w:rsidR="00283241" w:rsidRPr="00283241">
        <w:rPr>
          <w:highlight w:val="white"/>
        </w:rPr>
        <w:t xml:space="preserve">она столбенеет,  </w:t>
      </w:r>
      <w:r w:rsidRPr="00283241">
        <w:rPr>
          <w:highlight w:val="white"/>
        </w:rPr>
        <w:t>её лицо краснеет и она падает навзничь.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Химик смотрит на неё и улыбается.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НАТ. У ПРОХОДНОЙ ПРОМЗОНЫ – ПОЛНОЧЬ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Химик садится в машину Андрея.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Поднимается шлагбаум и машина заезжает в промзону.</w:t>
      </w:r>
    </w:p>
    <w:p w:rsidR="00264586" w:rsidRPr="000C3E80" w:rsidRDefault="00264586" w:rsidP="00264586">
      <w:pPr>
        <w:pStyle w:val="a3"/>
        <w:rPr>
          <w:b/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НАТ. ПРОМЗОНА – ПОЛНОЧЬ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Заехав в промзону, машина сразу поворачивает направо и двигается мимо кирпичного длинного здания, прилегающего к проходной. Метров через 30, останавливается у ворот.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 xml:space="preserve">Из машины выходит Химик, открывает ворота в здании, потом садится в машину. 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83241" w:rsidRDefault="00264586" w:rsidP="00264586">
      <w:pPr>
        <w:pStyle w:val="a3"/>
        <w:rPr>
          <w:highlight w:val="white"/>
        </w:rPr>
      </w:pPr>
      <w:r w:rsidRPr="00283241">
        <w:rPr>
          <w:highlight w:val="white"/>
        </w:rPr>
        <w:t>Он загоняет машину в здание.</w:t>
      </w:r>
    </w:p>
    <w:p w:rsidR="00264586" w:rsidRPr="00283241" w:rsidRDefault="00264586" w:rsidP="00264586">
      <w:pPr>
        <w:pStyle w:val="a3"/>
        <w:rPr>
          <w:highlight w:val="white"/>
        </w:rPr>
      </w:pPr>
    </w:p>
    <w:p w:rsidR="00264586" w:rsidRPr="00200B0A" w:rsidRDefault="00264586" w:rsidP="00264586">
      <w:pPr>
        <w:pStyle w:val="a4"/>
        <w:rPr>
          <w:highlight w:val="white"/>
        </w:rPr>
      </w:pPr>
      <w:r w:rsidRPr="00200B0A">
        <w:rPr>
          <w:highlight w:val="white"/>
        </w:rPr>
        <w:t>ИНТ. проходная промзоны - ПОЛНОЧЬ</w:t>
      </w:r>
    </w:p>
    <w:p w:rsidR="00264586" w:rsidRPr="00200B0A" w:rsidRDefault="00264586" w:rsidP="00264586">
      <w:pPr>
        <w:pStyle w:val="a4"/>
        <w:rPr>
          <w:highlight w:val="white"/>
        </w:rPr>
      </w:pPr>
    </w:p>
    <w:p w:rsidR="00264586" w:rsidRPr="00200B0A" w:rsidRDefault="00264586" w:rsidP="00264586">
      <w:pPr>
        <w:pStyle w:val="a3"/>
        <w:rPr>
          <w:highlight w:val="white"/>
        </w:rPr>
      </w:pPr>
      <w:r w:rsidRPr="00200B0A">
        <w:rPr>
          <w:highlight w:val="white"/>
        </w:rPr>
        <w:t>Внутри проходной помимо входной есть ещё две двери, одна из которых заставлена хламом. Химик разгребает хлам и ключом открывает эту дверь.</w:t>
      </w:r>
    </w:p>
    <w:p w:rsidR="00264586" w:rsidRPr="00200B0A" w:rsidRDefault="00264586" w:rsidP="00264586">
      <w:pPr>
        <w:pStyle w:val="a3"/>
        <w:rPr>
          <w:highlight w:val="white"/>
        </w:rPr>
      </w:pPr>
    </w:p>
    <w:p w:rsidR="00264586" w:rsidRPr="00200B0A" w:rsidRDefault="00264586" w:rsidP="00264586">
      <w:pPr>
        <w:pStyle w:val="a3"/>
        <w:rPr>
          <w:highlight w:val="white"/>
        </w:rPr>
      </w:pPr>
      <w:r w:rsidRPr="00200B0A">
        <w:rPr>
          <w:highlight w:val="white"/>
        </w:rPr>
        <w:t>Он берёт Ольгу за руки и тащит к этой двери.</w:t>
      </w:r>
    </w:p>
    <w:p w:rsidR="00264586" w:rsidRPr="00200B0A" w:rsidRDefault="00264586" w:rsidP="00264586">
      <w:pPr>
        <w:pStyle w:val="a3"/>
        <w:rPr>
          <w:highlight w:val="white"/>
        </w:rPr>
      </w:pPr>
    </w:p>
    <w:p w:rsidR="00264586" w:rsidRPr="00200B0A" w:rsidRDefault="00264586" w:rsidP="00264586">
      <w:pPr>
        <w:pStyle w:val="a3"/>
        <w:rPr>
          <w:highlight w:val="white"/>
        </w:rPr>
      </w:pPr>
      <w:r w:rsidRPr="00200B0A">
        <w:rPr>
          <w:highlight w:val="white"/>
        </w:rPr>
        <w:t>ИНТ. КЛАДОВКА – ПОЛНОЧЬ</w:t>
      </w:r>
    </w:p>
    <w:p w:rsidR="00264586" w:rsidRPr="00200B0A" w:rsidRDefault="00264586" w:rsidP="00264586">
      <w:pPr>
        <w:pStyle w:val="a3"/>
        <w:rPr>
          <w:highlight w:val="white"/>
        </w:rPr>
      </w:pPr>
    </w:p>
    <w:p w:rsidR="00264586" w:rsidRPr="00200B0A" w:rsidRDefault="00264586" w:rsidP="00264586">
      <w:pPr>
        <w:rPr>
          <w:rFonts w:ascii="Courier New" w:hAnsi="Courier New" w:cs="Courier New"/>
          <w:highlight w:val="white"/>
        </w:rPr>
      </w:pPr>
      <w:r w:rsidRPr="00200B0A">
        <w:rPr>
          <w:rFonts w:ascii="Courier New" w:hAnsi="Courier New" w:cs="Courier New"/>
          <w:highlight w:val="white"/>
        </w:rPr>
        <w:t>Кладовка – маленькое пустое помещение между проходной и боксом сервиса. Химик тащит Ольгу через кладовку, к другой двери.</w:t>
      </w:r>
    </w:p>
    <w:p w:rsidR="00264586" w:rsidRPr="00200B0A" w:rsidRDefault="00264586" w:rsidP="00264586">
      <w:pPr>
        <w:rPr>
          <w:highlight w:val="white"/>
        </w:rPr>
      </w:pPr>
    </w:p>
    <w:p w:rsidR="00264586" w:rsidRPr="00200B0A" w:rsidRDefault="00264586" w:rsidP="00264586">
      <w:pPr>
        <w:pStyle w:val="a3"/>
        <w:rPr>
          <w:highlight w:val="white"/>
        </w:rPr>
      </w:pPr>
      <w:r w:rsidRPr="00200B0A">
        <w:rPr>
          <w:highlight w:val="white"/>
        </w:rPr>
        <w:t>ИНТ. БОКС АВТОСЕРВИСА – ПОЛНОЧЬ</w:t>
      </w:r>
    </w:p>
    <w:p w:rsidR="00264586" w:rsidRPr="00200B0A" w:rsidRDefault="00264586" w:rsidP="00264586">
      <w:pPr>
        <w:pStyle w:val="a3"/>
        <w:rPr>
          <w:highlight w:val="white"/>
        </w:rPr>
      </w:pPr>
    </w:p>
    <w:p w:rsidR="00283241" w:rsidRPr="00200B0A" w:rsidRDefault="00264586" w:rsidP="00264586">
      <w:pPr>
        <w:pStyle w:val="a3"/>
        <w:rPr>
          <w:highlight w:val="white"/>
        </w:rPr>
      </w:pPr>
      <w:r w:rsidRPr="00200B0A">
        <w:rPr>
          <w:highlight w:val="white"/>
        </w:rPr>
        <w:t xml:space="preserve">В большом боксе, где-то на две три  машины, стоит пригнанная Химиком машина Андрея. </w:t>
      </w:r>
    </w:p>
    <w:p w:rsidR="00283241" w:rsidRPr="00200B0A" w:rsidRDefault="00283241" w:rsidP="00264586">
      <w:pPr>
        <w:pStyle w:val="a3"/>
        <w:rPr>
          <w:highlight w:val="white"/>
        </w:rPr>
      </w:pPr>
    </w:p>
    <w:p w:rsidR="00264586" w:rsidRPr="00200B0A" w:rsidRDefault="00264586" w:rsidP="00264586">
      <w:pPr>
        <w:pStyle w:val="a3"/>
        <w:rPr>
          <w:highlight w:val="white"/>
        </w:rPr>
      </w:pPr>
      <w:r w:rsidRPr="00200B0A">
        <w:rPr>
          <w:highlight w:val="white"/>
        </w:rPr>
        <w:t>Химик тащит Ольгу по полу, через всё помещение к другой двери.</w:t>
      </w:r>
    </w:p>
    <w:p w:rsidR="00264586" w:rsidRPr="00200B0A" w:rsidRDefault="00264586" w:rsidP="00264586">
      <w:pPr>
        <w:pStyle w:val="a3"/>
        <w:rPr>
          <w:highlight w:val="white"/>
        </w:rPr>
      </w:pPr>
    </w:p>
    <w:p w:rsidR="00264586" w:rsidRPr="00200B0A" w:rsidRDefault="00264586" w:rsidP="00264586">
      <w:pPr>
        <w:pStyle w:val="a3"/>
        <w:rPr>
          <w:highlight w:val="white"/>
        </w:rPr>
      </w:pPr>
      <w:r w:rsidRPr="00200B0A">
        <w:rPr>
          <w:highlight w:val="white"/>
        </w:rPr>
        <w:t>ИНТ. КОМНАТА ХИМИКА – ПОЛНОЧЬ</w:t>
      </w:r>
    </w:p>
    <w:p w:rsidR="00264586" w:rsidRPr="00200B0A" w:rsidRDefault="00264586" w:rsidP="00264586">
      <w:pPr>
        <w:pStyle w:val="a3"/>
        <w:rPr>
          <w:highlight w:val="white"/>
        </w:rPr>
      </w:pPr>
    </w:p>
    <w:p w:rsidR="00264586" w:rsidRPr="00200B0A" w:rsidRDefault="00264586" w:rsidP="00264586">
      <w:pPr>
        <w:pStyle w:val="a3"/>
        <w:rPr>
          <w:highlight w:val="white"/>
        </w:rPr>
      </w:pPr>
      <w:r w:rsidRPr="00200B0A">
        <w:rPr>
          <w:highlight w:val="white"/>
        </w:rPr>
        <w:t xml:space="preserve">Комната Химика: по центру противоположной стены стоит старая двуместная кровать с железными спинками, вдоль остальных двух стен стоят столы, на которых два компьютера и множество банок, колб и мензурок, а также баллончики для автохимии. </w:t>
      </w:r>
      <w:r w:rsidR="00AF1C32">
        <w:rPr>
          <w:highlight w:val="white"/>
        </w:rPr>
        <w:t xml:space="preserve"> </w:t>
      </w:r>
      <w:r w:rsidRPr="00200B0A">
        <w:rPr>
          <w:highlight w:val="white"/>
        </w:rPr>
        <w:t xml:space="preserve">На полу стоят банки с красками. Отдельно на тумбочке в углу лежать несколько навигаторов, видеорегистраторов и пультов от машин. Также на столе стоит чайник и электроплитка, в углу комнаты холодильник. </w:t>
      </w:r>
    </w:p>
    <w:p w:rsidR="00264586" w:rsidRPr="00200B0A" w:rsidRDefault="00264586" w:rsidP="00264586">
      <w:pPr>
        <w:pStyle w:val="a3"/>
        <w:rPr>
          <w:highlight w:val="white"/>
        </w:rPr>
      </w:pPr>
    </w:p>
    <w:p w:rsidR="00264586" w:rsidRPr="00200B0A" w:rsidRDefault="00264586" w:rsidP="00264586">
      <w:pPr>
        <w:pStyle w:val="a3"/>
        <w:rPr>
          <w:highlight w:val="white"/>
        </w:rPr>
      </w:pPr>
      <w:r w:rsidRPr="00200B0A">
        <w:rPr>
          <w:highlight w:val="white"/>
        </w:rPr>
        <w:t>Из этой комнаты есть ещё одна дверь в санузел.</w:t>
      </w:r>
    </w:p>
    <w:p w:rsidR="00264586" w:rsidRPr="00200B0A" w:rsidRDefault="00264586" w:rsidP="00264586">
      <w:pPr>
        <w:pStyle w:val="a3"/>
        <w:rPr>
          <w:highlight w:val="white"/>
        </w:rPr>
      </w:pPr>
    </w:p>
    <w:p w:rsidR="00264586" w:rsidRPr="00200B0A" w:rsidRDefault="00264586" w:rsidP="00264586">
      <w:pPr>
        <w:pStyle w:val="a3"/>
        <w:rPr>
          <w:highlight w:val="white"/>
        </w:rPr>
      </w:pPr>
      <w:r w:rsidRPr="00200B0A">
        <w:rPr>
          <w:highlight w:val="white"/>
        </w:rPr>
        <w:t>Химик тащит Ольгу на кровать.</w:t>
      </w:r>
    </w:p>
    <w:p w:rsidR="00264586" w:rsidRPr="00200B0A" w:rsidRDefault="00264586" w:rsidP="00264586">
      <w:pPr>
        <w:pStyle w:val="a3"/>
        <w:rPr>
          <w:highlight w:val="white"/>
        </w:rPr>
      </w:pPr>
    </w:p>
    <w:p w:rsidR="00264586" w:rsidRPr="00200B0A" w:rsidRDefault="00264586" w:rsidP="00264586">
      <w:pPr>
        <w:pStyle w:val="a3"/>
        <w:rPr>
          <w:highlight w:val="white"/>
        </w:rPr>
      </w:pPr>
      <w:r w:rsidRPr="00200B0A">
        <w:rPr>
          <w:highlight w:val="white"/>
        </w:rPr>
        <w:t>Телефон Ольги разрывается от звонков.</w:t>
      </w:r>
    </w:p>
    <w:p w:rsidR="00264586" w:rsidRPr="00200B0A" w:rsidRDefault="00264586" w:rsidP="00264586">
      <w:pPr>
        <w:pStyle w:val="a3"/>
        <w:rPr>
          <w:highlight w:val="white"/>
        </w:rPr>
      </w:pPr>
    </w:p>
    <w:p w:rsidR="00264586" w:rsidRPr="00200B0A" w:rsidRDefault="00264586" w:rsidP="00264586">
      <w:pPr>
        <w:pStyle w:val="a4"/>
        <w:rPr>
          <w:highlight w:val="white"/>
        </w:rPr>
      </w:pPr>
      <w:r w:rsidRPr="00200B0A">
        <w:rPr>
          <w:highlight w:val="white"/>
        </w:rPr>
        <w:t>ИНТ. проходная промзоны – ПОЛНОЧЬ</w:t>
      </w:r>
    </w:p>
    <w:p w:rsidR="00264586" w:rsidRPr="00200B0A" w:rsidRDefault="00264586" w:rsidP="00264586">
      <w:pPr>
        <w:pStyle w:val="a3"/>
        <w:rPr>
          <w:highlight w:val="white"/>
        </w:rPr>
      </w:pPr>
    </w:p>
    <w:p w:rsidR="00264586" w:rsidRPr="00200B0A" w:rsidRDefault="00264586" w:rsidP="00264586">
      <w:pPr>
        <w:pStyle w:val="a3"/>
        <w:rPr>
          <w:highlight w:val="white"/>
        </w:rPr>
      </w:pPr>
      <w:r w:rsidRPr="00200B0A">
        <w:rPr>
          <w:highlight w:val="white"/>
        </w:rPr>
        <w:t>Химик забирает со стола ноутбук и выключает стационарный компьютер.</w:t>
      </w:r>
    </w:p>
    <w:p w:rsidR="00264586" w:rsidRPr="00200B0A" w:rsidRDefault="00264586" w:rsidP="00264586">
      <w:pPr>
        <w:pStyle w:val="a3"/>
        <w:rPr>
          <w:highlight w:val="white"/>
        </w:rPr>
      </w:pPr>
    </w:p>
    <w:p w:rsidR="00264586" w:rsidRPr="00200B0A" w:rsidRDefault="00264586" w:rsidP="00264586">
      <w:pPr>
        <w:pStyle w:val="a3"/>
        <w:rPr>
          <w:highlight w:val="white"/>
        </w:rPr>
      </w:pPr>
      <w:r w:rsidRPr="00200B0A">
        <w:rPr>
          <w:highlight w:val="white"/>
        </w:rPr>
        <w:t>Он гасит в комнате свет.</w:t>
      </w:r>
    </w:p>
    <w:p w:rsidR="00264586" w:rsidRPr="000C3E80" w:rsidRDefault="00264586" w:rsidP="00264586">
      <w:pPr>
        <w:pStyle w:val="a3"/>
        <w:rPr>
          <w:color w:val="C00000"/>
          <w:highlight w:val="white"/>
        </w:rPr>
      </w:pPr>
    </w:p>
    <w:p w:rsidR="00313C13" w:rsidRPr="00B103F5" w:rsidRDefault="00313C13" w:rsidP="00313C13">
      <w:pPr>
        <w:pStyle w:val="a3"/>
        <w:rPr>
          <w:highlight w:val="white"/>
        </w:rPr>
      </w:pPr>
      <w:r w:rsidRPr="00B103F5">
        <w:rPr>
          <w:highlight w:val="white"/>
        </w:rPr>
        <w:t>ИНТ. ТАКСИ - НОЧЬ</w:t>
      </w:r>
    </w:p>
    <w:p w:rsidR="00313C13" w:rsidRPr="00B103F5" w:rsidRDefault="00313C13" w:rsidP="00313C13">
      <w:pPr>
        <w:pStyle w:val="a3"/>
        <w:rPr>
          <w:highlight w:val="white"/>
        </w:rPr>
      </w:pPr>
    </w:p>
    <w:p w:rsidR="00313C13" w:rsidRPr="00B103F5" w:rsidRDefault="00313C13" w:rsidP="00313C13">
      <w:pPr>
        <w:pStyle w:val="a3"/>
        <w:rPr>
          <w:highlight w:val="white"/>
        </w:rPr>
      </w:pPr>
      <w:r w:rsidRPr="00B103F5">
        <w:rPr>
          <w:highlight w:val="white"/>
        </w:rPr>
        <w:t xml:space="preserve">Андрей </w:t>
      </w:r>
      <w:r w:rsidR="00B103F5" w:rsidRPr="00B103F5">
        <w:rPr>
          <w:highlight w:val="white"/>
        </w:rPr>
        <w:t>сидит на правом</w:t>
      </w:r>
      <w:r w:rsidRPr="00B103F5">
        <w:rPr>
          <w:highlight w:val="white"/>
        </w:rPr>
        <w:t xml:space="preserve"> пассажирско</w:t>
      </w:r>
      <w:r w:rsidR="00B103F5" w:rsidRPr="00B103F5">
        <w:rPr>
          <w:highlight w:val="white"/>
        </w:rPr>
        <w:t>м</w:t>
      </w:r>
      <w:r w:rsidRPr="00B103F5">
        <w:rPr>
          <w:highlight w:val="white"/>
        </w:rPr>
        <w:t xml:space="preserve"> сиденье. ТАКСИСТ (</w:t>
      </w:r>
      <w:r w:rsidR="00B103F5" w:rsidRPr="00B103F5">
        <w:rPr>
          <w:highlight w:val="white"/>
        </w:rPr>
        <w:t>50</w:t>
      </w:r>
      <w:r w:rsidRPr="00B103F5">
        <w:rPr>
          <w:highlight w:val="white"/>
        </w:rPr>
        <w:t xml:space="preserve"> лет, крупного телосложения, с большим пузом, на пальцах татуировки).</w:t>
      </w:r>
    </w:p>
    <w:p w:rsidR="00313C13" w:rsidRPr="00B103F5" w:rsidRDefault="00313C13" w:rsidP="00313C13">
      <w:pPr>
        <w:pStyle w:val="a5"/>
        <w:rPr>
          <w:highlight w:val="white"/>
        </w:rPr>
      </w:pPr>
    </w:p>
    <w:p w:rsidR="00313C13" w:rsidRPr="00B103F5" w:rsidRDefault="00313C13" w:rsidP="00313C13">
      <w:pPr>
        <w:pStyle w:val="a6"/>
        <w:rPr>
          <w:highlight w:val="white"/>
        </w:rPr>
      </w:pPr>
      <w:r w:rsidRPr="00B103F5">
        <w:rPr>
          <w:highlight w:val="white"/>
        </w:rPr>
        <w:t>андрей</w:t>
      </w:r>
    </w:p>
    <w:p w:rsidR="008E402C" w:rsidRPr="00B103F5" w:rsidRDefault="008E402C" w:rsidP="008E402C">
      <w:pPr>
        <w:pStyle w:val="a7"/>
        <w:rPr>
          <w:highlight w:val="white"/>
        </w:rPr>
      </w:pPr>
      <w:r w:rsidRPr="00B103F5">
        <w:rPr>
          <w:highlight w:val="white"/>
        </w:rPr>
        <w:t>(говорит по телефону)</w:t>
      </w:r>
    </w:p>
    <w:p w:rsidR="008E402C" w:rsidRPr="00B103F5" w:rsidRDefault="008E402C" w:rsidP="008E402C">
      <w:pPr>
        <w:pStyle w:val="a5"/>
        <w:rPr>
          <w:highlight w:val="white"/>
        </w:rPr>
      </w:pPr>
      <w:r w:rsidRPr="00B103F5">
        <w:rPr>
          <w:highlight w:val="white"/>
        </w:rPr>
        <w:t>И что потом? Она так и не доехала, а вы уехали на вокзал?</w:t>
      </w:r>
    </w:p>
    <w:p w:rsidR="008E402C" w:rsidRPr="00B103F5" w:rsidRDefault="008E402C" w:rsidP="008E402C">
      <w:pPr>
        <w:pStyle w:val="a7"/>
        <w:rPr>
          <w:highlight w:val="white"/>
        </w:rPr>
      </w:pPr>
      <w:r w:rsidRPr="00B103F5">
        <w:rPr>
          <w:highlight w:val="white"/>
        </w:rPr>
        <w:t xml:space="preserve"> (пауза)</w:t>
      </w:r>
    </w:p>
    <w:p w:rsidR="008E402C" w:rsidRPr="00B103F5" w:rsidRDefault="00235BAF" w:rsidP="008E402C">
      <w:pPr>
        <w:pStyle w:val="a5"/>
        <w:rPr>
          <w:highlight w:val="white"/>
        </w:rPr>
      </w:pPr>
      <w:r w:rsidRPr="00B103F5">
        <w:rPr>
          <w:highlight w:val="white"/>
        </w:rPr>
        <w:t>Случилось то</w:t>
      </w:r>
      <w:r w:rsidR="008E402C" w:rsidRPr="00B103F5">
        <w:rPr>
          <w:highlight w:val="white"/>
        </w:rPr>
        <w:t>, что у неё телефон уже, как час отключен.</w:t>
      </w:r>
    </w:p>
    <w:p w:rsidR="008E402C" w:rsidRPr="00B103F5" w:rsidRDefault="008E402C" w:rsidP="008E402C">
      <w:pPr>
        <w:pStyle w:val="a7"/>
        <w:rPr>
          <w:highlight w:val="white"/>
        </w:rPr>
      </w:pPr>
      <w:r w:rsidRPr="00B103F5">
        <w:rPr>
          <w:highlight w:val="white"/>
        </w:rPr>
        <w:t>(пауза)</w:t>
      </w:r>
    </w:p>
    <w:p w:rsidR="008E402C" w:rsidRPr="00B103F5" w:rsidRDefault="008E402C" w:rsidP="008E402C">
      <w:pPr>
        <w:pStyle w:val="a5"/>
        <w:rPr>
          <w:highlight w:val="white"/>
        </w:rPr>
      </w:pPr>
      <w:r w:rsidRPr="00B103F5">
        <w:rPr>
          <w:highlight w:val="white"/>
        </w:rPr>
        <w:t>Адрес продиктуйте, пожалуйста.</w:t>
      </w:r>
    </w:p>
    <w:p w:rsidR="008E402C" w:rsidRPr="00B103F5" w:rsidRDefault="008E402C" w:rsidP="008E402C">
      <w:pPr>
        <w:pStyle w:val="a7"/>
        <w:rPr>
          <w:highlight w:val="white"/>
        </w:rPr>
      </w:pPr>
      <w:r w:rsidRPr="00B103F5">
        <w:rPr>
          <w:highlight w:val="white"/>
        </w:rPr>
        <w:t xml:space="preserve"> (повернувшись к таксисту)</w:t>
      </w:r>
    </w:p>
    <w:p w:rsidR="00313C13" w:rsidRPr="00B103F5" w:rsidRDefault="00313C13" w:rsidP="00313C13">
      <w:pPr>
        <w:pStyle w:val="a5"/>
        <w:rPr>
          <w:highlight w:val="white"/>
        </w:rPr>
      </w:pPr>
      <w:r w:rsidRPr="00B103F5">
        <w:rPr>
          <w:highlight w:val="white"/>
        </w:rPr>
        <w:t>Проектируемый проезд 1323.</w:t>
      </w:r>
      <w:r w:rsidR="008E402C" w:rsidRPr="00B103F5">
        <w:rPr>
          <w:highlight w:val="white"/>
        </w:rPr>
        <w:t xml:space="preserve"> В конце Мичуринского. Там промзона.</w:t>
      </w:r>
    </w:p>
    <w:p w:rsidR="00313C13" w:rsidRPr="00B103F5" w:rsidRDefault="00313C13" w:rsidP="00313C13">
      <w:pPr>
        <w:pStyle w:val="a5"/>
        <w:rPr>
          <w:highlight w:val="white"/>
        </w:rPr>
      </w:pPr>
    </w:p>
    <w:p w:rsidR="00313C13" w:rsidRPr="00B103F5" w:rsidRDefault="00313C13" w:rsidP="00313C13">
      <w:pPr>
        <w:pStyle w:val="a3"/>
        <w:rPr>
          <w:highlight w:val="white"/>
        </w:rPr>
      </w:pPr>
      <w:r w:rsidRPr="00B103F5">
        <w:rPr>
          <w:highlight w:val="white"/>
        </w:rPr>
        <w:t xml:space="preserve">Машина стартует. </w:t>
      </w:r>
    </w:p>
    <w:p w:rsidR="00313C13" w:rsidRPr="00B103F5" w:rsidRDefault="00313C13" w:rsidP="00313C13">
      <w:pPr>
        <w:pStyle w:val="a3"/>
        <w:rPr>
          <w:highlight w:val="white"/>
        </w:rPr>
      </w:pPr>
    </w:p>
    <w:p w:rsidR="00313C13" w:rsidRPr="00B103F5" w:rsidRDefault="00F775C1" w:rsidP="00313C13">
      <w:pPr>
        <w:pStyle w:val="a3"/>
        <w:rPr>
          <w:highlight w:val="white"/>
        </w:rPr>
      </w:pPr>
      <w:r w:rsidRPr="00B103F5">
        <w:rPr>
          <w:highlight w:val="white"/>
        </w:rPr>
        <w:t>НАТ</w:t>
      </w:r>
      <w:r w:rsidR="00313C13" w:rsidRPr="00B103F5">
        <w:rPr>
          <w:highlight w:val="white"/>
        </w:rPr>
        <w:t xml:space="preserve">. </w:t>
      </w:r>
      <w:r w:rsidRPr="00B103F5">
        <w:rPr>
          <w:highlight w:val="white"/>
        </w:rPr>
        <w:t>КПП ПРОМЗОНЫ</w:t>
      </w:r>
      <w:r w:rsidR="00313C13" w:rsidRPr="00B103F5">
        <w:rPr>
          <w:highlight w:val="white"/>
        </w:rPr>
        <w:t xml:space="preserve"> - НОЧЬ</w:t>
      </w:r>
    </w:p>
    <w:p w:rsidR="00313C13" w:rsidRPr="00B103F5" w:rsidRDefault="00313C13" w:rsidP="00313C13">
      <w:pPr>
        <w:pStyle w:val="a3"/>
        <w:rPr>
          <w:highlight w:val="white"/>
        </w:rPr>
      </w:pPr>
    </w:p>
    <w:p w:rsidR="00313C13" w:rsidRPr="00B103F5" w:rsidRDefault="00313C13" w:rsidP="00313C13">
      <w:pPr>
        <w:pStyle w:val="a3"/>
        <w:rPr>
          <w:highlight w:val="white"/>
        </w:rPr>
      </w:pPr>
      <w:r w:rsidRPr="00B103F5">
        <w:rPr>
          <w:highlight w:val="white"/>
        </w:rPr>
        <w:t>М</w:t>
      </w:r>
      <w:r w:rsidR="00B103F5" w:rsidRPr="00B103F5">
        <w:rPr>
          <w:highlight w:val="white"/>
        </w:rPr>
        <w:t>ашина останавливается около КПП</w:t>
      </w:r>
      <w:r w:rsidRPr="00B103F5">
        <w:rPr>
          <w:highlight w:val="white"/>
        </w:rPr>
        <w:t xml:space="preserve">. Они </w:t>
      </w:r>
      <w:r w:rsidR="008A2AB8" w:rsidRPr="00B103F5">
        <w:rPr>
          <w:highlight w:val="white"/>
        </w:rPr>
        <w:t>сигналят клаксоном</w:t>
      </w:r>
      <w:r w:rsidRPr="00B103F5">
        <w:rPr>
          <w:highlight w:val="white"/>
        </w:rPr>
        <w:t xml:space="preserve"> и из КПП выходит мужик. Андрей</w:t>
      </w:r>
      <w:r w:rsidR="00F775C1" w:rsidRPr="00B103F5">
        <w:rPr>
          <w:highlight w:val="white"/>
        </w:rPr>
        <w:t>,</w:t>
      </w:r>
      <w:r w:rsidRPr="00B103F5">
        <w:rPr>
          <w:highlight w:val="white"/>
        </w:rPr>
        <w:t xml:space="preserve"> </w:t>
      </w:r>
      <w:r w:rsidR="00235BAF" w:rsidRPr="00B103F5">
        <w:rPr>
          <w:highlight w:val="white"/>
        </w:rPr>
        <w:t>опустив стекло машины</w:t>
      </w:r>
      <w:r w:rsidR="00F775C1" w:rsidRPr="00B103F5">
        <w:rPr>
          <w:highlight w:val="white"/>
        </w:rPr>
        <w:t>,</w:t>
      </w:r>
      <w:r w:rsidRPr="00B103F5">
        <w:rPr>
          <w:highlight w:val="white"/>
        </w:rPr>
        <w:t xml:space="preserve"> спрашивает у него.</w:t>
      </w:r>
    </w:p>
    <w:p w:rsidR="00313C13" w:rsidRPr="00B103F5" w:rsidRDefault="00313C13" w:rsidP="00313C13">
      <w:pPr>
        <w:pStyle w:val="a5"/>
        <w:rPr>
          <w:highlight w:val="white"/>
        </w:rPr>
      </w:pPr>
    </w:p>
    <w:p w:rsidR="00313C13" w:rsidRPr="00B103F5" w:rsidRDefault="00313C13" w:rsidP="00313C13">
      <w:pPr>
        <w:pStyle w:val="a6"/>
        <w:rPr>
          <w:highlight w:val="white"/>
        </w:rPr>
      </w:pPr>
      <w:r w:rsidRPr="00B103F5">
        <w:rPr>
          <w:highlight w:val="white"/>
        </w:rPr>
        <w:t>андрей</w:t>
      </w:r>
    </w:p>
    <w:p w:rsidR="00313C13" w:rsidRPr="00B103F5" w:rsidRDefault="00313C13" w:rsidP="00313C13">
      <w:pPr>
        <w:pStyle w:val="a5"/>
        <w:rPr>
          <w:highlight w:val="white"/>
        </w:rPr>
      </w:pPr>
      <w:r w:rsidRPr="00B103F5">
        <w:rPr>
          <w:highlight w:val="white"/>
        </w:rPr>
        <w:t>Брат</w:t>
      </w:r>
      <w:r w:rsidR="008A2AB8" w:rsidRPr="00B103F5">
        <w:rPr>
          <w:highlight w:val="white"/>
        </w:rPr>
        <w:t>,</w:t>
      </w:r>
      <w:r w:rsidRPr="00B103F5">
        <w:rPr>
          <w:highlight w:val="white"/>
        </w:rPr>
        <w:t xml:space="preserve"> здорово</w:t>
      </w:r>
      <w:r w:rsidR="008A2AB8" w:rsidRPr="00B103F5">
        <w:rPr>
          <w:highlight w:val="white"/>
        </w:rPr>
        <w:t>.</w:t>
      </w:r>
    </w:p>
    <w:p w:rsidR="00313C13" w:rsidRPr="00B103F5" w:rsidRDefault="00313C13" w:rsidP="00313C13">
      <w:pPr>
        <w:pStyle w:val="a5"/>
        <w:rPr>
          <w:highlight w:val="white"/>
        </w:rPr>
      </w:pPr>
    </w:p>
    <w:p w:rsidR="00313C13" w:rsidRPr="00B103F5" w:rsidRDefault="00313C13" w:rsidP="00313C13">
      <w:pPr>
        <w:pStyle w:val="a6"/>
        <w:rPr>
          <w:highlight w:val="white"/>
        </w:rPr>
      </w:pPr>
      <w:r w:rsidRPr="00B103F5">
        <w:rPr>
          <w:highlight w:val="white"/>
        </w:rPr>
        <w:t>мужик</w:t>
      </w:r>
    </w:p>
    <w:p w:rsidR="00313C13" w:rsidRPr="00B103F5" w:rsidRDefault="00313C13" w:rsidP="00313C13">
      <w:pPr>
        <w:pStyle w:val="a5"/>
        <w:rPr>
          <w:highlight w:val="white"/>
        </w:rPr>
      </w:pPr>
      <w:r w:rsidRPr="00B103F5">
        <w:rPr>
          <w:highlight w:val="white"/>
        </w:rPr>
        <w:t>Здорово.</w:t>
      </w:r>
    </w:p>
    <w:p w:rsidR="00313C13" w:rsidRPr="00B103F5" w:rsidRDefault="00313C13" w:rsidP="00313C13">
      <w:pPr>
        <w:pStyle w:val="a5"/>
        <w:rPr>
          <w:highlight w:val="white"/>
        </w:rPr>
      </w:pPr>
    </w:p>
    <w:p w:rsidR="00313C13" w:rsidRPr="00B103F5" w:rsidRDefault="00313C13" w:rsidP="00313C13">
      <w:pPr>
        <w:pStyle w:val="a6"/>
        <w:rPr>
          <w:highlight w:val="white"/>
        </w:rPr>
      </w:pPr>
      <w:r w:rsidRPr="00B103F5">
        <w:rPr>
          <w:highlight w:val="white"/>
        </w:rPr>
        <w:lastRenderedPageBreak/>
        <w:t>андрей</w:t>
      </w:r>
    </w:p>
    <w:p w:rsidR="00313C13" w:rsidRPr="00B103F5" w:rsidRDefault="00313C13" w:rsidP="00313C13">
      <w:pPr>
        <w:pStyle w:val="a5"/>
        <w:rPr>
          <w:highlight w:val="white"/>
        </w:rPr>
      </w:pPr>
      <w:r w:rsidRPr="00B103F5">
        <w:rPr>
          <w:highlight w:val="white"/>
        </w:rPr>
        <w:t xml:space="preserve">Фирма </w:t>
      </w:r>
      <w:r w:rsidR="00B103F5" w:rsidRPr="00B103F5">
        <w:rPr>
          <w:highlight w:val="white"/>
        </w:rPr>
        <w:t>«</w:t>
      </w:r>
      <w:r w:rsidR="008A2AB8" w:rsidRPr="00B103F5">
        <w:rPr>
          <w:highlight w:val="white"/>
        </w:rPr>
        <w:t>краски города</w:t>
      </w:r>
      <w:r w:rsidR="00B103F5" w:rsidRPr="00B103F5">
        <w:rPr>
          <w:highlight w:val="white"/>
        </w:rPr>
        <w:t>»</w:t>
      </w:r>
      <w:r w:rsidRPr="00B103F5">
        <w:rPr>
          <w:highlight w:val="white"/>
        </w:rPr>
        <w:t xml:space="preserve"> здесь?</w:t>
      </w:r>
    </w:p>
    <w:p w:rsidR="00313C13" w:rsidRPr="00B103F5" w:rsidRDefault="00313C13" w:rsidP="00313C13">
      <w:pPr>
        <w:pStyle w:val="a6"/>
        <w:rPr>
          <w:highlight w:val="white"/>
        </w:rPr>
      </w:pPr>
    </w:p>
    <w:p w:rsidR="00313C13" w:rsidRPr="00B103F5" w:rsidRDefault="00313C13" w:rsidP="00313C13">
      <w:pPr>
        <w:pStyle w:val="a6"/>
        <w:rPr>
          <w:highlight w:val="white"/>
        </w:rPr>
      </w:pPr>
      <w:r w:rsidRPr="00B103F5">
        <w:rPr>
          <w:highlight w:val="white"/>
        </w:rPr>
        <w:t>мужик</w:t>
      </w:r>
    </w:p>
    <w:p w:rsidR="00313C13" w:rsidRPr="00B103F5" w:rsidRDefault="00313C13" w:rsidP="00313C13">
      <w:pPr>
        <w:pStyle w:val="a5"/>
        <w:rPr>
          <w:highlight w:val="white"/>
        </w:rPr>
      </w:pPr>
      <w:r w:rsidRPr="00B103F5">
        <w:rPr>
          <w:highlight w:val="white"/>
        </w:rPr>
        <w:t>Ну да, есть такая.</w:t>
      </w:r>
    </w:p>
    <w:p w:rsidR="00313C13" w:rsidRPr="00B103F5" w:rsidRDefault="00313C13" w:rsidP="00313C13">
      <w:pPr>
        <w:pStyle w:val="a5"/>
        <w:rPr>
          <w:highlight w:val="white"/>
        </w:rPr>
      </w:pPr>
    </w:p>
    <w:p w:rsidR="00313C13" w:rsidRPr="00B103F5" w:rsidRDefault="00313C13" w:rsidP="00313C13">
      <w:pPr>
        <w:pStyle w:val="a6"/>
        <w:rPr>
          <w:highlight w:val="white"/>
        </w:rPr>
      </w:pPr>
      <w:r w:rsidRPr="00B103F5">
        <w:rPr>
          <w:highlight w:val="white"/>
        </w:rPr>
        <w:t>андрей</w:t>
      </w:r>
    </w:p>
    <w:p w:rsidR="00313C13" w:rsidRPr="00B103F5" w:rsidRDefault="00313C13" w:rsidP="00313C13">
      <w:pPr>
        <w:pStyle w:val="a5"/>
        <w:rPr>
          <w:highlight w:val="white"/>
        </w:rPr>
      </w:pPr>
      <w:r w:rsidRPr="00B103F5">
        <w:rPr>
          <w:highlight w:val="white"/>
        </w:rPr>
        <w:t>Брат, ты не видел</w:t>
      </w:r>
      <w:r w:rsidR="008E402C" w:rsidRPr="00B103F5">
        <w:rPr>
          <w:highlight w:val="white"/>
        </w:rPr>
        <w:t>,</w:t>
      </w:r>
      <w:r w:rsidRPr="00B103F5">
        <w:rPr>
          <w:highlight w:val="white"/>
        </w:rPr>
        <w:t xml:space="preserve"> машина не подъезжала</w:t>
      </w:r>
      <w:r w:rsidR="008E402C" w:rsidRPr="00B103F5">
        <w:rPr>
          <w:highlight w:val="white"/>
        </w:rPr>
        <w:t xml:space="preserve"> с женщиной за рулём за последние два часа</w:t>
      </w:r>
      <w:r w:rsidRPr="00B103F5">
        <w:rPr>
          <w:highlight w:val="white"/>
        </w:rPr>
        <w:t xml:space="preserve">? Может тоже искала эту фирму. </w:t>
      </w:r>
    </w:p>
    <w:p w:rsidR="00313C13" w:rsidRPr="00B103F5" w:rsidRDefault="00313C13" w:rsidP="00313C13">
      <w:pPr>
        <w:pStyle w:val="a5"/>
        <w:rPr>
          <w:highlight w:val="white"/>
        </w:rPr>
      </w:pPr>
    </w:p>
    <w:p w:rsidR="00313C13" w:rsidRPr="00B103F5" w:rsidRDefault="00313C13" w:rsidP="00313C13">
      <w:pPr>
        <w:pStyle w:val="a6"/>
        <w:rPr>
          <w:highlight w:val="white"/>
        </w:rPr>
      </w:pPr>
      <w:r w:rsidRPr="00B103F5">
        <w:rPr>
          <w:highlight w:val="white"/>
        </w:rPr>
        <w:t>мужик</w:t>
      </w:r>
    </w:p>
    <w:p w:rsidR="00313C13" w:rsidRPr="00B103F5" w:rsidRDefault="00313C13" w:rsidP="00313C13">
      <w:pPr>
        <w:pStyle w:val="a5"/>
        <w:rPr>
          <w:highlight w:val="white"/>
        </w:rPr>
      </w:pPr>
      <w:r w:rsidRPr="00B103F5">
        <w:rPr>
          <w:highlight w:val="white"/>
        </w:rPr>
        <w:t>Вообще никто не приезжал и фирма эта со вчера не работает.</w:t>
      </w:r>
      <w:r w:rsidR="008E402C" w:rsidRPr="00B103F5">
        <w:rPr>
          <w:highlight w:val="white"/>
        </w:rPr>
        <w:t xml:space="preserve"> Охранник только там был и тот два</w:t>
      </w:r>
      <w:r w:rsidR="00235BAF" w:rsidRPr="00B103F5">
        <w:rPr>
          <w:highlight w:val="white"/>
        </w:rPr>
        <w:t>-три</w:t>
      </w:r>
      <w:r w:rsidR="008E402C" w:rsidRPr="00B103F5">
        <w:rPr>
          <w:highlight w:val="white"/>
        </w:rPr>
        <w:t xml:space="preserve"> часа назад уехал на вокзал.</w:t>
      </w:r>
    </w:p>
    <w:p w:rsidR="00313C13" w:rsidRPr="00B103F5" w:rsidRDefault="00313C13" w:rsidP="00313C13">
      <w:pPr>
        <w:pStyle w:val="a5"/>
        <w:rPr>
          <w:highlight w:val="white"/>
        </w:rPr>
      </w:pPr>
    </w:p>
    <w:p w:rsidR="00313C13" w:rsidRPr="00B103F5" w:rsidRDefault="00313C13" w:rsidP="00313C13">
      <w:pPr>
        <w:pStyle w:val="a6"/>
        <w:rPr>
          <w:highlight w:val="white"/>
        </w:rPr>
      </w:pPr>
      <w:r w:rsidRPr="00B103F5">
        <w:rPr>
          <w:highlight w:val="white"/>
        </w:rPr>
        <w:t>андрей</w:t>
      </w:r>
    </w:p>
    <w:p w:rsidR="00313C13" w:rsidRPr="00B103F5" w:rsidRDefault="00F775C1" w:rsidP="00313C13">
      <w:pPr>
        <w:pStyle w:val="a5"/>
        <w:rPr>
          <w:highlight w:val="white"/>
        </w:rPr>
      </w:pPr>
      <w:r w:rsidRPr="00B103F5">
        <w:rPr>
          <w:highlight w:val="white"/>
        </w:rPr>
        <w:t>Ж</w:t>
      </w:r>
      <w:r w:rsidR="00313C13" w:rsidRPr="00B103F5">
        <w:rPr>
          <w:highlight w:val="white"/>
        </w:rPr>
        <w:t>ена пропала просто.</w:t>
      </w:r>
    </w:p>
    <w:p w:rsidR="00313C13" w:rsidRPr="00B103F5" w:rsidRDefault="00313C13" w:rsidP="00313C13">
      <w:pPr>
        <w:pStyle w:val="a5"/>
        <w:rPr>
          <w:highlight w:val="white"/>
        </w:rPr>
      </w:pPr>
    </w:p>
    <w:p w:rsidR="00313C13" w:rsidRPr="00B103F5" w:rsidRDefault="00313C13" w:rsidP="00313C13">
      <w:pPr>
        <w:pStyle w:val="a6"/>
        <w:rPr>
          <w:highlight w:val="white"/>
        </w:rPr>
      </w:pPr>
      <w:r w:rsidRPr="00B103F5">
        <w:rPr>
          <w:highlight w:val="white"/>
        </w:rPr>
        <w:t>мужик</w:t>
      </w:r>
    </w:p>
    <w:p w:rsidR="00313C13" w:rsidRPr="00B103F5" w:rsidRDefault="00313C13" w:rsidP="00313C13">
      <w:pPr>
        <w:pStyle w:val="a5"/>
        <w:rPr>
          <w:highlight w:val="white"/>
        </w:rPr>
      </w:pPr>
      <w:r w:rsidRPr="00B103F5">
        <w:rPr>
          <w:highlight w:val="white"/>
        </w:rPr>
        <w:t>Знаешь что? Съезди тут во дворах посмотри. Сменщик говорил, какая-то девка в столб врезалась сегодня, машина до сих пор стоит там…. Мало ли что, не дай бог</w:t>
      </w:r>
      <w:r w:rsidR="00F775C1" w:rsidRPr="00B103F5">
        <w:rPr>
          <w:highlight w:val="white"/>
        </w:rPr>
        <w:t xml:space="preserve"> конечно.</w:t>
      </w:r>
      <w:r w:rsidRPr="00B103F5">
        <w:rPr>
          <w:highlight w:val="white"/>
        </w:rPr>
        <w:t xml:space="preserve"> Ну</w:t>
      </w:r>
      <w:r w:rsidR="00F775C1" w:rsidRPr="00B103F5">
        <w:rPr>
          <w:highlight w:val="white"/>
        </w:rPr>
        <w:t>,</w:t>
      </w:r>
      <w:r w:rsidRPr="00B103F5">
        <w:rPr>
          <w:highlight w:val="white"/>
        </w:rPr>
        <w:t xml:space="preserve"> где именно, не знаю</w:t>
      </w:r>
      <w:r w:rsidR="00F775C1" w:rsidRPr="00B103F5">
        <w:rPr>
          <w:highlight w:val="white"/>
        </w:rPr>
        <w:t>, покатайтесь</w:t>
      </w:r>
      <w:r w:rsidR="008A2AB8" w:rsidRPr="00B103F5">
        <w:rPr>
          <w:highlight w:val="white"/>
        </w:rPr>
        <w:t xml:space="preserve"> по району</w:t>
      </w:r>
      <w:r w:rsidRPr="00B103F5">
        <w:rPr>
          <w:highlight w:val="white"/>
        </w:rPr>
        <w:t>.</w:t>
      </w:r>
    </w:p>
    <w:p w:rsidR="00313C13" w:rsidRPr="00B103F5" w:rsidRDefault="00313C13" w:rsidP="00313C13">
      <w:pPr>
        <w:pStyle w:val="a5"/>
        <w:rPr>
          <w:highlight w:val="white"/>
        </w:rPr>
      </w:pPr>
    </w:p>
    <w:p w:rsidR="00313C13" w:rsidRPr="00B103F5" w:rsidRDefault="00313C13" w:rsidP="00313C13">
      <w:pPr>
        <w:pStyle w:val="a6"/>
        <w:rPr>
          <w:highlight w:val="white"/>
        </w:rPr>
      </w:pPr>
      <w:r w:rsidRPr="00B103F5">
        <w:rPr>
          <w:highlight w:val="white"/>
        </w:rPr>
        <w:t>андрей</w:t>
      </w:r>
    </w:p>
    <w:p w:rsidR="00313C13" w:rsidRPr="00B103F5" w:rsidRDefault="00313C13" w:rsidP="00313C13">
      <w:pPr>
        <w:pStyle w:val="a5"/>
        <w:rPr>
          <w:highlight w:val="white"/>
        </w:rPr>
      </w:pPr>
      <w:r w:rsidRPr="00B103F5">
        <w:rPr>
          <w:highlight w:val="white"/>
        </w:rPr>
        <w:t xml:space="preserve">Блин…, обрадовал, ну </w:t>
      </w:r>
      <w:r w:rsidR="00F775C1" w:rsidRPr="00B103F5">
        <w:rPr>
          <w:highlight w:val="white"/>
        </w:rPr>
        <w:t xml:space="preserve">ладно…, </w:t>
      </w:r>
      <w:r w:rsidRPr="00B103F5">
        <w:rPr>
          <w:highlight w:val="white"/>
        </w:rPr>
        <w:t>спасибо тебе.</w:t>
      </w:r>
    </w:p>
    <w:p w:rsidR="00313C13" w:rsidRPr="00B103F5" w:rsidRDefault="00313C13" w:rsidP="00313C13">
      <w:pPr>
        <w:pStyle w:val="a5"/>
        <w:rPr>
          <w:highlight w:val="white"/>
        </w:rPr>
      </w:pPr>
    </w:p>
    <w:p w:rsidR="00F775C1" w:rsidRPr="00B103F5" w:rsidRDefault="00313C13" w:rsidP="00313C13">
      <w:pPr>
        <w:pStyle w:val="a3"/>
        <w:rPr>
          <w:highlight w:val="white"/>
        </w:rPr>
      </w:pPr>
      <w:r w:rsidRPr="00B103F5">
        <w:rPr>
          <w:highlight w:val="white"/>
        </w:rPr>
        <w:t>Такси медленно едет по жилому кварталу, по узкой двуполостной дороге</w:t>
      </w:r>
      <w:r w:rsidR="00F775C1" w:rsidRPr="00B103F5">
        <w:rPr>
          <w:highlight w:val="white"/>
        </w:rPr>
        <w:t>, потом сворачивает во дворы</w:t>
      </w:r>
      <w:r w:rsidRPr="00B103F5">
        <w:rPr>
          <w:highlight w:val="white"/>
        </w:rPr>
        <w:t xml:space="preserve">. </w:t>
      </w:r>
    </w:p>
    <w:p w:rsidR="00F775C1" w:rsidRPr="000C3E80" w:rsidRDefault="00F775C1" w:rsidP="00313C13">
      <w:pPr>
        <w:pStyle w:val="a3"/>
        <w:rPr>
          <w:b/>
          <w:highlight w:val="white"/>
        </w:rPr>
      </w:pPr>
    </w:p>
    <w:p w:rsidR="00F775C1" w:rsidRPr="000B5C1D" w:rsidRDefault="00F775C1" w:rsidP="00313C13">
      <w:pPr>
        <w:pStyle w:val="a3"/>
        <w:rPr>
          <w:highlight w:val="white"/>
        </w:rPr>
      </w:pPr>
      <w:r w:rsidRPr="000B5C1D">
        <w:rPr>
          <w:highlight w:val="white"/>
        </w:rPr>
        <w:t>ИНТ. ТАКСИ – НОЧЬ</w:t>
      </w:r>
    </w:p>
    <w:p w:rsidR="00F775C1" w:rsidRPr="000B5C1D" w:rsidRDefault="00F775C1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Андрей и таксист</w:t>
      </w:r>
      <w:r w:rsidR="00F775C1" w:rsidRPr="000B5C1D">
        <w:rPr>
          <w:highlight w:val="white"/>
        </w:rPr>
        <w:t>,</w:t>
      </w:r>
      <w:r w:rsidRPr="000B5C1D">
        <w:rPr>
          <w:highlight w:val="white"/>
        </w:rPr>
        <w:t xml:space="preserve"> молча</w:t>
      </w:r>
      <w:r w:rsidR="008A2AB8" w:rsidRPr="000B5C1D">
        <w:rPr>
          <w:highlight w:val="white"/>
        </w:rPr>
        <w:t>,</w:t>
      </w:r>
      <w:r w:rsidRPr="000B5C1D">
        <w:rPr>
          <w:highlight w:val="white"/>
        </w:rPr>
        <w:t xml:space="preserve"> </w:t>
      </w:r>
      <w:r w:rsidR="00235BAF" w:rsidRPr="000B5C1D">
        <w:rPr>
          <w:highlight w:val="white"/>
        </w:rPr>
        <w:t xml:space="preserve">катаются по дворам и </w:t>
      </w:r>
      <w:r w:rsidRPr="000B5C1D">
        <w:rPr>
          <w:highlight w:val="white"/>
        </w:rPr>
        <w:t xml:space="preserve">всматриваются </w:t>
      </w:r>
      <w:r w:rsidR="00235BAF" w:rsidRPr="000B5C1D">
        <w:rPr>
          <w:highlight w:val="white"/>
        </w:rPr>
        <w:t>в тёмные окрестности</w:t>
      </w:r>
      <w:r w:rsidRPr="000B5C1D">
        <w:rPr>
          <w:highlight w:val="white"/>
        </w:rPr>
        <w:t>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таксист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Есть ли смысл кататься то?</w:t>
      </w:r>
      <w:r w:rsidR="00F775C1" w:rsidRPr="000B5C1D">
        <w:rPr>
          <w:highlight w:val="white"/>
        </w:rPr>
        <w:t xml:space="preserve"> Уже всё</w:t>
      </w:r>
      <w:r w:rsidR="008A2AB8" w:rsidRPr="000B5C1D">
        <w:rPr>
          <w:highlight w:val="white"/>
        </w:rPr>
        <w:t>,</w:t>
      </w:r>
      <w:r w:rsidR="00F775C1" w:rsidRPr="000B5C1D">
        <w:rPr>
          <w:highlight w:val="white"/>
        </w:rPr>
        <w:t xml:space="preserve"> что можно объездили.</w:t>
      </w:r>
    </w:p>
    <w:p w:rsidR="00313C13" w:rsidRPr="000B5C1D" w:rsidRDefault="00313C13" w:rsidP="00313C13">
      <w:pPr>
        <w:pStyle w:val="a5"/>
        <w:ind w:left="0"/>
        <w:rPr>
          <w:highlight w:val="white"/>
        </w:rPr>
      </w:pPr>
    </w:p>
    <w:p w:rsidR="00313C13" w:rsidRPr="000B5C1D" w:rsidRDefault="00313C13" w:rsidP="00537726">
      <w:pPr>
        <w:pStyle w:val="a5"/>
        <w:ind w:left="0" w:right="0"/>
        <w:rPr>
          <w:highlight w:val="white"/>
        </w:rPr>
      </w:pPr>
      <w:r w:rsidRPr="000B5C1D">
        <w:rPr>
          <w:highlight w:val="white"/>
        </w:rPr>
        <w:t>Вдруг в свете фар они видят, как из дворов на дорогу выбегает Шеф, его лицо окровавлено, он машет руками.</w:t>
      </w: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 xml:space="preserve"> </w:t>
      </w: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lastRenderedPageBreak/>
        <w:t>таксист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Тормознём?</w:t>
      </w:r>
    </w:p>
    <w:p w:rsidR="00313C13" w:rsidRPr="000B5C1D" w:rsidRDefault="00313C13" w:rsidP="00313C13">
      <w:pPr>
        <w:pStyle w:val="a3"/>
        <w:tabs>
          <w:tab w:val="left" w:pos="1365"/>
        </w:tabs>
        <w:rPr>
          <w:highlight w:val="white"/>
        </w:rPr>
      </w:pPr>
      <w:r w:rsidRPr="000B5C1D">
        <w:rPr>
          <w:highlight w:val="white"/>
        </w:rPr>
        <w:tab/>
      </w: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андрей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Давай.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Машина останавливается.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4"/>
        <w:rPr>
          <w:highlight w:val="white"/>
        </w:rPr>
      </w:pPr>
      <w:r w:rsidRPr="000B5C1D">
        <w:rPr>
          <w:highlight w:val="white"/>
        </w:rPr>
        <w:t>нат. жилой квартал - дорога - ночь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Андрей и таксист выходят из машины.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F775C1" w:rsidP="00313C13">
      <w:pPr>
        <w:pStyle w:val="a3"/>
        <w:rPr>
          <w:highlight w:val="white"/>
        </w:rPr>
      </w:pPr>
      <w:r w:rsidRPr="000B5C1D">
        <w:rPr>
          <w:highlight w:val="white"/>
        </w:rPr>
        <w:t>За Ш</w:t>
      </w:r>
      <w:r w:rsidR="00313C13" w:rsidRPr="000B5C1D">
        <w:rPr>
          <w:highlight w:val="white"/>
        </w:rPr>
        <w:t>еф</w:t>
      </w:r>
      <w:r w:rsidRPr="000B5C1D">
        <w:rPr>
          <w:highlight w:val="white"/>
        </w:rPr>
        <w:t>ом из дворов выбегают два парня</w:t>
      </w:r>
      <w:r w:rsidR="00313C13" w:rsidRPr="000B5C1D">
        <w:rPr>
          <w:highlight w:val="white"/>
        </w:rPr>
        <w:t>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парень1</w:t>
      </w:r>
    </w:p>
    <w:p w:rsidR="00313C13" w:rsidRPr="000B5C1D" w:rsidRDefault="00313C13" w:rsidP="00313C13">
      <w:pPr>
        <w:pStyle w:val="a3"/>
        <w:ind w:left="2126" w:right="2126"/>
        <w:rPr>
          <w:highlight w:val="white"/>
        </w:rPr>
      </w:pPr>
      <w:r w:rsidRPr="000B5C1D">
        <w:rPr>
          <w:highlight w:val="white"/>
        </w:rPr>
        <w:t>Стой тварь!</w:t>
      </w:r>
    </w:p>
    <w:p w:rsidR="00313C13" w:rsidRPr="000B5C1D" w:rsidRDefault="00313C13" w:rsidP="00313C13">
      <w:pPr>
        <w:pStyle w:val="a5"/>
        <w:ind w:left="0" w:right="0"/>
        <w:rPr>
          <w:highlight w:val="white"/>
        </w:rPr>
      </w:pPr>
    </w:p>
    <w:p w:rsidR="00313C13" w:rsidRPr="000B5C1D" w:rsidRDefault="00313C13" w:rsidP="00313C13">
      <w:pPr>
        <w:pStyle w:val="a5"/>
        <w:ind w:left="0" w:right="0"/>
        <w:rPr>
          <w:highlight w:val="white"/>
        </w:rPr>
      </w:pPr>
      <w:r w:rsidRPr="000B5C1D">
        <w:rPr>
          <w:highlight w:val="white"/>
        </w:rPr>
        <w:t xml:space="preserve">Парни уже почти догоняют его. 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B103F5" w:rsidRPr="000B5C1D" w:rsidRDefault="00313C13" w:rsidP="00B103F5">
      <w:pPr>
        <w:pStyle w:val="a3"/>
        <w:rPr>
          <w:highlight w:val="white"/>
        </w:rPr>
      </w:pPr>
      <w:r w:rsidRPr="000B5C1D">
        <w:rPr>
          <w:highlight w:val="white"/>
        </w:rPr>
        <w:t>Шеф подбегает к Андрею, останавливается. От отдышки ничего не может произнести и оббегает его.</w:t>
      </w:r>
      <w:r w:rsidR="00B103F5" w:rsidRPr="000B5C1D">
        <w:rPr>
          <w:highlight w:val="white"/>
        </w:rPr>
        <w:t xml:space="preserve"> Он</w:t>
      </w:r>
      <w:r w:rsidRPr="000B5C1D">
        <w:rPr>
          <w:highlight w:val="white"/>
        </w:rPr>
        <w:t xml:space="preserve"> забегает за Андрея и немного притормаживает</w:t>
      </w:r>
      <w:r w:rsidR="00B103F5" w:rsidRPr="000B5C1D">
        <w:rPr>
          <w:highlight w:val="white"/>
        </w:rPr>
        <w:t xml:space="preserve"> и</w:t>
      </w:r>
      <w:r w:rsidRPr="000B5C1D">
        <w:rPr>
          <w:highlight w:val="white"/>
        </w:rPr>
        <w:t xml:space="preserve"> оборачивается. </w:t>
      </w:r>
    </w:p>
    <w:p w:rsidR="00B103F5" w:rsidRPr="000B5C1D" w:rsidRDefault="00B103F5" w:rsidP="00313C13">
      <w:pPr>
        <w:pStyle w:val="a5"/>
        <w:ind w:left="0" w:right="0"/>
        <w:rPr>
          <w:highlight w:val="white"/>
        </w:rPr>
      </w:pPr>
    </w:p>
    <w:p w:rsidR="00313C13" w:rsidRPr="000B5C1D" w:rsidRDefault="00313C13" w:rsidP="00313C13">
      <w:pPr>
        <w:pStyle w:val="a5"/>
        <w:ind w:left="0" w:right="0"/>
        <w:rPr>
          <w:highlight w:val="white"/>
        </w:rPr>
      </w:pPr>
      <w:r w:rsidRPr="000B5C1D">
        <w:rPr>
          <w:highlight w:val="white"/>
        </w:rPr>
        <w:t xml:space="preserve">Один из парней уже почти подбежал к Андрею, а второй ещё </w:t>
      </w:r>
      <w:r w:rsidR="00F775C1" w:rsidRPr="000B5C1D">
        <w:rPr>
          <w:highlight w:val="white"/>
        </w:rPr>
        <w:t>отстаёт</w:t>
      </w:r>
      <w:r w:rsidRPr="000B5C1D">
        <w:rPr>
          <w:highlight w:val="white"/>
        </w:rPr>
        <w:t>.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андрей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Парни стойте. Успокойтесь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парень1</w:t>
      </w:r>
    </w:p>
    <w:p w:rsidR="00313C13" w:rsidRPr="000B5C1D" w:rsidRDefault="00313C13" w:rsidP="00313C13">
      <w:pPr>
        <w:pStyle w:val="a7"/>
        <w:rPr>
          <w:highlight w:val="white"/>
        </w:rPr>
      </w:pPr>
      <w:r w:rsidRPr="000B5C1D">
        <w:rPr>
          <w:highlight w:val="white"/>
        </w:rPr>
        <w:t>(Андрею)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Слышь</w:t>
      </w:r>
      <w:r w:rsidR="00771EAA" w:rsidRPr="000B5C1D">
        <w:rPr>
          <w:highlight w:val="white"/>
        </w:rPr>
        <w:t xml:space="preserve"> чмо</w:t>
      </w:r>
      <w:r w:rsidRPr="000B5C1D">
        <w:rPr>
          <w:highlight w:val="white"/>
        </w:rPr>
        <w:t>, уйди на хрен с дороги.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 xml:space="preserve">Парень замахивается на Андрея. Андрей, немного убрав корпус, левым </w:t>
      </w:r>
      <w:r w:rsidR="00235BAF" w:rsidRPr="000B5C1D">
        <w:rPr>
          <w:highlight w:val="white"/>
        </w:rPr>
        <w:t xml:space="preserve">коротким </w:t>
      </w:r>
      <w:r w:rsidRPr="000B5C1D">
        <w:rPr>
          <w:highlight w:val="white"/>
        </w:rPr>
        <w:t>боковым ударом руки бьёт парня. Тот падает навзничь.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Второй парень, подбежав, направляет травматический пистолет на Андрея.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F775C1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 xml:space="preserve">Таксист, стоявший чуть в сторонке, в двух-трёх метрах от драки, </w:t>
      </w:r>
      <w:r w:rsidR="00F775C1" w:rsidRPr="000B5C1D">
        <w:rPr>
          <w:highlight w:val="white"/>
        </w:rPr>
        <w:t xml:space="preserve">бьёт монтировкой прямо </w:t>
      </w:r>
      <w:r w:rsidR="00655A10" w:rsidRPr="000B5C1D">
        <w:rPr>
          <w:highlight w:val="white"/>
        </w:rPr>
        <w:t xml:space="preserve">парню </w:t>
      </w:r>
      <w:r w:rsidR="00F775C1" w:rsidRPr="000B5C1D">
        <w:rPr>
          <w:highlight w:val="white"/>
        </w:rPr>
        <w:t>по</w:t>
      </w:r>
      <w:r w:rsidRPr="000B5C1D">
        <w:rPr>
          <w:highlight w:val="white"/>
        </w:rPr>
        <w:t xml:space="preserve"> рук</w:t>
      </w:r>
      <w:r w:rsidR="00F775C1" w:rsidRPr="000B5C1D">
        <w:rPr>
          <w:highlight w:val="white"/>
        </w:rPr>
        <w:t>е</w:t>
      </w:r>
      <w:r w:rsidRPr="000B5C1D">
        <w:rPr>
          <w:highlight w:val="white"/>
        </w:rPr>
        <w:t>, державш</w:t>
      </w:r>
      <w:r w:rsidR="00235BAF" w:rsidRPr="000B5C1D">
        <w:rPr>
          <w:highlight w:val="white"/>
        </w:rPr>
        <w:t>ей</w:t>
      </w:r>
      <w:r w:rsidRPr="000B5C1D">
        <w:rPr>
          <w:highlight w:val="white"/>
        </w:rPr>
        <w:t xml:space="preserve"> пистолет. </w:t>
      </w:r>
    </w:p>
    <w:p w:rsidR="00F775C1" w:rsidRPr="000B5C1D" w:rsidRDefault="00F775C1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Парень2 хватается за руку и орёт от боли, роняет пистолет</w:t>
      </w:r>
      <w:r w:rsidR="00235BAF" w:rsidRPr="000B5C1D">
        <w:rPr>
          <w:highlight w:val="white"/>
        </w:rPr>
        <w:t xml:space="preserve"> и отходит на пару метров в сторону</w:t>
      </w:r>
      <w:r w:rsidRPr="000B5C1D">
        <w:rPr>
          <w:highlight w:val="white"/>
        </w:rPr>
        <w:t>.</w:t>
      </w:r>
      <w:r w:rsidR="00F775C1" w:rsidRPr="000B5C1D">
        <w:rPr>
          <w:highlight w:val="white"/>
        </w:rPr>
        <w:t xml:space="preserve"> Андрей подбирает </w:t>
      </w:r>
      <w:r w:rsidR="00235BAF" w:rsidRPr="000B5C1D">
        <w:rPr>
          <w:highlight w:val="white"/>
        </w:rPr>
        <w:t>п</w:t>
      </w:r>
      <w:r w:rsidR="00B103F5" w:rsidRPr="000B5C1D">
        <w:rPr>
          <w:highlight w:val="white"/>
        </w:rPr>
        <w:t>ис</w:t>
      </w:r>
      <w:r w:rsidR="00235BAF" w:rsidRPr="000B5C1D">
        <w:rPr>
          <w:highlight w:val="white"/>
        </w:rPr>
        <w:t>толет</w:t>
      </w:r>
      <w:r w:rsidR="00F775C1" w:rsidRPr="000B5C1D">
        <w:rPr>
          <w:highlight w:val="white"/>
        </w:rPr>
        <w:t xml:space="preserve"> и </w:t>
      </w:r>
      <w:r w:rsidR="00B103F5" w:rsidRPr="000B5C1D">
        <w:rPr>
          <w:highlight w:val="white"/>
        </w:rPr>
        <w:t>вместе</w:t>
      </w:r>
      <w:r w:rsidRPr="000B5C1D">
        <w:rPr>
          <w:highlight w:val="white"/>
        </w:rPr>
        <w:t xml:space="preserve"> </w:t>
      </w:r>
      <w:r w:rsidR="00B103F5" w:rsidRPr="000B5C1D">
        <w:rPr>
          <w:highlight w:val="white"/>
        </w:rPr>
        <w:t xml:space="preserve">с таксистом </w:t>
      </w:r>
      <w:r w:rsidRPr="000B5C1D">
        <w:rPr>
          <w:highlight w:val="white"/>
        </w:rPr>
        <w:t>подходят к Шефу, который сидит на корточках и пытается отдышаться, его лицо в крови.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андрей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Ты как?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 xml:space="preserve">Шеф рукой показывает, что всё в норме. </w:t>
      </w:r>
      <w:r w:rsidR="00F775C1" w:rsidRPr="000B5C1D">
        <w:rPr>
          <w:highlight w:val="white"/>
        </w:rPr>
        <w:t>Парни</w:t>
      </w:r>
      <w:r w:rsidRPr="000B5C1D">
        <w:rPr>
          <w:highlight w:val="white"/>
        </w:rPr>
        <w:t xml:space="preserve"> валяются на земле, один без сознания, </w:t>
      </w:r>
      <w:r w:rsidR="00235BAF" w:rsidRPr="000B5C1D">
        <w:rPr>
          <w:highlight w:val="white"/>
        </w:rPr>
        <w:t xml:space="preserve">но уже начинает </w:t>
      </w:r>
      <w:r w:rsidR="00B103F5" w:rsidRPr="000B5C1D">
        <w:rPr>
          <w:highlight w:val="white"/>
        </w:rPr>
        <w:t xml:space="preserve">приходить в себя и что-то </w:t>
      </w:r>
      <w:r w:rsidR="00235BAF" w:rsidRPr="000B5C1D">
        <w:rPr>
          <w:highlight w:val="white"/>
        </w:rPr>
        <w:t xml:space="preserve">мычать, </w:t>
      </w:r>
      <w:r w:rsidR="00B103F5" w:rsidRPr="000B5C1D">
        <w:rPr>
          <w:highlight w:val="white"/>
        </w:rPr>
        <w:t xml:space="preserve">а </w:t>
      </w:r>
      <w:r w:rsidRPr="000B5C1D">
        <w:rPr>
          <w:highlight w:val="white"/>
        </w:rPr>
        <w:t xml:space="preserve">другой </w:t>
      </w:r>
      <w:r w:rsidR="00F775C1" w:rsidRPr="000B5C1D">
        <w:rPr>
          <w:highlight w:val="white"/>
        </w:rPr>
        <w:t xml:space="preserve">на корточках сидит в стороне, </w:t>
      </w:r>
      <w:r w:rsidRPr="000B5C1D">
        <w:rPr>
          <w:highlight w:val="white"/>
        </w:rPr>
        <w:t xml:space="preserve">держится за </w:t>
      </w:r>
      <w:r w:rsidR="00F775C1" w:rsidRPr="000B5C1D">
        <w:rPr>
          <w:highlight w:val="white"/>
        </w:rPr>
        <w:t>кисть</w:t>
      </w:r>
      <w:r w:rsidRPr="000B5C1D">
        <w:rPr>
          <w:highlight w:val="white"/>
        </w:rPr>
        <w:t xml:space="preserve"> и </w:t>
      </w:r>
      <w:r w:rsidR="00F775C1" w:rsidRPr="000B5C1D">
        <w:rPr>
          <w:highlight w:val="white"/>
        </w:rPr>
        <w:t>стонет</w:t>
      </w:r>
      <w:r w:rsidRPr="000B5C1D">
        <w:rPr>
          <w:highlight w:val="white"/>
        </w:rPr>
        <w:t>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 xml:space="preserve">В конце дороги </w:t>
      </w:r>
      <w:r w:rsidR="00235BAF" w:rsidRPr="000B5C1D">
        <w:rPr>
          <w:highlight w:val="white"/>
        </w:rPr>
        <w:t xml:space="preserve">в зоне видимости </w:t>
      </w:r>
      <w:r w:rsidRPr="000B5C1D">
        <w:rPr>
          <w:highlight w:val="white"/>
        </w:rPr>
        <w:t>появляется полицейская машина с включёнными мигалками.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таксист</w:t>
      </w:r>
    </w:p>
    <w:p w:rsidR="00313C13" w:rsidRPr="000B5C1D" w:rsidRDefault="00313C13" w:rsidP="00313C13">
      <w:pPr>
        <w:pStyle w:val="a7"/>
        <w:rPr>
          <w:highlight w:val="white"/>
        </w:rPr>
      </w:pPr>
      <w:r w:rsidRPr="000B5C1D">
        <w:rPr>
          <w:highlight w:val="white"/>
        </w:rPr>
        <w:t>(Андрею)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Валим отсюда!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андрей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Может, останемся объясним.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таксист</w:t>
      </w:r>
    </w:p>
    <w:p w:rsidR="00313C13" w:rsidRPr="000B5C1D" w:rsidRDefault="00313C13" w:rsidP="00313C13">
      <w:pPr>
        <w:pStyle w:val="a7"/>
        <w:rPr>
          <w:highlight w:val="white"/>
        </w:rPr>
      </w:pPr>
      <w:r w:rsidRPr="000B5C1D">
        <w:rPr>
          <w:highlight w:val="white"/>
        </w:rPr>
        <w:t>(показывая на парня1)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А если он сдох</w:t>
      </w:r>
      <w:r w:rsidR="00B103F5" w:rsidRPr="000B5C1D">
        <w:rPr>
          <w:highlight w:val="white"/>
        </w:rPr>
        <w:t>нет</w:t>
      </w:r>
      <w:r w:rsidRPr="000B5C1D">
        <w:rPr>
          <w:highlight w:val="white"/>
        </w:rPr>
        <w:t>? Ты тогда сядешь</w:t>
      </w:r>
    </w:p>
    <w:p w:rsidR="00313C13" w:rsidRPr="000B5C1D" w:rsidRDefault="00313C13" w:rsidP="00313C13">
      <w:pPr>
        <w:pStyle w:val="a7"/>
        <w:rPr>
          <w:highlight w:val="white"/>
        </w:rPr>
      </w:pPr>
      <w:r w:rsidRPr="000B5C1D">
        <w:rPr>
          <w:highlight w:val="white"/>
        </w:rPr>
        <w:t xml:space="preserve"> (Андрей выглядит спокойно и думает)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И на мне условняк висит, мне нельзя.</w:t>
      </w:r>
    </w:p>
    <w:p w:rsidR="00F775C1" w:rsidRPr="000B5C1D" w:rsidRDefault="00F775C1" w:rsidP="00F775C1">
      <w:pPr>
        <w:pStyle w:val="a6"/>
        <w:rPr>
          <w:highlight w:val="white"/>
        </w:rPr>
      </w:pPr>
    </w:p>
    <w:p w:rsidR="00F775C1" w:rsidRPr="000B5C1D" w:rsidRDefault="00655A10" w:rsidP="00F775C1">
      <w:pPr>
        <w:pStyle w:val="a6"/>
        <w:rPr>
          <w:highlight w:val="white"/>
        </w:rPr>
      </w:pPr>
      <w:r w:rsidRPr="000B5C1D">
        <w:rPr>
          <w:highlight w:val="white"/>
        </w:rPr>
        <w:t>шеф</w:t>
      </w:r>
    </w:p>
    <w:p w:rsidR="00F775C1" w:rsidRPr="000B5C1D" w:rsidRDefault="00F775C1" w:rsidP="00F775C1">
      <w:pPr>
        <w:pStyle w:val="a3"/>
        <w:ind w:left="2126"/>
        <w:rPr>
          <w:highlight w:val="white"/>
        </w:rPr>
      </w:pPr>
      <w:r w:rsidRPr="000B5C1D">
        <w:rPr>
          <w:highlight w:val="white"/>
        </w:rPr>
        <w:t>Я с вами.</w:t>
      </w:r>
    </w:p>
    <w:p w:rsidR="00F775C1" w:rsidRPr="000B5C1D" w:rsidRDefault="00F775C1" w:rsidP="00313C13">
      <w:pPr>
        <w:pStyle w:val="a3"/>
        <w:rPr>
          <w:highlight w:val="white"/>
        </w:rPr>
      </w:pPr>
    </w:p>
    <w:p w:rsidR="00313C13" w:rsidRPr="000B5C1D" w:rsidRDefault="00F775C1" w:rsidP="00313C13">
      <w:pPr>
        <w:pStyle w:val="a3"/>
        <w:rPr>
          <w:highlight w:val="white"/>
        </w:rPr>
      </w:pPr>
      <w:r w:rsidRPr="000B5C1D">
        <w:rPr>
          <w:highlight w:val="white"/>
        </w:rPr>
        <w:t>Они втроём садятся в машину</w:t>
      </w:r>
      <w:r w:rsidR="00313C13" w:rsidRPr="000B5C1D">
        <w:rPr>
          <w:highlight w:val="white"/>
        </w:rPr>
        <w:t>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F775C1" w:rsidRPr="000B5C1D" w:rsidRDefault="00F775C1" w:rsidP="00313C13">
      <w:pPr>
        <w:pStyle w:val="a3"/>
        <w:rPr>
          <w:highlight w:val="white"/>
        </w:rPr>
      </w:pPr>
      <w:r w:rsidRPr="000B5C1D">
        <w:rPr>
          <w:highlight w:val="white"/>
        </w:rPr>
        <w:t>Через 10-15 секунд п</w:t>
      </w:r>
      <w:r w:rsidR="00313C13" w:rsidRPr="000B5C1D">
        <w:rPr>
          <w:highlight w:val="white"/>
        </w:rPr>
        <w:t xml:space="preserve">атрульная машина останавливается около парней. </w:t>
      </w:r>
    </w:p>
    <w:p w:rsidR="00F775C1" w:rsidRPr="000B5C1D" w:rsidRDefault="00F775C1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Оттуда выходит трое полицейских. Осматриваются вокруг и осматривают парней.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полицейский1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Что случилось.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парень2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На нас напали, вон из той машины.</w:t>
      </w:r>
    </w:p>
    <w:p w:rsidR="00313C13" w:rsidRPr="000B5C1D" w:rsidRDefault="00313C13" w:rsidP="00313C13">
      <w:pPr>
        <w:pStyle w:val="a6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полицейский2</w:t>
      </w:r>
    </w:p>
    <w:p w:rsidR="00313C13" w:rsidRPr="000B5C1D" w:rsidRDefault="00313C13" w:rsidP="00313C13">
      <w:pPr>
        <w:pStyle w:val="a7"/>
        <w:rPr>
          <w:highlight w:val="white"/>
        </w:rPr>
      </w:pPr>
      <w:r w:rsidRPr="000B5C1D">
        <w:rPr>
          <w:highlight w:val="white"/>
        </w:rPr>
        <w:t>(полицейскому3)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Останься с ними, скорую вызови, а мы погнали.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411A9F" w:rsidP="00313C13">
      <w:pPr>
        <w:pStyle w:val="a3"/>
        <w:rPr>
          <w:highlight w:val="white"/>
        </w:rPr>
      </w:pPr>
      <w:r w:rsidRPr="000B5C1D">
        <w:rPr>
          <w:highlight w:val="white"/>
        </w:rPr>
        <w:t>Полицейские садятся в машину и старту</w:t>
      </w:r>
      <w:r w:rsidR="00235BAF" w:rsidRPr="000B5C1D">
        <w:rPr>
          <w:highlight w:val="white"/>
        </w:rPr>
        <w:t>ю</w:t>
      </w:r>
      <w:r w:rsidRPr="000B5C1D">
        <w:rPr>
          <w:highlight w:val="white"/>
        </w:rPr>
        <w:t>т, не включая сирену и мигалку.</w:t>
      </w:r>
    </w:p>
    <w:p w:rsidR="00313C13" w:rsidRPr="000B5C1D" w:rsidRDefault="00313C13" w:rsidP="00313C13">
      <w:pPr>
        <w:rPr>
          <w:highlight w:val="white"/>
        </w:rPr>
      </w:pPr>
    </w:p>
    <w:p w:rsidR="00AF1C32" w:rsidRDefault="00AF1C32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lastRenderedPageBreak/>
        <w:t>ИНТ. САЛОН АВТОМОБИЛЯ ТАКСИ - НОЧЬ</w:t>
      </w:r>
    </w:p>
    <w:p w:rsidR="00313C13" w:rsidRPr="000B5C1D" w:rsidRDefault="00313C13" w:rsidP="00313C13">
      <w:pPr>
        <w:rPr>
          <w:highlight w:val="white"/>
        </w:rPr>
      </w:pPr>
    </w:p>
    <w:p w:rsidR="00B103F5" w:rsidRPr="000B5C1D" w:rsidRDefault="00313C13" w:rsidP="00313C13">
      <w:pPr>
        <w:rPr>
          <w:rFonts w:ascii="Courier New" w:hAnsi="Courier New" w:cs="Courier New"/>
          <w:highlight w:val="white"/>
        </w:rPr>
      </w:pPr>
      <w:r w:rsidRPr="000B5C1D">
        <w:rPr>
          <w:rFonts w:ascii="Courier New" w:hAnsi="Courier New" w:cs="Courier New"/>
          <w:highlight w:val="white"/>
        </w:rPr>
        <w:t xml:space="preserve">В движении. </w:t>
      </w:r>
    </w:p>
    <w:p w:rsidR="00B103F5" w:rsidRPr="000B5C1D" w:rsidRDefault="00B103F5" w:rsidP="00313C13">
      <w:pPr>
        <w:rPr>
          <w:rFonts w:ascii="Courier New" w:hAnsi="Courier New" w:cs="Courier New"/>
          <w:highlight w:val="white"/>
        </w:rPr>
      </w:pPr>
    </w:p>
    <w:p w:rsidR="00313C13" w:rsidRPr="000B5C1D" w:rsidRDefault="00313C13" w:rsidP="00313C13">
      <w:pPr>
        <w:rPr>
          <w:rFonts w:ascii="Courier New" w:hAnsi="Courier New" w:cs="Courier New"/>
          <w:highlight w:val="white"/>
        </w:rPr>
      </w:pPr>
      <w:r w:rsidRPr="000B5C1D">
        <w:rPr>
          <w:rFonts w:ascii="Courier New" w:hAnsi="Courier New" w:cs="Courier New"/>
          <w:highlight w:val="white"/>
        </w:rPr>
        <w:t xml:space="preserve">Андрей смотрит на Шефа, тот на заднем сиденье вытирает салфеткой кровь с лица. </w:t>
      </w:r>
    </w:p>
    <w:p w:rsidR="00313C13" w:rsidRPr="000B5C1D" w:rsidRDefault="00313C13" w:rsidP="00313C13">
      <w:pPr>
        <w:rPr>
          <w:rFonts w:ascii="Courier New" w:hAnsi="Courier New" w:cs="Courier New"/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андрей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Да брат, попрессовали тебя они. За что хоть если не секрет.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шеф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Тёлка есть у меня…, ну короче, это бывший её…. Так вот….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таксист</w:t>
      </w:r>
    </w:p>
    <w:p w:rsidR="00313C13" w:rsidRPr="000B5C1D" w:rsidRDefault="00313C13" w:rsidP="00313C13">
      <w:pPr>
        <w:pStyle w:val="a7"/>
        <w:rPr>
          <w:highlight w:val="white"/>
        </w:rPr>
      </w:pPr>
      <w:r w:rsidRPr="000B5C1D">
        <w:rPr>
          <w:highlight w:val="white"/>
        </w:rPr>
        <w:t>(смотрит в зеркало заднего вида и перебивает)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За нами мусора. Держитесь  и пристегнитесь.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Андрей пристёгивается, а шеф спокойно продолжает лежать на сиденье.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НАТ. ГОРОД - ПРОСПЕКТ - НОЧЬ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6B4F59" w:rsidP="00313C13">
      <w:pPr>
        <w:pStyle w:val="a3"/>
        <w:rPr>
          <w:highlight w:val="white"/>
        </w:rPr>
      </w:pPr>
      <w:r>
        <w:rPr>
          <w:highlight w:val="white"/>
        </w:rPr>
        <w:t xml:space="preserve">Машина </w:t>
      </w:r>
      <w:r w:rsidR="00313C13" w:rsidRPr="000B5C1D">
        <w:rPr>
          <w:highlight w:val="white"/>
        </w:rPr>
        <w:t>с</w:t>
      </w:r>
      <w:r w:rsidR="00411A9F" w:rsidRPr="000B5C1D">
        <w:rPr>
          <w:highlight w:val="white"/>
        </w:rPr>
        <w:t xml:space="preserve"> обычной двухполосной дороги</w:t>
      </w:r>
      <w:r>
        <w:rPr>
          <w:highlight w:val="white"/>
        </w:rPr>
        <w:t xml:space="preserve"> выезжает</w:t>
      </w:r>
      <w:r w:rsidR="00411A9F" w:rsidRPr="000B5C1D">
        <w:rPr>
          <w:highlight w:val="white"/>
        </w:rPr>
        <w:t xml:space="preserve"> на </w:t>
      </w:r>
      <w:r w:rsidR="00B103F5" w:rsidRPr="000B5C1D">
        <w:rPr>
          <w:highlight w:val="white"/>
        </w:rPr>
        <w:t xml:space="preserve">широкий </w:t>
      </w:r>
      <w:r w:rsidR="00411A9F" w:rsidRPr="000B5C1D">
        <w:rPr>
          <w:highlight w:val="white"/>
        </w:rPr>
        <w:t>проспект</w:t>
      </w:r>
      <w:r w:rsidR="00B103F5" w:rsidRPr="000B5C1D">
        <w:rPr>
          <w:highlight w:val="white"/>
        </w:rPr>
        <w:t xml:space="preserve"> и сразу же</w:t>
      </w:r>
      <w:r w:rsidR="00313C13" w:rsidRPr="000B5C1D">
        <w:rPr>
          <w:highlight w:val="white"/>
        </w:rPr>
        <w:t xml:space="preserve"> </w:t>
      </w:r>
      <w:r w:rsidR="00B103F5" w:rsidRPr="000B5C1D">
        <w:rPr>
          <w:highlight w:val="white"/>
        </w:rPr>
        <w:t>поворачивает</w:t>
      </w:r>
      <w:r w:rsidR="00313C13" w:rsidRPr="000B5C1D">
        <w:rPr>
          <w:highlight w:val="white"/>
        </w:rPr>
        <w:t xml:space="preserve"> на встречную крайнюю правую полосу и едет по встречке.</w:t>
      </w:r>
    </w:p>
    <w:p w:rsidR="00B103F5" w:rsidRPr="000B5C1D" w:rsidRDefault="00B103F5" w:rsidP="00313C13">
      <w:pPr>
        <w:pStyle w:val="a3"/>
        <w:rPr>
          <w:highlight w:val="white"/>
        </w:rPr>
      </w:pPr>
    </w:p>
    <w:p w:rsidR="00B103F5" w:rsidRPr="000B5C1D" w:rsidRDefault="00B103F5" w:rsidP="00313C13">
      <w:pPr>
        <w:pStyle w:val="a3"/>
        <w:rPr>
          <w:highlight w:val="white"/>
        </w:rPr>
      </w:pPr>
      <w:r w:rsidRPr="000B5C1D">
        <w:rPr>
          <w:highlight w:val="white"/>
        </w:rPr>
        <w:t xml:space="preserve">На проспекте большая развязка с эстакадой, заезд на эстакаду находится левее от того места где выехал таксист. Так </w:t>
      </w:r>
      <w:r w:rsidR="006B4F59">
        <w:rPr>
          <w:highlight w:val="white"/>
        </w:rPr>
        <w:t>получается</w:t>
      </w:r>
      <w:r w:rsidRPr="000B5C1D">
        <w:rPr>
          <w:highlight w:val="white"/>
        </w:rPr>
        <w:t>, что бы на неё забраться необходимо проехать по встречке</w:t>
      </w:r>
      <w:r w:rsidR="006B4F59">
        <w:rPr>
          <w:highlight w:val="white"/>
        </w:rPr>
        <w:t xml:space="preserve"> до начало подъёма на эстакаду</w:t>
      </w:r>
      <w:r w:rsidRPr="000B5C1D">
        <w:rPr>
          <w:highlight w:val="white"/>
        </w:rPr>
        <w:t>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 xml:space="preserve">Полиция только </w:t>
      </w:r>
      <w:r w:rsidR="00B103F5" w:rsidRPr="000B5C1D">
        <w:rPr>
          <w:highlight w:val="white"/>
        </w:rPr>
        <w:t>подъезжает к проспекту</w:t>
      </w:r>
      <w:r w:rsidRPr="000B5C1D">
        <w:rPr>
          <w:highlight w:val="white"/>
        </w:rPr>
        <w:t>. Также выезжает на встречку</w:t>
      </w:r>
      <w:r w:rsidR="00411A9F" w:rsidRPr="000B5C1D">
        <w:rPr>
          <w:highlight w:val="white"/>
        </w:rPr>
        <w:t>, только более осторожно</w:t>
      </w:r>
      <w:r w:rsidRPr="000B5C1D">
        <w:rPr>
          <w:highlight w:val="white"/>
        </w:rPr>
        <w:t>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В этот момент такси сворачивает на эстакаду</w:t>
      </w:r>
      <w:r w:rsidR="00B103F5" w:rsidRPr="000B5C1D">
        <w:rPr>
          <w:highlight w:val="white"/>
        </w:rPr>
        <w:t xml:space="preserve"> и едет вверх</w:t>
      </w:r>
      <w:r w:rsidRPr="000B5C1D">
        <w:rPr>
          <w:highlight w:val="white"/>
        </w:rPr>
        <w:t>, на минуту скрываясь из виду полиции</w:t>
      </w:r>
      <w:r w:rsidR="00B103F5" w:rsidRPr="000B5C1D">
        <w:rPr>
          <w:highlight w:val="white"/>
        </w:rPr>
        <w:t xml:space="preserve"> за </w:t>
      </w:r>
      <w:r w:rsidR="006B4F59">
        <w:rPr>
          <w:highlight w:val="white"/>
        </w:rPr>
        <w:t>заграждениями</w:t>
      </w:r>
      <w:r w:rsidR="00B103F5" w:rsidRPr="000B5C1D">
        <w:rPr>
          <w:highlight w:val="white"/>
        </w:rPr>
        <w:t xml:space="preserve"> эстакады</w:t>
      </w:r>
      <w:r w:rsidRPr="000B5C1D">
        <w:rPr>
          <w:highlight w:val="white"/>
        </w:rPr>
        <w:t>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 xml:space="preserve">Полиция также выезжает со встречки на эстакаду, но задерживается на </w:t>
      </w:r>
      <w:r w:rsidR="00411A9F" w:rsidRPr="000B5C1D">
        <w:rPr>
          <w:highlight w:val="white"/>
        </w:rPr>
        <w:t xml:space="preserve">несколько секунд, так как на эстакаду </w:t>
      </w:r>
      <w:r w:rsidR="00B103F5" w:rsidRPr="000B5C1D">
        <w:rPr>
          <w:highlight w:val="white"/>
        </w:rPr>
        <w:t xml:space="preserve">уже </w:t>
      </w:r>
      <w:r w:rsidR="00411A9F" w:rsidRPr="000B5C1D">
        <w:rPr>
          <w:highlight w:val="white"/>
        </w:rPr>
        <w:t>поднимаются две фуры</w:t>
      </w:r>
      <w:r w:rsidR="00B103F5" w:rsidRPr="000B5C1D">
        <w:rPr>
          <w:highlight w:val="white"/>
        </w:rPr>
        <w:t xml:space="preserve"> и не дают быстро выехать полиции</w:t>
      </w:r>
      <w:r w:rsidR="00411A9F" w:rsidRPr="000B5C1D">
        <w:rPr>
          <w:highlight w:val="white"/>
        </w:rPr>
        <w:t>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 xml:space="preserve">В это время на эстакаде, </w:t>
      </w:r>
      <w:r w:rsidR="006B4F59">
        <w:rPr>
          <w:highlight w:val="white"/>
        </w:rPr>
        <w:t>(</w:t>
      </w:r>
      <w:r w:rsidRPr="000B5C1D">
        <w:rPr>
          <w:highlight w:val="white"/>
        </w:rPr>
        <w:t xml:space="preserve">разделительного бордюра </w:t>
      </w:r>
      <w:r w:rsidR="00B103F5" w:rsidRPr="000B5C1D">
        <w:rPr>
          <w:highlight w:val="white"/>
        </w:rPr>
        <w:t xml:space="preserve">на ней </w:t>
      </w:r>
      <w:r w:rsidRPr="000B5C1D">
        <w:rPr>
          <w:highlight w:val="white"/>
        </w:rPr>
        <w:t>нет</w:t>
      </w:r>
      <w:r w:rsidR="006B4F59">
        <w:rPr>
          <w:highlight w:val="white"/>
        </w:rPr>
        <w:t>)</w:t>
      </w:r>
      <w:r w:rsidRPr="000B5C1D">
        <w:rPr>
          <w:highlight w:val="white"/>
        </w:rPr>
        <w:t>, машина такси</w:t>
      </w:r>
      <w:r w:rsidR="00B103F5" w:rsidRPr="000B5C1D">
        <w:rPr>
          <w:highlight w:val="white"/>
        </w:rPr>
        <w:t>, уже на спуске</w:t>
      </w:r>
      <w:r w:rsidRPr="000B5C1D">
        <w:rPr>
          <w:highlight w:val="white"/>
        </w:rPr>
        <w:t xml:space="preserve"> делает резкий разворот через две сплошные и едет уже</w:t>
      </w:r>
      <w:r w:rsidR="000B5C1D" w:rsidRPr="000B5C1D">
        <w:rPr>
          <w:highlight w:val="white"/>
        </w:rPr>
        <w:t>,</w:t>
      </w:r>
      <w:r w:rsidRPr="000B5C1D">
        <w:rPr>
          <w:highlight w:val="white"/>
        </w:rPr>
        <w:t xml:space="preserve"> </w:t>
      </w:r>
      <w:r w:rsidR="000B5C1D" w:rsidRPr="000B5C1D">
        <w:rPr>
          <w:highlight w:val="white"/>
        </w:rPr>
        <w:t>поднимаясь по эстакаде, как бы навстречу полиции</w:t>
      </w:r>
      <w:r w:rsidRPr="000B5C1D">
        <w:rPr>
          <w:highlight w:val="white"/>
        </w:rPr>
        <w:t>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411A9F" w:rsidP="00313C13">
      <w:pPr>
        <w:pStyle w:val="a3"/>
        <w:rPr>
          <w:highlight w:val="white"/>
        </w:rPr>
      </w:pPr>
      <w:r w:rsidRPr="000B5C1D">
        <w:rPr>
          <w:highlight w:val="white"/>
        </w:rPr>
        <w:t>Полиция поднимается по эстакаде, а т</w:t>
      </w:r>
      <w:r w:rsidR="00313C13" w:rsidRPr="000B5C1D">
        <w:rPr>
          <w:highlight w:val="white"/>
        </w:rPr>
        <w:t xml:space="preserve">акси </w:t>
      </w:r>
      <w:r w:rsidR="000B5C1D" w:rsidRPr="000B5C1D">
        <w:rPr>
          <w:highlight w:val="white"/>
        </w:rPr>
        <w:t xml:space="preserve">в этот момент </w:t>
      </w:r>
      <w:r w:rsidR="00313C13" w:rsidRPr="000B5C1D">
        <w:rPr>
          <w:highlight w:val="white"/>
        </w:rPr>
        <w:t xml:space="preserve">спускается с эстакады. В </w:t>
      </w:r>
      <w:r w:rsidRPr="000B5C1D">
        <w:rPr>
          <w:highlight w:val="white"/>
        </w:rPr>
        <w:t>салоне все пассажиры пригнулись и полицейские их не замечают.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Где-то на спуске с эстакады полицейская машина притормаживает и разворачивается.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Такси спустившись с эстакады, резко перестраивается в правую полосу нижней проезжей части</w:t>
      </w:r>
      <w:r w:rsidR="00411A9F" w:rsidRPr="000B5C1D">
        <w:rPr>
          <w:highlight w:val="white"/>
        </w:rPr>
        <w:t xml:space="preserve"> (дублёра)</w:t>
      </w:r>
      <w:r w:rsidRPr="000B5C1D">
        <w:rPr>
          <w:highlight w:val="white"/>
        </w:rPr>
        <w:t xml:space="preserve"> и </w:t>
      </w:r>
      <w:r w:rsidR="00411A9F" w:rsidRPr="000B5C1D">
        <w:rPr>
          <w:highlight w:val="white"/>
        </w:rPr>
        <w:t xml:space="preserve">резко  по встречке </w:t>
      </w:r>
      <w:r w:rsidRPr="000B5C1D">
        <w:rPr>
          <w:highlight w:val="white"/>
        </w:rPr>
        <w:t>сдаёт назад.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Полицейская машина, спускаясь с эстакады, так же как ехала такси, не замечает их и уезжает вдаль по ходу движения.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Такси немного проехав задом, сворачивает во дворы и паркуется между двумя грузовиками.</w:t>
      </w:r>
      <w:r w:rsidR="00411A9F" w:rsidRPr="000B5C1D">
        <w:rPr>
          <w:highlight w:val="white"/>
        </w:rPr>
        <w:t xml:space="preserve"> Фары выключаются.</w:t>
      </w:r>
    </w:p>
    <w:p w:rsidR="00313C13" w:rsidRPr="000C3E80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ИНТ. САЛОН АВТОМОБИЛЯ ТАКСИ - НОЧЬ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Таксист паруется между двумя грузовиками во дворе, выключает весь свет фар.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Из дворов выезжает автомобиль ДПС.</w:t>
      </w:r>
    </w:p>
    <w:p w:rsidR="00313C13" w:rsidRPr="000B5C1D" w:rsidRDefault="00313C13" w:rsidP="00313C13">
      <w:pPr>
        <w:pStyle w:val="a6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таксист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Пригнитесь.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андрей</w:t>
      </w:r>
    </w:p>
    <w:p w:rsidR="00313C13" w:rsidRPr="000B5C1D" w:rsidRDefault="00313C13" w:rsidP="00313C13">
      <w:pPr>
        <w:pStyle w:val="a7"/>
        <w:rPr>
          <w:highlight w:val="white"/>
        </w:rPr>
      </w:pPr>
      <w:r w:rsidRPr="000B5C1D">
        <w:rPr>
          <w:highlight w:val="white"/>
        </w:rPr>
        <w:t>(откидывает сиденье в лежачее состояние)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Да это вроде не те</w:t>
      </w:r>
      <w:r w:rsidR="009636DF" w:rsidRPr="000B5C1D">
        <w:rPr>
          <w:highlight w:val="white"/>
        </w:rPr>
        <w:t xml:space="preserve"> менты</w:t>
      </w:r>
      <w:r w:rsidRPr="000B5C1D">
        <w:rPr>
          <w:highlight w:val="white"/>
        </w:rPr>
        <w:t>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>Таксист откидывает сиденье в лежачее состояние, а Шеф пригибается. Автомобиль ДПС проезжает мимо.</w:t>
      </w:r>
      <w:r w:rsidR="000403EA" w:rsidRPr="000B5C1D">
        <w:rPr>
          <w:highlight w:val="white"/>
        </w:rPr>
        <w:t xml:space="preserve"> </w:t>
      </w:r>
    </w:p>
    <w:p w:rsidR="00313C13" w:rsidRPr="000B5C1D" w:rsidRDefault="00313C13" w:rsidP="00313C13">
      <w:pPr>
        <w:pStyle w:val="a3"/>
        <w:rPr>
          <w:highlight w:val="white"/>
        </w:rPr>
      </w:pPr>
      <w:r w:rsidRPr="000B5C1D">
        <w:rPr>
          <w:highlight w:val="white"/>
        </w:rPr>
        <w:t xml:space="preserve"> </w:t>
      </w: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андрей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 xml:space="preserve">Слышь, брат. Ну, </w:t>
      </w:r>
      <w:r w:rsidR="00235BAF" w:rsidRPr="000B5C1D">
        <w:rPr>
          <w:highlight w:val="white"/>
        </w:rPr>
        <w:t>до</w:t>
      </w:r>
      <w:r w:rsidRPr="000B5C1D">
        <w:rPr>
          <w:highlight w:val="white"/>
        </w:rPr>
        <w:t xml:space="preserve">рассказывай, как ты так попал то? 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шеф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Один из них её бывший муж, кончита нарк</w:t>
      </w:r>
      <w:r w:rsidR="00235BAF" w:rsidRPr="000B5C1D">
        <w:rPr>
          <w:highlight w:val="white"/>
        </w:rPr>
        <w:t>оман</w:t>
      </w:r>
      <w:r w:rsidRPr="000B5C1D">
        <w:rPr>
          <w:highlight w:val="white"/>
        </w:rPr>
        <w:t>, она мне ничего про него не рассказывала, только сегодня я об этом узнал.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андрей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И? Он от тебя что хотел?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AF1C32" w:rsidRDefault="00AF1C32" w:rsidP="00313C13">
      <w:pPr>
        <w:pStyle w:val="a6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lastRenderedPageBreak/>
        <w:t>шеф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На выходе словами зацепились, слово за слово и вот…. А ей он житья не даёт, что-то хочет от неё, а сам не помогает. Ребёнок есть.</w:t>
      </w:r>
      <w:r w:rsidR="00235BAF" w:rsidRPr="000B5C1D">
        <w:rPr>
          <w:highlight w:val="white"/>
        </w:rPr>
        <w:t xml:space="preserve"> А я подкидываю ей деньжат.</w:t>
      </w:r>
    </w:p>
    <w:p w:rsidR="00313C13" w:rsidRPr="000B5C1D" w:rsidRDefault="00313C13" w:rsidP="009636DF">
      <w:pPr>
        <w:pStyle w:val="a7"/>
        <w:rPr>
          <w:highlight w:val="white"/>
        </w:rPr>
      </w:pPr>
      <w:r w:rsidRPr="000B5C1D">
        <w:rPr>
          <w:highlight w:val="white"/>
        </w:rPr>
        <w:t xml:space="preserve"> </w:t>
      </w:r>
    </w:p>
    <w:p w:rsidR="00313C13" w:rsidRPr="000B5C1D" w:rsidRDefault="00630E44" w:rsidP="00630E44">
      <w:pPr>
        <w:pStyle w:val="a5"/>
        <w:ind w:left="0"/>
        <w:rPr>
          <w:highlight w:val="white"/>
        </w:rPr>
      </w:pPr>
      <w:r w:rsidRPr="000B5C1D">
        <w:rPr>
          <w:highlight w:val="white"/>
        </w:rPr>
        <w:t>Андрей приоткрывает окно.</w:t>
      </w:r>
    </w:p>
    <w:p w:rsidR="00630E44" w:rsidRPr="000B5C1D" w:rsidRDefault="00630E44" w:rsidP="00630E44">
      <w:pPr>
        <w:pStyle w:val="a5"/>
        <w:ind w:left="0"/>
        <w:rPr>
          <w:highlight w:val="white"/>
        </w:rPr>
      </w:pPr>
    </w:p>
    <w:p w:rsidR="00313C13" w:rsidRPr="000B5C1D" w:rsidRDefault="000B5C1D" w:rsidP="00313C13">
      <w:pPr>
        <w:pStyle w:val="a3"/>
        <w:rPr>
          <w:highlight w:val="white"/>
        </w:rPr>
      </w:pPr>
      <w:r>
        <w:rPr>
          <w:highlight w:val="white"/>
        </w:rPr>
        <w:t xml:space="preserve">СМЕНА КАДРА: </w:t>
      </w:r>
      <w:r w:rsidR="00630E44" w:rsidRPr="000B5C1D">
        <w:rPr>
          <w:highlight w:val="white"/>
        </w:rPr>
        <w:t>Андрей, шеф и таксист лежат на откинутых сиденьях в машине</w:t>
      </w:r>
      <w:r w:rsidR="00313C13" w:rsidRPr="000B5C1D">
        <w:rPr>
          <w:highlight w:val="white"/>
        </w:rPr>
        <w:t>.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630E44" w:rsidP="00313C13">
      <w:pPr>
        <w:pStyle w:val="a6"/>
        <w:rPr>
          <w:highlight w:val="white"/>
        </w:rPr>
      </w:pPr>
      <w:r w:rsidRPr="000B5C1D">
        <w:rPr>
          <w:highlight w:val="white"/>
        </w:rPr>
        <w:t>андрей</w:t>
      </w:r>
      <w:r w:rsidR="00313C13" w:rsidRPr="000B5C1D">
        <w:rPr>
          <w:highlight w:val="white"/>
        </w:rPr>
        <w:t xml:space="preserve"> </w:t>
      </w:r>
    </w:p>
    <w:p w:rsidR="00313C13" w:rsidRPr="000B5C1D" w:rsidRDefault="00313C13" w:rsidP="00313C13">
      <w:pPr>
        <w:pStyle w:val="a7"/>
        <w:rPr>
          <w:highlight w:val="white"/>
        </w:rPr>
      </w:pPr>
      <w:r w:rsidRPr="000B5C1D">
        <w:rPr>
          <w:highlight w:val="white"/>
        </w:rPr>
        <w:t>(</w:t>
      </w:r>
      <w:r w:rsidR="00630E44" w:rsidRPr="000B5C1D">
        <w:rPr>
          <w:highlight w:val="white"/>
        </w:rPr>
        <w:t>рассказывает шефу</w:t>
      </w:r>
      <w:r w:rsidRPr="000B5C1D">
        <w:rPr>
          <w:highlight w:val="white"/>
        </w:rPr>
        <w:t>)</w:t>
      </w:r>
    </w:p>
    <w:p w:rsidR="00313C13" w:rsidRPr="000B5C1D" w:rsidRDefault="00630E44" w:rsidP="00630E44">
      <w:pPr>
        <w:pStyle w:val="a5"/>
        <w:rPr>
          <w:highlight w:val="white"/>
        </w:rPr>
      </w:pPr>
      <w:r w:rsidRPr="000B5C1D">
        <w:rPr>
          <w:highlight w:val="white"/>
        </w:rPr>
        <w:t>И вот мы поехали её искать</w:t>
      </w:r>
      <w:r w:rsidR="00313C13" w:rsidRPr="000B5C1D">
        <w:rPr>
          <w:highlight w:val="white"/>
        </w:rPr>
        <w:t xml:space="preserve">. </w:t>
      </w:r>
    </w:p>
    <w:p w:rsidR="006512C7" w:rsidRPr="000B5C1D" w:rsidRDefault="006512C7" w:rsidP="00313C13">
      <w:pPr>
        <w:pStyle w:val="a3"/>
        <w:rPr>
          <w:highlight w:val="white"/>
        </w:rPr>
      </w:pPr>
    </w:p>
    <w:p w:rsidR="00313C13" w:rsidRPr="000B5C1D" w:rsidRDefault="00630E44" w:rsidP="00313C13">
      <w:pPr>
        <w:pStyle w:val="a6"/>
        <w:rPr>
          <w:highlight w:val="white"/>
        </w:rPr>
      </w:pPr>
      <w:r w:rsidRPr="000B5C1D">
        <w:rPr>
          <w:highlight w:val="white"/>
        </w:rPr>
        <w:t>ШЕФ</w:t>
      </w:r>
    </w:p>
    <w:p w:rsidR="00313C13" w:rsidRPr="000B5C1D" w:rsidRDefault="006512C7" w:rsidP="00313C13">
      <w:pPr>
        <w:pStyle w:val="a5"/>
        <w:rPr>
          <w:highlight w:val="white"/>
        </w:rPr>
      </w:pPr>
      <w:r w:rsidRPr="000B5C1D">
        <w:rPr>
          <w:highlight w:val="white"/>
        </w:rPr>
        <w:t xml:space="preserve">Знаешь чего? </w:t>
      </w:r>
      <w:r w:rsidR="00313C13" w:rsidRPr="000B5C1D">
        <w:rPr>
          <w:highlight w:val="white"/>
        </w:rPr>
        <w:t xml:space="preserve">В Марьино ещё есть </w:t>
      </w:r>
      <w:r w:rsidRPr="000B5C1D">
        <w:rPr>
          <w:highlight w:val="white"/>
        </w:rPr>
        <w:t xml:space="preserve">Проектируемый </w:t>
      </w:r>
      <w:r w:rsidR="00313C13" w:rsidRPr="000B5C1D">
        <w:rPr>
          <w:highlight w:val="white"/>
        </w:rPr>
        <w:t>проезд с похожими цифрами.</w:t>
      </w:r>
      <w:r w:rsidR="00630E44" w:rsidRPr="000B5C1D">
        <w:rPr>
          <w:highlight w:val="white"/>
        </w:rPr>
        <w:t xml:space="preserve"> У меня там контора была.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313C13" w:rsidP="00313C13">
      <w:pPr>
        <w:pStyle w:val="a6"/>
        <w:rPr>
          <w:highlight w:val="white"/>
        </w:rPr>
      </w:pPr>
      <w:r w:rsidRPr="000B5C1D">
        <w:rPr>
          <w:highlight w:val="white"/>
        </w:rPr>
        <w:t>андрей</w:t>
      </w:r>
    </w:p>
    <w:p w:rsidR="00313C13" w:rsidRPr="000B5C1D" w:rsidRDefault="00313C13" w:rsidP="00313C13">
      <w:pPr>
        <w:pStyle w:val="a7"/>
        <w:rPr>
          <w:highlight w:val="white"/>
        </w:rPr>
      </w:pPr>
      <w:r w:rsidRPr="000B5C1D">
        <w:rPr>
          <w:highlight w:val="white"/>
        </w:rPr>
        <w:t>(задумывается)</w:t>
      </w:r>
    </w:p>
    <w:p w:rsidR="00313C13" w:rsidRPr="000B5C1D" w:rsidRDefault="00313C13" w:rsidP="00313C13">
      <w:pPr>
        <w:pStyle w:val="a5"/>
        <w:rPr>
          <w:highlight w:val="white"/>
        </w:rPr>
      </w:pPr>
      <w:r w:rsidRPr="000B5C1D">
        <w:rPr>
          <w:highlight w:val="white"/>
        </w:rPr>
        <w:t>А она ведь сворачивала на Люблинку</w:t>
      </w:r>
      <w:r w:rsidR="006512C7" w:rsidRPr="000B5C1D">
        <w:rPr>
          <w:highlight w:val="white"/>
        </w:rPr>
        <w:t>! Точно!</w:t>
      </w:r>
    </w:p>
    <w:p w:rsidR="00313C13" w:rsidRPr="000B5C1D" w:rsidRDefault="00313C13" w:rsidP="00313C13">
      <w:pPr>
        <w:pStyle w:val="a5"/>
        <w:rPr>
          <w:highlight w:val="white"/>
        </w:rPr>
      </w:pPr>
    </w:p>
    <w:p w:rsidR="00313C13" w:rsidRPr="000B5C1D" w:rsidRDefault="00630E44" w:rsidP="00313C13">
      <w:pPr>
        <w:pStyle w:val="a6"/>
        <w:rPr>
          <w:highlight w:val="white"/>
        </w:rPr>
      </w:pPr>
      <w:r w:rsidRPr="000B5C1D">
        <w:rPr>
          <w:highlight w:val="white"/>
        </w:rPr>
        <w:t>шеф</w:t>
      </w:r>
    </w:p>
    <w:p w:rsidR="00313C13" w:rsidRPr="000B5C1D" w:rsidRDefault="00630E44" w:rsidP="00313C13">
      <w:pPr>
        <w:pStyle w:val="a3"/>
        <w:ind w:left="2126" w:right="2126"/>
        <w:rPr>
          <w:highlight w:val="white"/>
        </w:rPr>
      </w:pPr>
      <w:r w:rsidRPr="000B5C1D">
        <w:rPr>
          <w:highlight w:val="white"/>
        </w:rPr>
        <w:t>По дороге как раз меня выбросите</w:t>
      </w:r>
      <w:r w:rsidR="006512C7" w:rsidRPr="000B5C1D">
        <w:rPr>
          <w:highlight w:val="white"/>
        </w:rPr>
        <w:t>.</w:t>
      </w:r>
    </w:p>
    <w:p w:rsidR="00313C13" w:rsidRPr="000B5C1D" w:rsidRDefault="00313C13" w:rsidP="00313C13">
      <w:pPr>
        <w:pStyle w:val="a3"/>
        <w:rPr>
          <w:highlight w:val="white"/>
        </w:rPr>
      </w:pPr>
    </w:p>
    <w:p w:rsidR="00313C13" w:rsidRPr="000B5C1D" w:rsidRDefault="006512C7" w:rsidP="00313C13">
      <w:pPr>
        <w:pStyle w:val="a3"/>
        <w:rPr>
          <w:highlight w:val="white"/>
        </w:rPr>
      </w:pPr>
      <w:r w:rsidRPr="000B5C1D">
        <w:rPr>
          <w:highlight w:val="white"/>
        </w:rPr>
        <w:t>Таксист заводит машину.</w:t>
      </w:r>
    </w:p>
    <w:p w:rsidR="000B5C1D" w:rsidRDefault="000B5C1D" w:rsidP="000B5C1D">
      <w:pPr>
        <w:pStyle w:val="a3"/>
        <w:rPr>
          <w:highlight w:val="white"/>
        </w:rPr>
      </w:pPr>
    </w:p>
    <w:p w:rsidR="000B5C1D" w:rsidRPr="000B5C1D" w:rsidRDefault="000B5C1D" w:rsidP="000B5C1D">
      <w:pPr>
        <w:pStyle w:val="a3"/>
        <w:rPr>
          <w:highlight w:val="white"/>
        </w:rPr>
      </w:pPr>
      <w:r w:rsidRPr="000B5C1D">
        <w:rPr>
          <w:highlight w:val="white"/>
        </w:rPr>
        <w:t>ИНТ. ЧИЛАУТ НОЧНОГО КЛУБА - НОЧЬ</w:t>
      </w:r>
    </w:p>
    <w:p w:rsidR="000B5C1D" w:rsidRPr="000B5C1D" w:rsidRDefault="000B5C1D" w:rsidP="000B5C1D">
      <w:pPr>
        <w:pStyle w:val="a3"/>
        <w:rPr>
          <w:highlight w:val="white"/>
        </w:rPr>
      </w:pPr>
    </w:p>
    <w:p w:rsidR="000B5C1D" w:rsidRPr="000B5C1D" w:rsidRDefault="000B5C1D" w:rsidP="000B5C1D">
      <w:pPr>
        <w:pStyle w:val="a3"/>
        <w:rPr>
          <w:highlight w:val="white"/>
        </w:rPr>
      </w:pPr>
      <w:r w:rsidRPr="000B5C1D">
        <w:rPr>
          <w:highlight w:val="white"/>
        </w:rPr>
        <w:t>На диване сидит Миша и РУСЛАН (худощавый, 30 лет). Перед ними стол, на котором алкоголь, лимоны и кредитная карта. Слышна приглушенная клубная музыка.</w:t>
      </w:r>
    </w:p>
    <w:p w:rsidR="000B5C1D" w:rsidRPr="000B5C1D" w:rsidRDefault="000B5C1D" w:rsidP="000B5C1D">
      <w:pPr>
        <w:pStyle w:val="a3"/>
        <w:rPr>
          <w:highlight w:val="white"/>
        </w:rPr>
      </w:pPr>
    </w:p>
    <w:p w:rsidR="000B5C1D" w:rsidRPr="000B5C1D" w:rsidRDefault="000B5C1D" w:rsidP="000B5C1D">
      <w:pPr>
        <w:pStyle w:val="a3"/>
        <w:rPr>
          <w:highlight w:val="white"/>
        </w:rPr>
      </w:pPr>
      <w:r w:rsidRPr="000B5C1D">
        <w:rPr>
          <w:highlight w:val="white"/>
        </w:rPr>
        <w:t>Миша высыпает белый порошок на стол и делает дорожку. Потом достаёт из кармана трубочку и вынюхивает дорожку.</w:t>
      </w:r>
    </w:p>
    <w:p w:rsidR="000B5C1D" w:rsidRPr="000B5C1D" w:rsidRDefault="000B5C1D" w:rsidP="000B5C1D">
      <w:pPr>
        <w:pStyle w:val="a5"/>
        <w:rPr>
          <w:highlight w:val="white"/>
        </w:rPr>
      </w:pPr>
    </w:p>
    <w:p w:rsidR="000B5C1D" w:rsidRPr="000B5C1D" w:rsidRDefault="000B5C1D" w:rsidP="000B5C1D">
      <w:pPr>
        <w:pStyle w:val="a3"/>
        <w:rPr>
          <w:highlight w:val="white"/>
        </w:rPr>
      </w:pPr>
      <w:r w:rsidRPr="000B5C1D">
        <w:rPr>
          <w:highlight w:val="white"/>
        </w:rPr>
        <w:t xml:space="preserve">Руслан ухмыляется. Пьёт алкоголь. </w:t>
      </w:r>
    </w:p>
    <w:p w:rsidR="000B5C1D" w:rsidRPr="000B5C1D" w:rsidRDefault="000B5C1D" w:rsidP="000B5C1D">
      <w:pPr>
        <w:pStyle w:val="a3"/>
        <w:rPr>
          <w:highlight w:val="white"/>
        </w:rPr>
      </w:pPr>
    </w:p>
    <w:p w:rsidR="000B5C1D" w:rsidRPr="000B5C1D" w:rsidRDefault="000B5C1D" w:rsidP="000B5C1D">
      <w:pPr>
        <w:pStyle w:val="a3"/>
        <w:rPr>
          <w:highlight w:val="white"/>
        </w:rPr>
      </w:pPr>
      <w:r w:rsidRPr="000B5C1D">
        <w:rPr>
          <w:highlight w:val="white"/>
        </w:rPr>
        <w:t xml:space="preserve">В чилаут заходит Камила. Она садится на диван и пытается отдышаться после танца. </w:t>
      </w:r>
    </w:p>
    <w:p w:rsidR="000B5C1D" w:rsidRPr="000B5C1D" w:rsidRDefault="000B5C1D" w:rsidP="000B5C1D">
      <w:pPr>
        <w:pStyle w:val="a3"/>
        <w:rPr>
          <w:highlight w:val="white"/>
        </w:rPr>
      </w:pPr>
    </w:p>
    <w:p w:rsidR="000B5C1D" w:rsidRPr="000B5C1D" w:rsidRDefault="000B5C1D" w:rsidP="000B5C1D">
      <w:pPr>
        <w:pStyle w:val="a3"/>
        <w:rPr>
          <w:highlight w:val="white"/>
        </w:rPr>
      </w:pPr>
      <w:r w:rsidRPr="000B5C1D">
        <w:rPr>
          <w:highlight w:val="white"/>
        </w:rPr>
        <w:t xml:space="preserve">Она берёт со стола брелок и из него высыпает порошок на стол. </w:t>
      </w:r>
    </w:p>
    <w:p w:rsidR="00655A10" w:rsidRPr="000C3E80" w:rsidRDefault="00655A10" w:rsidP="00313C13">
      <w:pPr>
        <w:pStyle w:val="a3"/>
        <w:rPr>
          <w:highlight w:val="white"/>
        </w:rPr>
      </w:pPr>
    </w:p>
    <w:p w:rsidR="00AF1C32" w:rsidRDefault="00AF1C32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lastRenderedPageBreak/>
        <w:t>ИНТ. КОМНАТА ХИМИКА – НОЧЬ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На кровати с железными спинками лежит привязанная Ольга. Её руки и ноги расставлены в 4 стороны, они прикованы цепями с наручниками к разным уголкам спинки</w:t>
      </w:r>
      <w:r w:rsidR="000B5C1D" w:rsidRPr="000B5C1D">
        <w:rPr>
          <w:highlight w:val="white"/>
        </w:rPr>
        <w:t xml:space="preserve"> кровати</w:t>
      </w:r>
      <w:r w:rsidRPr="000B5C1D">
        <w:rPr>
          <w:highlight w:val="white"/>
        </w:rPr>
        <w:t xml:space="preserve">, но натянуты не сильно, так что немного согнуть их </w:t>
      </w:r>
      <w:r w:rsidR="000B5C1D" w:rsidRPr="000B5C1D">
        <w:rPr>
          <w:highlight w:val="white"/>
        </w:rPr>
        <w:t>в суставах реально</w:t>
      </w:r>
      <w:r w:rsidRPr="000B5C1D">
        <w:rPr>
          <w:highlight w:val="white"/>
        </w:rPr>
        <w:t xml:space="preserve">. 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Ольга лежит в одежде, в своём плащ</w:t>
      </w:r>
      <w:r w:rsidR="000B5C1D" w:rsidRPr="000B5C1D">
        <w:rPr>
          <w:highlight w:val="white"/>
        </w:rPr>
        <w:t>ике</w:t>
      </w:r>
      <w:r w:rsidRPr="000B5C1D">
        <w:rPr>
          <w:highlight w:val="white"/>
        </w:rPr>
        <w:t xml:space="preserve">, без обуви. Её глаза закрыты. Рот заткнут </w:t>
      </w:r>
      <w:r w:rsidR="000B5C1D" w:rsidRPr="000B5C1D">
        <w:rPr>
          <w:highlight w:val="white"/>
        </w:rPr>
        <w:t>кляпом</w:t>
      </w:r>
      <w:r w:rsidRPr="000B5C1D">
        <w:rPr>
          <w:highlight w:val="white"/>
        </w:rPr>
        <w:t xml:space="preserve">. </w:t>
      </w:r>
      <w:r w:rsidRPr="000B5C1D">
        <w:t>Один монитор</w:t>
      </w:r>
      <w:r w:rsidRPr="000B5C1D">
        <w:rPr>
          <w:highlight w:val="white"/>
        </w:rPr>
        <w:t xml:space="preserve"> включён и на нём видна трансляция с камер наружного наблюдения у въезда в промзону, и </w:t>
      </w:r>
      <w:r w:rsidR="000B5C1D" w:rsidRPr="000B5C1D">
        <w:rPr>
          <w:highlight w:val="white"/>
        </w:rPr>
        <w:t>вором окне</w:t>
      </w:r>
      <w:r w:rsidRPr="000B5C1D">
        <w:rPr>
          <w:highlight w:val="white"/>
        </w:rPr>
        <w:t xml:space="preserve"> территори</w:t>
      </w:r>
      <w:r w:rsidR="000B5C1D" w:rsidRPr="000B5C1D">
        <w:rPr>
          <w:highlight w:val="white"/>
        </w:rPr>
        <w:t xml:space="preserve">я </w:t>
      </w:r>
      <w:r w:rsidRPr="000B5C1D">
        <w:rPr>
          <w:highlight w:val="white"/>
        </w:rPr>
        <w:t>промзоны.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0B5C1D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Ольга открывает глаза. У неё паника, но кричать она не может</w:t>
      </w:r>
      <w:r w:rsidR="000B5C1D" w:rsidRPr="000B5C1D">
        <w:rPr>
          <w:highlight w:val="white"/>
        </w:rPr>
        <w:t xml:space="preserve"> и</w:t>
      </w:r>
      <w:r w:rsidRPr="000B5C1D">
        <w:rPr>
          <w:highlight w:val="white"/>
        </w:rPr>
        <w:t xml:space="preserve"> пытается дёрнуть руками и ногами, но тщетно.</w:t>
      </w:r>
    </w:p>
    <w:p w:rsidR="000B5C1D" w:rsidRPr="000B5C1D" w:rsidRDefault="000B5C1D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Из туалета выходит Химик с чайником и ставит его кипятиться.</w:t>
      </w:r>
    </w:p>
    <w:p w:rsidR="009D35CB" w:rsidRPr="000B5C1D" w:rsidRDefault="009D35CB" w:rsidP="009D35CB">
      <w:pPr>
        <w:pStyle w:val="a6"/>
        <w:rPr>
          <w:highlight w:val="white"/>
        </w:rPr>
      </w:pPr>
    </w:p>
    <w:p w:rsidR="009D35CB" w:rsidRPr="000B5C1D" w:rsidRDefault="009D35CB" w:rsidP="009D35CB">
      <w:pPr>
        <w:pStyle w:val="a6"/>
        <w:rPr>
          <w:highlight w:val="white"/>
        </w:rPr>
      </w:pPr>
      <w:r w:rsidRPr="000B5C1D">
        <w:rPr>
          <w:highlight w:val="white"/>
        </w:rPr>
        <w:t>химик</w:t>
      </w:r>
    </w:p>
    <w:p w:rsidR="009D35CB" w:rsidRPr="000B5C1D" w:rsidRDefault="009D35CB" w:rsidP="009D35CB">
      <w:pPr>
        <w:pStyle w:val="a5"/>
        <w:rPr>
          <w:highlight w:val="white"/>
        </w:rPr>
      </w:pPr>
      <w:r w:rsidRPr="000B5C1D">
        <w:rPr>
          <w:highlight w:val="white"/>
        </w:rPr>
        <w:t>Очнулась уже?</w:t>
      </w:r>
    </w:p>
    <w:p w:rsidR="009D35CB" w:rsidRPr="000B5C1D" w:rsidRDefault="009D35CB" w:rsidP="009D35CB">
      <w:pPr>
        <w:pStyle w:val="a5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 xml:space="preserve">Ольга рыпается. 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Химик делает себе кофе. Ольга в панике пытается дёргать руками и ногами.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6"/>
        <w:rPr>
          <w:highlight w:val="white"/>
        </w:rPr>
      </w:pPr>
      <w:r w:rsidRPr="000B5C1D">
        <w:rPr>
          <w:highlight w:val="white"/>
        </w:rPr>
        <w:t>химик</w:t>
      </w:r>
    </w:p>
    <w:p w:rsidR="009D35CB" w:rsidRPr="000B5C1D" w:rsidRDefault="009D35CB" w:rsidP="009D35CB">
      <w:pPr>
        <w:pStyle w:val="a5"/>
        <w:rPr>
          <w:highlight w:val="white"/>
        </w:rPr>
      </w:pPr>
      <w:r w:rsidRPr="000B5C1D">
        <w:rPr>
          <w:highlight w:val="white"/>
        </w:rPr>
        <w:t>Могу в принципе тебе рот открыть, если не будешь кричать. Поболтаем</w:t>
      </w:r>
      <w:r w:rsidR="00E31CBD" w:rsidRPr="000B5C1D">
        <w:rPr>
          <w:highlight w:val="white"/>
        </w:rPr>
        <w:t xml:space="preserve"> с тобой</w:t>
      </w:r>
      <w:r w:rsidRPr="000B5C1D">
        <w:rPr>
          <w:highlight w:val="white"/>
        </w:rPr>
        <w:t>. Согласна?</w:t>
      </w:r>
    </w:p>
    <w:p w:rsidR="009D35CB" w:rsidRPr="000B5C1D" w:rsidRDefault="009D35CB" w:rsidP="009D35CB">
      <w:pPr>
        <w:pStyle w:val="a5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Ольга кивает.</w:t>
      </w:r>
      <w:r w:rsidR="00AF1C32">
        <w:rPr>
          <w:highlight w:val="white"/>
        </w:rPr>
        <w:t xml:space="preserve"> </w:t>
      </w:r>
      <w:r w:rsidRPr="000B5C1D">
        <w:rPr>
          <w:highlight w:val="white"/>
        </w:rPr>
        <w:t>Химик высовывает тряпку.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6"/>
        <w:rPr>
          <w:highlight w:val="white"/>
        </w:rPr>
      </w:pPr>
      <w:r w:rsidRPr="000B5C1D">
        <w:rPr>
          <w:highlight w:val="white"/>
        </w:rPr>
        <w:t>ольга</w:t>
      </w:r>
    </w:p>
    <w:p w:rsidR="009D35CB" w:rsidRPr="000B5C1D" w:rsidRDefault="009D35CB" w:rsidP="009D35CB">
      <w:pPr>
        <w:pStyle w:val="a5"/>
        <w:rPr>
          <w:highlight w:val="white"/>
        </w:rPr>
      </w:pPr>
      <w:r w:rsidRPr="000B5C1D">
        <w:rPr>
          <w:highlight w:val="white"/>
        </w:rPr>
        <w:t>Кто вы? Что вам надо? Отпустите! Пожалуйста! Что вы хотите?</w:t>
      </w:r>
    </w:p>
    <w:p w:rsidR="009D35CB" w:rsidRPr="000B5C1D" w:rsidRDefault="009D35CB" w:rsidP="009D35CB">
      <w:pPr>
        <w:pStyle w:val="a5"/>
        <w:rPr>
          <w:highlight w:val="white"/>
        </w:rPr>
      </w:pPr>
    </w:p>
    <w:p w:rsidR="009D35CB" w:rsidRPr="000B5C1D" w:rsidRDefault="009D35CB" w:rsidP="009D35CB">
      <w:pPr>
        <w:pStyle w:val="a6"/>
        <w:rPr>
          <w:highlight w:val="white"/>
        </w:rPr>
      </w:pPr>
      <w:r w:rsidRPr="000B5C1D">
        <w:rPr>
          <w:highlight w:val="white"/>
        </w:rPr>
        <w:t>химик</w:t>
      </w:r>
    </w:p>
    <w:p w:rsidR="009D35CB" w:rsidRPr="000B5C1D" w:rsidRDefault="009D35CB" w:rsidP="009D35CB">
      <w:pPr>
        <w:pStyle w:val="a7"/>
        <w:rPr>
          <w:highlight w:val="white"/>
        </w:rPr>
      </w:pPr>
      <w:r w:rsidRPr="000B5C1D">
        <w:rPr>
          <w:highlight w:val="white"/>
        </w:rPr>
        <w:t>(пьёт кофе)</w:t>
      </w:r>
    </w:p>
    <w:p w:rsidR="009D35CB" w:rsidRPr="000B5C1D" w:rsidRDefault="009D35CB" w:rsidP="009D35CB">
      <w:pPr>
        <w:pStyle w:val="a5"/>
        <w:rPr>
          <w:highlight w:val="white"/>
        </w:rPr>
      </w:pPr>
      <w:r w:rsidRPr="000B5C1D">
        <w:rPr>
          <w:highlight w:val="white"/>
        </w:rPr>
        <w:t xml:space="preserve">Я тебе </w:t>
      </w:r>
      <w:r w:rsidR="000403EA" w:rsidRPr="000B5C1D">
        <w:rPr>
          <w:highlight w:val="white"/>
        </w:rPr>
        <w:t>любимая</w:t>
      </w:r>
      <w:r w:rsidRPr="000B5C1D">
        <w:rPr>
          <w:highlight w:val="white"/>
        </w:rPr>
        <w:t xml:space="preserve"> </w:t>
      </w:r>
      <w:r w:rsidR="000403EA" w:rsidRPr="000B5C1D">
        <w:rPr>
          <w:highlight w:val="white"/>
        </w:rPr>
        <w:t xml:space="preserve">моя, вот что </w:t>
      </w:r>
      <w:r w:rsidRPr="000B5C1D">
        <w:rPr>
          <w:highlight w:val="white"/>
        </w:rPr>
        <w:t xml:space="preserve">скажу. Ты будешь моей </w:t>
      </w:r>
      <w:r w:rsidR="000403EA" w:rsidRPr="000B5C1D">
        <w:rPr>
          <w:highlight w:val="white"/>
        </w:rPr>
        <w:t>женой</w:t>
      </w:r>
      <w:r w:rsidRPr="000B5C1D">
        <w:rPr>
          <w:highlight w:val="white"/>
        </w:rPr>
        <w:t>. Я буду с тобой жить.</w:t>
      </w:r>
    </w:p>
    <w:p w:rsidR="009D35CB" w:rsidRPr="000B5C1D" w:rsidRDefault="009D35CB" w:rsidP="009D35CB">
      <w:pPr>
        <w:pStyle w:val="a5"/>
        <w:rPr>
          <w:highlight w:val="white"/>
        </w:rPr>
      </w:pPr>
    </w:p>
    <w:p w:rsidR="009D35CB" w:rsidRPr="000B5C1D" w:rsidRDefault="009D35CB" w:rsidP="009D35CB">
      <w:pPr>
        <w:pStyle w:val="a6"/>
        <w:rPr>
          <w:highlight w:val="white"/>
        </w:rPr>
      </w:pPr>
      <w:r w:rsidRPr="000B5C1D">
        <w:rPr>
          <w:highlight w:val="white"/>
        </w:rPr>
        <w:t>ольга</w:t>
      </w:r>
    </w:p>
    <w:p w:rsidR="009D35CB" w:rsidRPr="000B5C1D" w:rsidRDefault="009D35CB" w:rsidP="009D35CB">
      <w:pPr>
        <w:pStyle w:val="a7"/>
        <w:rPr>
          <w:highlight w:val="white"/>
        </w:rPr>
      </w:pPr>
      <w:r w:rsidRPr="000B5C1D">
        <w:rPr>
          <w:highlight w:val="white"/>
        </w:rPr>
        <w:t>(плачет)</w:t>
      </w:r>
    </w:p>
    <w:p w:rsidR="009D35CB" w:rsidRPr="000B5C1D" w:rsidRDefault="009D35CB" w:rsidP="009D35CB">
      <w:pPr>
        <w:pStyle w:val="a5"/>
        <w:rPr>
          <w:highlight w:val="white"/>
        </w:rPr>
      </w:pPr>
      <w:r w:rsidRPr="000B5C1D">
        <w:rPr>
          <w:highlight w:val="white"/>
        </w:rPr>
        <w:t>Почему? Как? Отпустите меня пожалуйста умоляю вас!</w:t>
      </w:r>
    </w:p>
    <w:p w:rsidR="009D35CB" w:rsidRPr="000B5C1D" w:rsidRDefault="009D35CB" w:rsidP="009D35CB">
      <w:pPr>
        <w:pStyle w:val="a7"/>
        <w:rPr>
          <w:highlight w:val="white"/>
        </w:rPr>
      </w:pPr>
      <w:r w:rsidRPr="000B5C1D">
        <w:rPr>
          <w:highlight w:val="white"/>
        </w:rPr>
        <w:t xml:space="preserve"> (пауза)</w:t>
      </w:r>
    </w:p>
    <w:p w:rsidR="009D35CB" w:rsidRPr="000B5C1D" w:rsidRDefault="009D35CB" w:rsidP="009D35CB">
      <w:pPr>
        <w:pStyle w:val="a5"/>
        <w:rPr>
          <w:highlight w:val="white"/>
        </w:rPr>
      </w:pPr>
      <w:r w:rsidRPr="000B5C1D">
        <w:rPr>
          <w:highlight w:val="white"/>
        </w:rPr>
        <w:t>У меня ребёнок маленький пожалуйста!</w:t>
      </w:r>
    </w:p>
    <w:p w:rsidR="009D35CB" w:rsidRPr="000B5C1D" w:rsidRDefault="009D35CB" w:rsidP="009D35CB">
      <w:pPr>
        <w:pStyle w:val="a6"/>
        <w:rPr>
          <w:highlight w:val="white"/>
        </w:rPr>
      </w:pPr>
    </w:p>
    <w:p w:rsidR="009D35CB" w:rsidRPr="000B5C1D" w:rsidRDefault="009D35CB" w:rsidP="009D35CB">
      <w:pPr>
        <w:pStyle w:val="a6"/>
        <w:rPr>
          <w:highlight w:val="white"/>
        </w:rPr>
      </w:pPr>
      <w:r w:rsidRPr="000B5C1D">
        <w:rPr>
          <w:highlight w:val="white"/>
        </w:rPr>
        <w:t>химик</w:t>
      </w:r>
    </w:p>
    <w:p w:rsidR="009D35CB" w:rsidRPr="000B5C1D" w:rsidRDefault="009D35CB" w:rsidP="009D35CB">
      <w:pPr>
        <w:pStyle w:val="a7"/>
        <w:rPr>
          <w:highlight w:val="white"/>
        </w:rPr>
      </w:pPr>
      <w:r w:rsidRPr="000B5C1D">
        <w:rPr>
          <w:highlight w:val="white"/>
        </w:rPr>
        <w:t>(берёт со стола ножницы)</w:t>
      </w:r>
    </w:p>
    <w:p w:rsidR="009D35CB" w:rsidRPr="000B5C1D" w:rsidRDefault="009D35CB" w:rsidP="009D35CB">
      <w:pPr>
        <w:pStyle w:val="a5"/>
        <w:rPr>
          <w:highlight w:val="white"/>
        </w:rPr>
      </w:pPr>
      <w:r w:rsidRPr="000B5C1D">
        <w:rPr>
          <w:highlight w:val="white"/>
        </w:rPr>
        <w:t>Оленька, смирись. На ребёнка мне плевать. Не разжалобишь.</w:t>
      </w:r>
    </w:p>
    <w:p w:rsidR="009D35CB" w:rsidRPr="000B5C1D" w:rsidRDefault="009D35CB" w:rsidP="009D35CB">
      <w:pPr>
        <w:pStyle w:val="a5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Ольга начинает истошно вопить, а Химик идёт к ней медленно</w:t>
      </w:r>
      <w:r w:rsidR="000B5C1D" w:rsidRPr="000B5C1D">
        <w:rPr>
          <w:highlight w:val="white"/>
        </w:rPr>
        <w:t>, держа в руках ножницы</w:t>
      </w:r>
      <w:r w:rsidRPr="000B5C1D">
        <w:rPr>
          <w:highlight w:val="white"/>
        </w:rPr>
        <w:t>.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 xml:space="preserve">Ольга с ужасом смотрит на него, а он откладывает ножницы </w:t>
      </w:r>
      <w:r w:rsidR="000B5C1D" w:rsidRPr="000B5C1D">
        <w:rPr>
          <w:highlight w:val="white"/>
        </w:rPr>
        <w:t xml:space="preserve">в сторону </w:t>
      </w:r>
      <w:r w:rsidRPr="000B5C1D">
        <w:rPr>
          <w:highlight w:val="white"/>
        </w:rPr>
        <w:t>и затыкает ей рот тряпкой.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Химик</w:t>
      </w:r>
      <w:r w:rsidR="000B5C1D" w:rsidRPr="000B5C1D">
        <w:rPr>
          <w:highlight w:val="white"/>
        </w:rPr>
        <w:t>,</w:t>
      </w:r>
      <w:r w:rsidRPr="000B5C1D">
        <w:rPr>
          <w:highlight w:val="white"/>
        </w:rPr>
        <w:t xml:space="preserve"> молча расстёгивает </w:t>
      </w:r>
      <w:r w:rsidR="000B5C1D" w:rsidRPr="000B5C1D">
        <w:rPr>
          <w:highlight w:val="white"/>
        </w:rPr>
        <w:t>куртку</w:t>
      </w:r>
      <w:r w:rsidRPr="000B5C1D">
        <w:rPr>
          <w:highlight w:val="white"/>
        </w:rPr>
        <w:t xml:space="preserve">. Под плащом тонкая футболка. 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 xml:space="preserve">Ольга смотрит на это и </w:t>
      </w:r>
      <w:r w:rsidR="00655A10" w:rsidRPr="000B5C1D">
        <w:rPr>
          <w:highlight w:val="white"/>
        </w:rPr>
        <w:t>е</w:t>
      </w:r>
      <w:r w:rsidR="000B5C1D" w:rsidRPr="000B5C1D">
        <w:rPr>
          <w:highlight w:val="white"/>
        </w:rPr>
        <w:t>ё</w:t>
      </w:r>
      <w:r w:rsidR="00655A10" w:rsidRPr="000B5C1D">
        <w:rPr>
          <w:highlight w:val="white"/>
        </w:rPr>
        <w:t xml:space="preserve"> глаза наливаются слезами</w:t>
      </w:r>
      <w:r w:rsidRPr="000B5C1D">
        <w:rPr>
          <w:highlight w:val="white"/>
        </w:rPr>
        <w:t xml:space="preserve">. 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Химик начинает резать ножницами футболку. Ольга извивается, но Химик всё равно разрезает её напополам.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655A10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 xml:space="preserve">На мониторе трансляции наружного видеонаблюдения: к проходной подъезжает такси. </w:t>
      </w:r>
    </w:p>
    <w:p w:rsidR="00655A10" w:rsidRPr="000B5C1D" w:rsidRDefault="00655A10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Из такси выходит Андрей и стучится в дверь проходной.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 xml:space="preserve">Ольга видит это и её взгляд на монитор улавливает Химик. 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Он поворачивается к монитору</w:t>
      </w:r>
      <w:r w:rsidR="000B5C1D" w:rsidRPr="000B5C1D">
        <w:rPr>
          <w:highlight w:val="white"/>
        </w:rPr>
        <w:t xml:space="preserve"> и не успевает дорезать футболку до конца</w:t>
      </w:r>
      <w:r w:rsidRPr="000B5C1D">
        <w:rPr>
          <w:highlight w:val="white"/>
        </w:rPr>
        <w:t>.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6"/>
        <w:rPr>
          <w:highlight w:val="white"/>
        </w:rPr>
      </w:pPr>
      <w:r w:rsidRPr="000B5C1D">
        <w:rPr>
          <w:highlight w:val="white"/>
        </w:rPr>
        <w:t>химик</w:t>
      </w:r>
    </w:p>
    <w:p w:rsidR="009D35CB" w:rsidRPr="000B5C1D" w:rsidRDefault="009D35CB" w:rsidP="009D35CB">
      <w:pPr>
        <w:pStyle w:val="a5"/>
        <w:rPr>
          <w:highlight w:val="white"/>
        </w:rPr>
      </w:pPr>
      <w:r w:rsidRPr="000B5C1D">
        <w:rPr>
          <w:highlight w:val="white"/>
        </w:rPr>
        <w:t xml:space="preserve">Вот это новость! Андрюшка. </w:t>
      </w:r>
    </w:p>
    <w:p w:rsidR="009D35CB" w:rsidRPr="000B5C1D" w:rsidRDefault="009D35CB" w:rsidP="009D35CB">
      <w:pPr>
        <w:pStyle w:val="a6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Химик подходит к столешнице и берёт два металлических баллончика</w:t>
      </w:r>
      <w:r w:rsidR="001F50AB" w:rsidRPr="000B5C1D">
        <w:rPr>
          <w:highlight w:val="white"/>
        </w:rPr>
        <w:t>, один с иней изолентой, другой с красной</w:t>
      </w:r>
      <w:r w:rsidRPr="000B5C1D">
        <w:rPr>
          <w:highlight w:val="white"/>
        </w:rPr>
        <w:t>.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6"/>
        <w:rPr>
          <w:highlight w:val="white"/>
        </w:rPr>
      </w:pPr>
      <w:r w:rsidRPr="000B5C1D">
        <w:rPr>
          <w:highlight w:val="white"/>
        </w:rPr>
        <w:t>химик</w:t>
      </w:r>
    </w:p>
    <w:p w:rsidR="009D35CB" w:rsidRPr="000B5C1D" w:rsidRDefault="009D35CB" w:rsidP="009D35CB">
      <w:pPr>
        <w:pStyle w:val="a7"/>
        <w:rPr>
          <w:highlight w:val="white"/>
        </w:rPr>
      </w:pPr>
      <w:r w:rsidRPr="000B5C1D">
        <w:rPr>
          <w:highlight w:val="white"/>
        </w:rPr>
        <w:t>(спрятав руки за спиной)</w:t>
      </w:r>
    </w:p>
    <w:p w:rsidR="009D35CB" w:rsidRPr="000B5C1D" w:rsidRDefault="001F50AB" w:rsidP="009D35CB">
      <w:pPr>
        <w:pStyle w:val="a5"/>
        <w:rPr>
          <w:highlight w:val="white"/>
        </w:rPr>
      </w:pPr>
      <w:r w:rsidRPr="000B5C1D">
        <w:t>Ф</w:t>
      </w:r>
      <w:r w:rsidR="009D35CB" w:rsidRPr="000B5C1D">
        <w:t xml:space="preserve">ентанил </w:t>
      </w:r>
      <w:r w:rsidRPr="000B5C1D">
        <w:t>с</w:t>
      </w:r>
      <w:r w:rsidR="009D35CB" w:rsidRPr="000B5C1D">
        <w:t xml:space="preserve"> карбоген</w:t>
      </w:r>
      <w:r w:rsidRPr="000B5C1D">
        <w:t>ом</w:t>
      </w:r>
      <w:r w:rsidR="009D35CB" w:rsidRPr="000B5C1D">
        <w:t xml:space="preserve"> </w:t>
      </w:r>
      <w:r w:rsidRPr="000B5C1D">
        <w:t>или</w:t>
      </w:r>
      <w:r w:rsidR="009D35CB" w:rsidRPr="000B5C1D">
        <w:t xml:space="preserve"> ртуть </w:t>
      </w:r>
      <w:r w:rsidRPr="000B5C1D">
        <w:t>с</w:t>
      </w:r>
      <w:r w:rsidR="009D35CB" w:rsidRPr="000B5C1D">
        <w:t xml:space="preserve"> зарин</w:t>
      </w:r>
      <w:r w:rsidR="00537726" w:rsidRPr="000B5C1D">
        <w:t>ом</w:t>
      </w:r>
      <w:r w:rsidR="009D35CB" w:rsidRPr="000B5C1D">
        <w:t>. Выбирай руку.</w:t>
      </w:r>
    </w:p>
    <w:p w:rsidR="009D35CB" w:rsidRPr="000B5C1D" w:rsidRDefault="009D35CB" w:rsidP="009D35CB">
      <w:pPr>
        <w:pStyle w:val="a5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Химик протягивает Ольге две руки с баллончиками.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Ольга никак не реагирует, а как загипнотизированная в слезах смотрит на Химика.</w:t>
      </w:r>
    </w:p>
    <w:p w:rsidR="009D35CB" w:rsidRPr="000B5C1D" w:rsidRDefault="009D35CB" w:rsidP="009D35CB">
      <w:pPr>
        <w:pStyle w:val="a5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>На мониторе: Андрей с кем-то разговаривая по телефону и  садится в машину.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AF1C32" w:rsidRDefault="00AF1C32" w:rsidP="009D35CB">
      <w:pPr>
        <w:pStyle w:val="a6"/>
        <w:rPr>
          <w:highlight w:val="white"/>
        </w:rPr>
      </w:pPr>
    </w:p>
    <w:p w:rsidR="009D35CB" w:rsidRPr="000B5C1D" w:rsidRDefault="009D35CB" w:rsidP="009D35CB">
      <w:pPr>
        <w:pStyle w:val="a6"/>
        <w:rPr>
          <w:highlight w:val="white"/>
        </w:rPr>
      </w:pPr>
      <w:r w:rsidRPr="000B5C1D">
        <w:rPr>
          <w:highlight w:val="white"/>
        </w:rPr>
        <w:lastRenderedPageBreak/>
        <w:t>химик</w:t>
      </w:r>
    </w:p>
    <w:p w:rsidR="009D35CB" w:rsidRPr="000B5C1D" w:rsidRDefault="009D35CB" w:rsidP="009D35CB">
      <w:pPr>
        <w:pStyle w:val="a5"/>
        <w:rPr>
          <w:highlight w:val="white"/>
        </w:rPr>
      </w:pPr>
      <w:r w:rsidRPr="000B5C1D">
        <w:rPr>
          <w:highlight w:val="white"/>
        </w:rPr>
        <w:t>Стой Андр</w:t>
      </w:r>
      <w:r w:rsidR="000B5C1D" w:rsidRPr="000B5C1D">
        <w:rPr>
          <w:highlight w:val="white"/>
        </w:rPr>
        <w:t>юха</w:t>
      </w:r>
      <w:r w:rsidRPr="000B5C1D">
        <w:rPr>
          <w:highlight w:val="white"/>
        </w:rPr>
        <w:t>, куда ты?</w:t>
      </w:r>
    </w:p>
    <w:p w:rsidR="009D35CB" w:rsidRPr="000B5C1D" w:rsidRDefault="009D35CB" w:rsidP="009D35CB">
      <w:pPr>
        <w:pStyle w:val="a3"/>
        <w:rPr>
          <w:highlight w:val="white"/>
        </w:rPr>
      </w:pPr>
    </w:p>
    <w:p w:rsidR="009D35CB" w:rsidRPr="000B5C1D" w:rsidRDefault="009D35CB" w:rsidP="009D35CB">
      <w:pPr>
        <w:pStyle w:val="a3"/>
        <w:rPr>
          <w:highlight w:val="white"/>
        </w:rPr>
      </w:pPr>
      <w:r w:rsidRPr="000B5C1D">
        <w:rPr>
          <w:highlight w:val="white"/>
        </w:rPr>
        <w:t xml:space="preserve">Ольга </w:t>
      </w:r>
      <w:r w:rsidR="000B5C1D" w:rsidRPr="000B5C1D">
        <w:rPr>
          <w:highlight w:val="white"/>
        </w:rPr>
        <w:t>закрывает глаза</w:t>
      </w:r>
      <w:r w:rsidRPr="000B5C1D">
        <w:rPr>
          <w:highlight w:val="white"/>
        </w:rPr>
        <w:t xml:space="preserve">. </w:t>
      </w:r>
    </w:p>
    <w:p w:rsidR="006512C7" w:rsidRPr="000403EA" w:rsidRDefault="006512C7" w:rsidP="00313C13">
      <w:pPr>
        <w:pStyle w:val="a3"/>
        <w:rPr>
          <w:b/>
          <w:color w:val="00B050"/>
          <w:highlight w:val="white"/>
        </w:rPr>
      </w:pPr>
    </w:p>
    <w:p w:rsidR="006512C7" w:rsidRPr="00B21478" w:rsidRDefault="006512C7" w:rsidP="00313C13">
      <w:pPr>
        <w:pStyle w:val="a3"/>
        <w:rPr>
          <w:highlight w:val="white"/>
        </w:rPr>
      </w:pPr>
      <w:r w:rsidRPr="00B21478">
        <w:rPr>
          <w:highlight w:val="white"/>
        </w:rPr>
        <w:t>НАТ. ОБОЧИНА ШОССЕ – НОЧЬ</w:t>
      </w:r>
    </w:p>
    <w:p w:rsidR="006512C7" w:rsidRPr="00B21478" w:rsidRDefault="006512C7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У обочины стоит машина Камилы. Водительская дверь открыта. Камила сидит</w:t>
      </w:r>
      <w:r w:rsidR="00B21478" w:rsidRPr="00B21478">
        <w:rPr>
          <w:highlight w:val="white"/>
        </w:rPr>
        <w:t xml:space="preserve"> в авто</w:t>
      </w:r>
      <w:r w:rsidRPr="00B21478">
        <w:rPr>
          <w:highlight w:val="white"/>
        </w:rPr>
        <w:t xml:space="preserve">, курит и слушает музыку, между её колен </w:t>
      </w:r>
      <w:r w:rsidR="00B21478" w:rsidRPr="00B21478">
        <w:rPr>
          <w:highlight w:val="white"/>
        </w:rPr>
        <w:t xml:space="preserve">зажата </w:t>
      </w:r>
      <w:r w:rsidRPr="00B21478">
        <w:rPr>
          <w:highlight w:val="white"/>
        </w:rPr>
        <w:t>бутылка мартини.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Машина такси подъезжает. Оттуда выходит Андрей и таксист. 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камила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Хеллоу рыцарь.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 xml:space="preserve">Здорово пьянь. 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камила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Андрюш у меня колёсико проткнулось.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(подходит к правому переднему колесу)</w:t>
      </w:r>
    </w:p>
    <w:p w:rsidR="00313C13" w:rsidRPr="00B21478" w:rsidRDefault="00026DBD" w:rsidP="00313C13">
      <w:pPr>
        <w:pStyle w:val="a5"/>
        <w:rPr>
          <w:highlight w:val="white"/>
        </w:rPr>
      </w:pPr>
      <w:r w:rsidRPr="00B21478">
        <w:rPr>
          <w:highlight w:val="white"/>
        </w:rPr>
        <w:t>Да</w:t>
      </w:r>
      <w:r w:rsidR="00FA4B9A" w:rsidRPr="00B21478">
        <w:rPr>
          <w:highlight w:val="white"/>
        </w:rPr>
        <w:t xml:space="preserve"> и звонила бы в техпомощь!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 xml:space="preserve"> (</w:t>
      </w:r>
      <w:r w:rsidR="00B21478" w:rsidRPr="00B21478">
        <w:rPr>
          <w:highlight w:val="white"/>
        </w:rPr>
        <w:t xml:space="preserve">оборачивается к </w:t>
      </w:r>
      <w:r w:rsidRPr="00B21478">
        <w:rPr>
          <w:highlight w:val="white"/>
        </w:rPr>
        <w:t>таксисту)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Брат ну ты езжай, я потом до дома на её машине доеду.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таксист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Давай, счастливо</w:t>
      </w:r>
      <w:r w:rsidR="00B21478" w:rsidRPr="00B21478">
        <w:rPr>
          <w:highlight w:val="white"/>
        </w:rPr>
        <w:t xml:space="preserve"> тебе! З</w:t>
      </w:r>
      <w:r w:rsidRPr="00B21478">
        <w:rPr>
          <w:highlight w:val="white"/>
        </w:rPr>
        <w:t xml:space="preserve">вони, если куда </w:t>
      </w:r>
      <w:r w:rsidR="006512C7" w:rsidRPr="00B21478">
        <w:rPr>
          <w:highlight w:val="white"/>
        </w:rPr>
        <w:t xml:space="preserve">надо </w:t>
      </w:r>
      <w:r w:rsidRPr="00B21478">
        <w:rPr>
          <w:highlight w:val="white"/>
        </w:rPr>
        <w:t>поехать, без диспетчера.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Андрей открывает багажник машины Камилы и берёт домкрат.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ИНТ. АВТОМОБИЛЬ КАМИЛЫ – РАННЕЕ УТРО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Андрей </w:t>
      </w:r>
      <w:r w:rsidR="006512C7" w:rsidRPr="00B21478">
        <w:rPr>
          <w:highlight w:val="white"/>
        </w:rPr>
        <w:t xml:space="preserve">едет </w:t>
      </w:r>
      <w:r w:rsidRPr="00B21478">
        <w:rPr>
          <w:highlight w:val="white"/>
        </w:rPr>
        <w:t xml:space="preserve">за рулём машины Камилы. Он паркуется возле подъезда. 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Камила достаёт из сумочки документы и отдаёт их Андрею.</w:t>
      </w:r>
      <w:r w:rsidR="006512C7" w:rsidRPr="00B21478">
        <w:rPr>
          <w:highlight w:val="white"/>
        </w:rPr>
        <w:t xml:space="preserve"> </w:t>
      </w:r>
      <w:r w:rsidRPr="00B21478">
        <w:rPr>
          <w:highlight w:val="white"/>
        </w:rPr>
        <w:t>Андрей смотрит на её авто документы.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 xml:space="preserve">Машина на Мишу оформлена? </w:t>
      </w:r>
      <w:r w:rsidR="006512C7" w:rsidRPr="00B21478">
        <w:rPr>
          <w:highlight w:val="white"/>
        </w:rPr>
        <w:t>Ничего себе</w:t>
      </w:r>
      <w:r w:rsidRPr="00B21478">
        <w:rPr>
          <w:highlight w:val="white"/>
        </w:rPr>
        <w:t>.</w:t>
      </w:r>
    </w:p>
    <w:p w:rsidR="00313C13" w:rsidRPr="00B21478" w:rsidRDefault="00313C13" w:rsidP="00313C13">
      <w:pPr>
        <w:pStyle w:val="a5"/>
        <w:ind w:left="0"/>
        <w:rPr>
          <w:highlight w:val="white"/>
        </w:rPr>
      </w:pPr>
    </w:p>
    <w:p w:rsidR="00313C13" w:rsidRPr="00B21478" w:rsidRDefault="00313C13" w:rsidP="00313C13">
      <w:pPr>
        <w:pStyle w:val="a5"/>
        <w:ind w:left="0" w:right="0"/>
        <w:rPr>
          <w:highlight w:val="white"/>
        </w:rPr>
      </w:pPr>
      <w:r w:rsidRPr="00B21478">
        <w:rPr>
          <w:highlight w:val="white"/>
        </w:rPr>
        <w:t xml:space="preserve">Камила пытается поцеловать Андрея, но он отворачивается. 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камила</w:t>
      </w:r>
    </w:p>
    <w:p w:rsidR="00313C13" w:rsidRPr="00B21478" w:rsidRDefault="006512C7" w:rsidP="00313C13">
      <w:pPr>
        <w:pStyle w:val="a5"/>
        <w:rPr>
          <w:highlight w:val="white"/>
        </w:rPr>
      </w:pPr>
      <w:r w:rsidRPr="00B21478">
        <w:rPr>
          <w:highlight w:val="white"/>
        </w:rPr>
        <w:t>Я купила у него</w:t>
      </w:r>
      <w:r w:rsidR="00B21478" w:rsidRPr="00B21478">
        <w:rPr>
          <w:highlight w:val="white"/>
        </w:rPr>
        <w:t xml:space="preserve"> её</w:t>
      </w:r>
      <w:r w:rsidRPr="00B21478">
        <w:rPr>
          <w:highlight w:val="white"/>
        </w:rPr>
        <w:t xml:space="preserve">. </w:t>
      </w:r>
      <w:r w:rsidR="00313C13" w:rsidRPr="00B21478">
        <w:rPr>
          <w:highlight w:val="white"/>
        </w:rPr>
        <w:t>Завтра отдай</w:t>
      </w:r>
      <w:r w:rsidRPr="00B21478">
        <w:rPr>
          <w:highlight w:val="white"/>
        </w:rPr>
        <w:t>,</w:t>
      </w:r>
      <w:r w:rsidR="00313C13" w:rsidRPr="00B21478">
        <w:rPr>
          <w:highlight w:val="white"/>
        </w:rPr>
        <w:t xml:space="preserve"> пожалуйста</w:t>
      </w:r>
      <w:r w:rsidR="000403EA" w:rsidRPr="00B21478">
        <w:rPr>
          <w:highlight w:val="white"/>
        </w:rPr>
        <w:t xml:space="preserve"> мою лялю</w:t>
      </w:r>
      <w:r w:rsidR="00313C13" w:rsidRPr="00B21478">
        <w:rPr>
          <w:highlight w:val="white"/>
        </w:rPr>
        <w:t>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5"/>
        <w:ind w:left="0" w:right="0"/>
        <w:rPr>
          <w:highlight w:val="white"/>
        </w:rPr>
      </w:pPr>
      <w:r w:rsidRPr="00B21478">
        <w:rPr>
          <w:highlight w:val="white"/>
        </w:rPr>
        <w:t>Андрей не отвечает ничего. Камила выходит из машины.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4"/>
        <w:rPr>
          <w:highlight w:val="white"/>
        </w:rPr>
      </w:pPr>
      <w:r w:rsidRPr="00B21478">
        <w:rPr>
          <w:highlight w:val="white"/>
        </w:rPr>
        <w:t>ИНТ. квартира андрея – коридор - раннее утро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Андрей раздевается в коридоре. Из комнаты к нему выходит заспанная </w:t>
      </w:r>
      <w:r w:rsidR="006512C7" w:rsidRPr="00B21478">
        <w:rPr>
          <w:highlight w:val="white"/>
        </w:rPr>
        <w:t>МАТЬ (60лет)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мать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Ну как дела?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(раздевается)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Никак мам, завтра Ксюшу отвезу и буду заниматься опять поисками.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5"/>
        <w:ind w:left="0"/>
        <w:rPr>
          <w:highlight w:val="white"/>
        </w:rPr>
      </w:pPr>
      <w:r w:rsidRPr="00B21478">
        <w:rPr>
          <w:highlight w:val="white"/>
        </w:rPr>
        <w:t>Мать крестится.</w:t>
      </w:r>
    </w:p>
    <w:p w:rsidR="00313C13" w:rsidRPr="00B21478" w:rsidRDefault="00313C13" w:rsidP="00313C13">
      <w:pPr>
        <w:pStyle w:val="a5"/>
        <w:ind w:left="0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 xml:space="preserve">В </w:t>
      </w:r>
      <w:r w:rsidR="006343BD" w:rsidRPr="00B21478">
        <w:rPr>
          <w:highlight w:val="white"/>
        </w:rPr>
        <w:t>8</w:t>
      </w:r>
      <w:r w:rsidRPr="00B21478">
        <w:rPr>
          <w:highlight w:val="white"/>
        </w:rPr>
        <w:t xml:space="preserve"> утра разбуди меня. Сам боюсь не проснусь.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5"/>
        <w:ind w:left="0"/>
        <w:rPr>
          <w:highlight w:val="white"/>
        </w:rPr>
      </w:pPr>
      <w:r w:rsidRPr="00B21478">
        <w:rPr>
          <w:highlight w:val="white"/>
        </w:rPr>
        <w:t>Мать уходит в свою комнату.</w:t>
      </w:r>
    </w:p>
    <w:p w:rsidR="00313C13" w:rsidRPr="00B21478" w:rsidRDefault="00313C13" w:rsidP="00313C13">
      <w:pPr>
        <w:pStyle w:val="a5"/>
        <w:ind w:left="0"/>
        <w:rPr>
          <w:highlight w:val="white"/>
        </w:rPr>
      </w:pPr>
    </w:p>
    <w:p w:rsidR="00313C13" w:rsidRPr="00B21478" w:rsidRDefault="00313C13" w:rsidP="00313C13">
      <w:pPr>
        <w:pStyle w:val="a4"/>
        <w:rPr>
          <w:highlight w:val="white"/>
        </w:rPr>
      </w:pPr>
      <w:r w:rsidRPr="00B21478">
        <w:rPr>
          <w:highlight w:val="white"/>
        </w:rPr>
        <w:t>ИНТ. квартира андрея – детская комната - раннее утро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Андрей подходит к кровати и целует спящую ДОЧЬ (9лет). Дочь </w:t>
      </w:r>
      <w:r w:rsidR="000403EA" w:rsidRPr="00B21478">
        <w:rPr>
          <w:highlight w:val="white"/>
        </w:rPr>
        <w:t>с закрытыми глазами</w:t>
      </w:r>
      <w:r w:rsidR="006512C7" w:rsidRPr="00B21478">
        <w:rPr>
          <w:highlight w:val="white"/>
        </w:rPr>
        <w:t xml:space="preserve"> </w:t>
      </w:r>
      <w:r w:rsidRPr="00B21478">
        <w:rPr>
          <w:highlight w:val="white"/>
        </w:rPr>
        <w:t>обнимает его.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Андрей садится в </w:t>
      </w:r>
      <w:r w:rsidR="00B21478" w:rsidRPr="00B21478">
        <w:rPr>
          <w:highlight w:val="white"/>
        </w:rPr>
        <w:t xml:space="preserve">мягкое </w:t>
      </w:r>
      <w:r w:rsidRPr="00B21478">
        <w:rPr>
          <w:highlight w:val="white"/>
        </w:rPr>
        <w:t>кресло, стоящее рядом с детской кроватью  и сидит.</w:t>
      </w:r>
      <w:r w:rsidR="006512C7" w:rsidRPr="00B21478">
        <w:rPr>
          <w:highlight w:val="white"/>
        </w:rPr>
        <w:t xml:space="preserve"> Через шторы пробивается</w:t>
      </w:r>
      <w:r w:rsidR="00DB2DB0" w:rsidRPr="00B21478">
        <w:rPr>
          <w:highlight w:val="white"/>
        </w:rPr>
        <w:t xml:space="preserve"> свет от восхода солнца.</w:t>
      </w:r>
    </w:p>
    <w:p w:rsidR="00DB2DB0" w:rsidRPr="00B21478" w:rsidRDefault="00DB2DB0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Андрей засыпает</w:t>
      </w:r>
      <w:r w:rsidR="00B21478" w:rsidRPr="00B21478">
        <w:rPr>
          <w:highlight w:val="white"/>
        </w:rPr>
        <w:t>, сидя в кресле</w:t>
      </w:r>
      <w:r w:rsidRPr="00B21478">
        <w:rPr>
          <w:highlight w:val="white"/>
        </w:rPr>
        <w:t>.</w:t>
      </w:r>
    </w:p>
    <w:p w:rsidR="004F710F" w:rsidRPr="000403EA" w:rsidRDefault="004F710F" w:rsidP="009D35CB">
      <w:pPr>
        <w:rPr>
          <w:color w:val="00B050"/>
        </w:rPr>
      </w:pPr>
    </w:p>
    <w:p w:rsidR="009D35CB" w:rsidRPr="00B21478" w:rsidRDefault="009D35CB" w:rsidP="009D35CB">
      <w:pPr>
        <w:pStyle w:val="a4"/>
        <w:rPr>
          <w:highlight w:val="white"/>
        </w:rPr>
      </w:pPr>
      <w:r w:rsidRPr="00B21478">
        <w:rPr>
          <w:highlight w:val="white"/>
        </w:rPr>
        <w:t>ИНТ. комната химика - ночь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 xml:space="preserve">Ольга лежит с закрытым </w:t>
      </w:r>
      <w:r w:rsidR="00B21478" w:rsidRPr="00B21478">
        <w:rPr>
          <w:highlight w:val="white"/>
        </w:rPr>
        <w:t xml:space="preserve">кляпом </w:t>
      </w:r>
      <w:r w:rsidRPr="00B21478">
        <w:rPr>
          <w:highlight w:val="white"/>
        </w:rPr>
        <w:t>ртом.</w:t>
      </w:r>
    </w:p>
    <w:p w:rsidR="009D35CB" w:rsidRPr="00B21478" w:rsidRDefault="009D35CB" w:rsidP="009D35CB">
      <w:pPr>
        <w:pStyle w:val="a6"/>
        <w:rPr>
          <w:highlight w:val="white"/>
        </w:rPr>
      </w:pPr>
    </w:p>
    <w:p w:rsidR="009D35CB" w:rsidRPr="00B21478" w:rsidRDefault="009D35CB" w:rsidP="009D35CB">
      <w:pPr>
        <w:pStyle w:val="a6"/>
        <w:rPr>
          <w:highlight w:val="white"/>
        </w:rPr>
      </w:pPr>
      <w:r w:rsidRPr="00B21478">
        <w:rPr>
          <w:highlight w:val="white"/>
        </w:rPr>
        <w:t xml:space="preserve"> химик</w:t>
      </w:r>
    </w:p>
    <w:p w:rsidR="009D35CB" w:rsidRPr="00B21478" w:rsidRDefault="009D35CB" w:rsidP="009D35CB">
      <w:pPr>
        <w:pStyle w:val="a7"/>
        <w:rPr>
          <w:highlight w:val="white"/>
        </w:rPr>
      </w:pPr>
      <w:r w:rsidRPr="00B21478">
        <w:rPr>
          <w:highlight w:val="white"/>
        </w:rPr>
        <w:t>(говорит по телефону)</w:t>
      </w:r>
    </w:p>
    <w:p w:rsidR="009D35CB" w:rsidRPr="00B21478" w:rsidRDefault="009D35CB" w:rsidP="009D35CB">
      <w:pPr>
        <w:pStyle w:val="a5"/>
        <w:rPr>
          <w:highlight w:val="white"/>
        </w:rPr>
      </w:pPr>
      <w:r w:rsidRPr="00B21478">
        <w:rPr>
          <w:highlight w:val="white"/>
        </w:rPr>
        <w:t>Привозите машину часов в 11-12, а эту заберёте. Но только что бы она чистая была.</w:t>
      </w:r>
    </w:p>
    <w:p w:rsidR="009D35CB" w:rsidRPr="00B21478" w:rsidRDefault="009D35CB" w:rsidP="009D35CB">
      <w:pPr>
        <w:pStyle w:val="a5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Кладёт телефон и направляется к Ольге.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6"/>
        <w:rPr>
          <w:highlight w:val="white"/>
        </w:rPr>
      </w:pPr>
      <w:r w:rsidRPr="00B21478">
        <w:rPr>
          <w:highlight w:val="white"/>
        </w:rPr>
        <w:t>химик</w:t>
      </w:r>
    </w:p>
    <w:p w:rsidR="009D35CB" w:rsidRPr="00B21478" w:rsidRDefault="009D35CB" w:rsidP="009D35CB">
      <w:pPr>
        <w:pStyle w:val="a5"/>
        <w:rPr>
          <w:highlight w:val="white"/>
        </w:rPr>
      </w:pPr>
      <w:r w:rsidRPr="00B21478">
        <w:rPr>
          <w:highlight w:val="white"/>
        </w:rPr>
        <w:t>Здесь метровые стены. Нет смысла кричать и ещё… я могу травмировать тебе лицо. Может</w:t>
      </w:r>
      <w:r w:rsidR="000403EA" w:rsidRPr="00B21478">
        <w:rPr>
          <w:highlight w:val="white"/>
        </w:rPr>
        <w:t>,</w:t>
      </w:r>
      <w:r w:rsidRPr="00B21478">
        <w:rPr>
          <w:highlight w:val="white"/>
        </w:rPr>
        <w:t xml:space="preserve"> ты не будешь кричать?</w:t>
      </w:r>
    </w:p>
    <w:p w:rsidR="009D35CB" w:rsidRPr="00B21478" w:rsidRDefault="009D35CB" w:rsidP="009D35CB">
      <w:pPr>
        <w:pStyle w:val="a5"/>
        <w:rPr>
          <w:highlight w:val="white"/>
        </w:rPr>
      </w:pPr>
    </w:p>
    <w:p w:rsidR="00B21478" w:rsidRPr="00B21478" w:rsidRDefault="009D35CB" w:rsidP="009D35CB">
      <w:pPr>
        <w:pStyle w:val="a5"/>
        <w:ind w:left="0" w:right="0"/>
        <w:rPr>
          <w:highlight w:val="white"/>
        </w:rPr>
      </w:pPr>
      <w:r w:rsidRPr="00B21478">
        <w:rPr>
          <w:highlight w:val="white"/>
        </w:rPr>
        <w:t xml:space="preserve">Ольга отрицательно мотает головой. </w:t>
      </w:r>
    </w:p>
    <w:p w:rsidR="00B21478" w:rsidRPr="00B21478" w:rsidRDefault="00B21478" w:rsidP="009D35CB">
      <w:pPr>
        <w:pStyle w:val="a5"/>
        <w:ind w:left="0" w:right="0"/>
        <w:rPr>
          <w:highlight w:val="white"/>
        </w:rPr>
      </w:pPr>
    </w:p>
    <w:p w:rsidR="009D35CB" w:rsidRPr="00B21478" w:rsidRDefault="009D35CB" w:rsidP="009D35CB">
      <w:pPr>
        <w:pStyle w:val="a5"/>
        <w:ind w:left="0" w:right="0"/>
        <w:rPr>
          <w:highlight w:val="white"/>
        </w:rPr>
      </w:pPr>
      <w:r w:rsidRPr="00B21478">
        <w:rPr>
          <w:highlight w:val="white"/>
        </w:rPr>
        <w:t>Химик высовывает тряпку из её рта.Он садится рядом с ней на кровать.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6"/>
        <w:rPr>
          <w:highlight w:val="white"/>
        </w:rPr>
      </w:pPr>
      <w:r w:rsidRPr="00B21478">
        <w:rPr>
          <w:highlight w:val="white"/>
        </w:rPr>
        <w:t>химик</w:t>
      </w:r>
    </w:p>
    <w:p w:rsidR="009D35CB" w:rsidRPr="00B21478" w:rsidRDefault="009D35CB" w:rsidP="009D35CB">
      <w:pPr>
        <w:pStyle w:val="a5"/>
        <w:rPr>
          <w:highlight w:val="white"/>
        </w:rPr>
      </w:pPr>
      <w:r w:rsidRPr="00B21478">
        <w:rPr>
          <w:highlight w:val="white"/>
        </w:rPr>
        <w:t>Оль. Мы будем с тобой вместе. Это наша с тобой судьба, понимаешь?</w:t>
      </w:r>
    </w:p>
    <w:p w:rsidR="009D35CB" w:rsidRPr="00B21478" w:rsidRDefault="009D35CB" w:rsidP="009D35CB">
      <w:pPr>
        <w:pStyle w:val="a5"/>
        <w:rPr>
          <w:highlight w:val="white"/>
        </w:rPr>
      </w:pPr>
    </w:p>
    <w:p w:rsidR="009D35CB" w:rsidRPr="00B21478" w:rsidRDefault="009D35CB" w:rsidP="009D35CB">
      <w:pPr>
        <w:pStyle w:val="a6"/>
        <w:rPr>
          <w:highlight w:val="white"/>
        </w:rPr>
      </w:pPr>
      <w:r w:rsidRPr="00B21478">
        <w:rPr>
          <w:highlight w:val="white"/>
        </w:rPr>
        <w:t>ольга</w:t>
      </w:r>
    </w:p>
    <w:p w:rsidR="009D35CB" w:rsidRPr="00B21478" w:rsidRDefault="009D35CB" w:rsidP="009D35CB">
      <w:pPr>
        <w:pStyle w:val="a5"/>
        <w:rPr>
          <w:highlight w:val="white"/>
        </w:rPr>
      </w:pPr>
      <w:r w:rsidRPr="00B21478">
        <w:rPr>
          <w:highlight w:val="white"/>
        </w:rPr>
        <w:t>Почему я? Что я вам сделала?</w:t>
      </w:r>
    </w:p>
    <w:p w:rsidR="009D35CB" w:rsidRPr="00B21478" w:rsidRDefault="009D35CB" w:rsidP="009D35CB">
      <w:pPr>
        <w:pStyle w:val="a6"/>
        <w:rPr>
          <w:highlight w:val="white"/>
        </w:rPr>
      </w:pPr>
    </w:p>
    <w:p w:rsidR="009D35CB" w:rsidRPr="00B21478" w:rsidRDefault="009D35CB" w:rsidP="009D35CB">
      <w:pPr>
        <w:pStyle w:val="a6"/>
        <w:rPr>
          <w:highlight w:val="white"/>
        </w:rPr>
      </w:pPr>
      <w:r w:rsidRPr="00B21478">
        <w:rPr>
          <w:highlight w:val="white"/>
        </w:rPr>
        <w:t>химик</w:t>
      </w:r>
    </w:p>
    <w:p w:rsidR="009D35CB" w:rsidRPr="00B21478" w:rsidRDefault="009D35CB" w:rsidP="009D35CB">
      <w:pPr>
        <w:pStyle w:val="a5"/>
        <w:rPr>
          <w:highlight w:val="white"/>
        </w:rPr>
      </w:pPr>
      <w:r w:rsidRPr="00B21478">
        <w:rPr>
          <w:highlight w:val="white"/>
        </w:rPr>
        <w:t>Я люблю тебя и всегда любил, ты нужна мне.</w:t>
      </w:r>
    </w:p>
    <w:p w:rsidR="009D35CB" w:rsidRPr="00B21478" w:rsidRDefault="009D35CB" w:rsidP="009D35CB">
      <w:pPr>
        <w:pStyle w:val="a5"/>
        <w:rPr>
          <w:highlight w:val="white"/>
        </w:rPr>
      </w:pPr>
    </w:p>
    <w:p w:rsidR="009D35CB" w:rsidRPr="00B21478" w:rsidRDefault="009D35CB" w:rsidP="009D35CB">
      <w:pPr>
        <w:pStyle w:val="a6"/>
        <w:rPr>
          <w:highlight w:val="white"/>
        </w:rPr>
      </w:pPr>
      <w:r w:rsidRPr="00B21478">
        <w:rPr>
          <w:highlight w:val="white"/>
        </w:rPr>
        <w:t>ольга</w:t>
      </w:r>
    </w:p>
    <w:p w:rsidR="009D35CB" w:rsidRPr="00B21478" w:rsidRDefault="009D35CB" w:rsidP="009D35CB">
      <w:pPr>
        <w:pStyle w:val="a5"/>
        <w:rPr>
          <w:highlight w:val="white"/>
        </w:rPr>
      </w:pPr>
      <w:r w:rsidRPr="00B21478">
        <w:rPr>
          <w:highlight w:val="white"/>
        </w:rPr>
        <w:t xml:space="preserve">Кто </w:t>
      </w:r>
      <w:r w:rsidR="00B21478" w:rsidRPr="00B21478">
        <w:rPr>
          <w:highlight w:val="white"/>
        </w:rPr>
        <w:t>в</w:t>
      </w:r>
      <w:r w:rsidRPr="00B21478">
        <w:rPr>
          <w:highlight w:val="white"/>
        </w:rPr>
        <w:t xml:space="preserve">ы? Откуда </w:t>
      </w:r>
      <w:r w:rsidR="00B21478" w:rsidRPr="00B21478">
        <w:rPr>
          <w:highlight w:val="white"/>
        </w:rPr>
        <w:t>в</w:t>
      </w:r>
      <w:r w:rsidRPr="00B21478">
        <w:rPr>
          <w:highlight w:val="white"/>
        </w:rPr>
        <w:t>ы меня знае</w:t>
      </w:r>
      <w:r w:rsidR="00B21478" w:rsidRPr="00B21478">
        <w:rPr>
          <w:highlight w:val="white"/>
        </w:rPr>
        <w:t>те</w:t>
      </w:r>
      <w:r w:rsidRPr="00B21478">
        <w:rPr>
          <w:highlight w:val="white"/>
        </w:rPr>
        <w:t>?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Химик, молча, гладит Ольгу по руке.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6"/>
        <w:rPr>
          <w:highlight w:val="white"/>
        </w:rPr>
      </w:pPr>
      <w:r w:rsidRPr="00B21478">
        <w:rPr>
          <w:highlight w:val="white"/>
        </w:rPr>
        <w:t>ольга</w:t>
      </w:r>
    </w:p>
    <w:p w:rsidR="009D35CB" w:rsidRPr="00B21478" w:rsidRDefault="009D35CB" w:rsidP="009D35CB">
      <w:pPr>
        <w:pStyle w:val="a3"/>
        <w:ind w:left="2126" w:right="2126"/>
        <w:rPr>
          <w:highlight w:val="white"/>
        </w:rPr>
      </w:pPr>
      <w:r w:rsidRPr="00B21478">
        <w:rPr>
          <w:highlight w:val="white"/>
        </w:rPr>
        <w:t>Объясни</w:t>
      </w:r>
      <w:r w:rsidR="00B21478" w:rsidRPr="00B21478">
        <w:rPr>
          <w:highlight w:val="white"/>
        </w:rPr>
        <w:t>те</w:t>
      </w:r>
      <w:r w:rsidRPr="00B21478">
        <w:rPr>
          <w:highlight w:val="white"/>
        </w:rPr>
        <w:t>, пожалуйста.</w:t>
      </w:r>
    </w:p>
    <w:p w:rsidR="009D35CB" w:rsidRPr="00B21478" w:rsidRDefault="009D35CB" w:rsidP="009D35CB">
      <w:pPr>
        <w:pStyle w:val="a3"/>
        <w:ind w:right="2126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Химик дотрагивается до оголённой части тела, под разрезанной футболкой.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6"/>
        <w:rPr>
          <w:highlight w:val="white"/>
        </w:rPr>
      </w:pPr>
      <w:r w:rsidRPr="00B21478">
        <w:rPr>
          <w:highlight w:val="white"/>
        </w:rPr>
        <w:t>ольга</w:t>
      </w:r>
    </w:p>
    <w:p w:rsidR="009D35CB" w:rsidRPr="00B21478" w:rsidRDefault="00537726" w:rsidP="009D35CB">
      <w:pPr>
        <w:pStyle w:val="a5"/>
        <w:rPr>
          <w:highlight w:val="white"/>
        </w:rPr>
      </w:pPr>
      <w:r w:rsidRPr="00B21478">
        <w:rPr>
          <w:highlight w:val="white"/>
        </w:rPr>
        <w:t>Я в</w:t>
      </w:r>
      <w:r w:rsidR="009D35CB" w:rsidRPr="00B21478">
        <w:rPr>
          <w:highlight w:val="white"/>
        </w:rPr>
        <w:t xml:space="preserve"> туалет </w:t>
      </w:r>
      <w:r w:rsidRPr="00B21478">
        <w:rPr>
          <w:highlight w:val="white"/>
        </w:rPr>
        <w:t>хочу.</w:t>
      </w:r>
    </w:p>
    <w:p w:rsidR="009D35CB" w:rsidRPr="00B21478" w:rsidRDefault="009D35CB" w:rsidP="009D35CB">
      <w:pPr>
        <w:pStyle w:val="a5"/>
        <w:rPr>
          <w:highlight w:val="white"/>
        </w:rPr>
      </w:pPr>
    </w:p>
    <w:p w:rsidR="009D35CB" w:rsidRPr="00B21478" w:rsidRDefault="009D35CB" w:rsidP="009D35CB">
      <w:pPr>
        <w:pStyle w:val="a6"/>
        <w:rPr>
          <w:highlight w:val="white"/>
        </w:rPr>
      </w:pPr>
      <w:r w:rsidRPr="00B21478">
        <w:rPr>
          <w:highlight w:val="white"/>
        </w:rPr>
        <w:t>химик</w:t>
      </w:r>
    </w:p>
    <w:p w:rsidR="009D35CB" w:rsidRPr="00B21478" w:rsidRDefault="009D35CB" w:rsidP="009D35CB">
      <w:pPr>
        <w:pStyle w:val="a5"/>
        <w:rPr>
          <w:highlight w:val="white"/>
        </w:rPr>
      </w:pPr>
      <w:r w:rsidRPr="00B21478">
        <w:rPr>
          <w:highlight w:val="white"/>
        </w:rPr>
        <w:t>Ах да! Туалет ещё!</w:t>
      </w:r>
    </w:p>
    <w:p w:rsidR="009D35CB" w:rsidRPr="00B21478" w:rsidRDefault="009D35CB" w:rsidP="009D35CB">
      <w:pPr>
        <w:pStyle w:val="a7"/>
        <w:rPr>
          <w:highlight w:val="white"/>
        </w:rPr>
      </w:pPr>
      <w:r w:rsidRPr="00B21478">
        <w:rPr>
          <w:highlight w:val="white"/>
        </w:rPr>
        <w:t xml:space="preserve"> (оглядывается)</w:t>
      </w:r>
    </w:p>
    <w:p w:rsidR="009D35CB" w:rsidRPr="00B21478" w:rsidRDefault="009D35CB" w:rsidP="009D35CB">
      <w:pPr>
        <w:pStyle w:val="a5"/>
        <w:rPr>
          <w:highlight w:val="white"/>
        </w:rPr>
      </w:pPr>
      <w:r w:rsidRPr="00B21478">
        <w:rPr>
          <w:highlight w:val="white"/>
        </w:rPr>
        <w:t>Если будешь рыпаться усыплю, понимаешь?</w:t>
      </w:r>
    </w:p>
    <w:p w:rsidR="009D35CB" w:rsidRPr="00B21478" w:rsidRDefault="009D35CB" w:rsidP="009D35CB">
      <w:pPr>
        <w:pStyle w:val="a5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Химик встаёт с кровати и оглядывается по комнате.</w:t>
      </w:r>
      <w:r w:rsidR="00B21478" w:rsidRPr="00B21478">
        <w:rPr>
          <w:highlight w:val="white"/>
        </w:rPr>
        <w:t xml:space="preserve"> Он</w:t>
      </w:r>
      <w:r w:rsidRPr="00B21478">
        <w:rPr>
          <w:highlight w:val="white"/>
        </w:rPr>
        <w:t xml:space="preserve"> берёт из-под стола ещё две цепи.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Каждую из этих цепей, он приковывает к наручниками на Ольгиных ногах. Таким образом</w:t>
      </w:r>
      <w:r w:rsidR="00537726" w:rsidRPr="00B21478">
        <w:rPr>
          <w:highlight w:val="white"/>
        </w:rPr>
        <w:t>,</w:t>
      </w:r>
      <w:r w:rsidRPr="00B21478">
        <w:rPr>
          <w:highlight w:val="white"/>
        </w:rPr>
        <w:t xml:space="preserve"> в его руках, как бы длинные вожжи из цепей и в случае чего, ноги Ольги остаются под контролем Химика.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lastRenderedPageBreak/>
        <w:t>Он освобождает ей руки.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537726" w:rsidP="009D35CB">
      <w:pPr>
        <w:pStyle w:val="a3"/>
        <w:rPr>
          <w:highlight w:val="white"/>
        </w:rPr>
      </w:pPr>
      <w:r w:rsidRPr="00B21478">
        <w:rPr>
          <w:highlight w:val="white"/>
        </w:rPr>
        <w:t>Ольга встаёт с кроват</w:t>
      </w:r>
      <w:r w:rsidR="009D35CB" w:rsidRPr="00B21478">
        <w:rPr>
          <w:highlight w:val="white"/>
        </w:rPr>
        <w:t>и</w:t>
      </w:r>
      <w:r w:rsidR="00B21478" w:rsidRPr="00B21478">
        <w:rPr>
          <w:highlight w:val="white"/>
        </w:rPr>
        <w:t xml:space="preserve"> и и</w:t>
      </w:r>
      <w:r w:rsidR="009D35CB" w:rsidRPr="00B21478">
        <w:rPr>
          <w:highlight w:val="white"/>
        </w:rPr>
        <w:t>дёт к туалету.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Химик идёт сзади держит цепи в руках. Ольга заходит в туалет.</w:t>
      </w:r>
    </w:p>
    <w:p w:rsidR="009D35CB" w:rsidRPr="00B21478" w:rsidRDefault="009D35CB" w:rsidP="009D35CB">
      <w:pPr>
        <w:pStyle w:val="a6"/>
        <w:rPr>
          <w:highlight w:val="white"/>
        </w:rPr>
      </w:pPr>
    </w:p>
    <w:p w:rsidR="009D35CB" w:rsidRPr="00B21478" w:rsidRDefault="009D35CB" w:rsidP="009D35CB">
      <w:pPr>
        <w:pStyle w:val="a6"/>
        <w:rPr>
          <w:highlight w:val="white"/>
        </w:rPr>
      </w:pPr>
      <w:r w:rsidRPr="00B21478">
        <w:rPr>
          <w:highlight w:val="white"/>
        </w:rPr>
        <w:t>ольга</w:t>
      </w:r>
    </w:p>
    <w:p w:rsidR="009D35CB" w:rsidRPr="00B21478" w:rsidRDefault="009D35CB" w:rsidP="009D35CB">
      <w:pPr>
        <w:pStyle w:val="a5"/>
        <w:rPr>
          <w:highlight w:val="white"/>
        </w:rPr>
      </w:pPr>
      <w:r w:rsidRPr="00B21478">
        <w:rPr>
          <w:highlight w:val="white"/>
        </w:rPr>
        <w:t>Может я одна как-нибудь в туалет схожу?</w:t>
      </w:r>
    </w:p>
    <w:p w:rsidR="009D35CB" w:rsidRPr="00B21478" w:rsidRDefault="009D35CB" w:rsidP="009D35CB">
      <w:pPr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 xml:space="preserve">Химик </w:t>
      </w:r>
      <w:r w:rsidR="00E31CBD" w:rsidRPr="00B21478">
        <w:rPr>
          <w:highlight w:val="white"/>
        </w:rPr>
        <w:t xml:space="preserve">отрицательно </w:t>
      </w:r>
      <w:r w:rsidRPr="00B21478">
        <w:rPr>
          <w:highlight w:val="white"/>
        </w:rPr>
        <w:t>мотает головой.</w:t>
      </w:r>
    </w:p>
    <w:p w:rsidR="00E31CBD" w:rsidRPr="00B21478" w:rsidRDefault="00E31CBD" w:rsidP="009D35CB">
      <w:pPr>
        <w:pStyle w:val="a6"/>
        <w:rPr>
          <w:highlight w:val="white"/>
        </w:rPr>
      </w:pPr>
    </w:p>
    <w:p w:rsidR="009D35CB" w:rsidRPr="00B21478" w:rsidRDefault="009D35CB" w:rsidP="009D35CB">
      <w:pPr>
        <w:pStyle w:val="a6"/>
        <w:rPr>
          <w:highlight w:val="white"/>
        </w:rPr>
      </w:pPr>
      <w:r w:rsidRPr="00B21478">
        <w:rPr>
          <w:highlight w:val="white"/>
        </w:rPr>
        <w:t>ольга</w:t>
      </w:r>
    </w:p>
    <w:p w:rsidR="009D35CB" w:rsidRPr="00B21478" w:rsidRDefault="009D35CB" w:rsidP="009D35CB">
      <w:pPr>
        <w:pStyle w:val="a3"/>
        <w:ind w:left="2126" w:right="2126"/>
        <w:rPr>
          <w:highlight w:val="white"/>
        </w:rPr>
      </w:pPr>
      <w:r w:rsidRPr="00B21478">
        <w:rPr>
          <w:highlight w:val="white"/>
        </w:rPr>
        <w:t>Ну, пожалуйста.</w:t>
      </w:r>
    </w:p>
    <w:p w:rsidR="009D35CB" w:rsidRPr="00B21478" w:rsidRDefault="009D35CB" w:rsidP="009D35CB">
      <w:pPr>
        <w:pStyle w:val="a3"/>
        <w:ind w:left="2126" w:right="2126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Химик мотает головой.</w:t>
      </w:r>
    </w:p>
    <w:p w:rsidR="00E31CBD" w:rsidRPr="00B21478" w:rsidRDefault="00E31CBD" w:rsidP="009D35CB">
      <w:pPr>
        <w:pStyle w:val="a3"/>
        <w:rPr>
          <w:highlight w:val="white"/>
        </w:rPr>
      </w:pPr>
    </w:p>
    <w:p w:rsidR="00E31CBD" w:rsidRPr="00B21478" w:rsidRDefault="00E31CBD" w:rsidP="009D35CB">
      <w:pPr>
        <w:pStyle w:val="a3"/>
        <w:rPr>
          <w:highlight w:val="white"/>
        </w:rPr>
      </w:pPr>
      <w:r w:rsidRPr="00B21478">
        <w:rPr>
          <w:highlight w:val="white"/>
        </w:rPr>
        <w:t>Пауза.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B21478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 xml:space="preserve">Ольга выходит из туалета и идёт на кровать. Сзади идёт довольный Химик и держит цепи. </w:t>
      </w:r>
    </w:p>
    <w:p w:rsidR="00B21478" w:rsidRPr="00B21478" w:rsidRDefault="00B21478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Ольга ложится на кровать и в момент, когда она немного наклоняется, у неё становится видна одна грудь. Химик смотрит на неё и не может оторвать взгляд от груди.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Ольга резко кидается к столу, на котором стоят баллончики с красной и синей изолентой, но Химик резко дёргает за цепи и Ольга падает, но всё ещё пытается дотянуться до верха стола.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Химик бросает цепи и резко прыгает на Ольгу. Он садится ей на грудную клетку и держит руками её руки, прижав их к полу.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6"/>
        <w:rPr>
          <w:highlight w:val="white"/>
        </w:rPr>
      </w:pPr>
      <w:r w:rsidRPr="00B21478">
        <w:rPr>
          <w:highlight w:val="white"/>
        </w:rPr>
        <w:t>Химик</w:t>
      </w:r>
    </w:p>
    <w:p w:rsidR="009D35CB" w:rsidRPr="00B21478" w:rsidRDefault="009D35CB" w:rsidP="009D35CB">
      <w:pPr>
        <w:pStyle w:val="a3"/>
        <w:ind w:left="2126" w:right="2126"/>
        <w:rPr>
          <w:highlight w:val="white"/>
        </w:rPr>
      </w:pPr>
      <w:r w:rsidRPr="00B21478">
        <w:rPr>
          <w:highlight w:val="white"/>
        </w:rPr>
        <w:t xml:space="preserve">Лежи! </w:t>
      </w:r>
      <w:r w:rsidR="00E31CBD" w:rsidRPr="00B21478">
        <w:rPr>
          <w:highlight w:val="white"/>
        </w:rPr>
        <w:t xml:space="preserve">Плохая ты! </w:t>
      </w:r>
      <w:r w:rsidRPr="00B21478">
        <w:rPr>
          <w:highlight w:val="white"/>
        </w:rPr>
        <w:t>Зачем ты это делаешь?! Зачем?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Ольга сопротивляется и орёт. Химик бьёт ей несколько пощёчин, несколько ударов попадают по голове, бьёт он нелепо (по-бабски).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6"/>
        <w:rPr>
          <w:highlight w:val="white"/>
        </w:rPr>
      </w:pPr>
      <w:r w:rsidRPr="00B21478">
        <w:rPr>
          <w:highlight w:val="white"/>
        </w:rPr>
        <w:t>Химик</w:t>
      </w:r>
    </w:p>
    <w:p w:rsidR="009D35CB" w:rsidRPr="00B21478" w:rsidRDefault="009D35CB" w:rsidP="009D35CB">
      <w:pPr>
        <w:pStyle w:val="a3"/>
        <w:ind w:left="2126" w:right="2126"/>
        <w:rPr>
          <w:highlight w:val="white"/>
        </w:rPr>
      </w:pPr>
      <w:r w:rsidRPr="00B21478">
        <w:rPr>
          <w:highlight w:val="white"/>
        </w:rPr>
        <w:t>Дура, ты всё портишь!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 xml:space="preserve">Химик достаёт баллончик </w:t>
      </w:r>
      <w:r w:rsidR="00B21478" w:rsidRPr="00B21478">
        <w:rPr>
          <w:highlight w:val="white"/>
        </w:rPr>
        <w:t xml:space="preserve">со стола </w:t>
      </w:r>
      <w:r w:rsidRPr="00B21478">
        <w:rPr>
          <w:highlight w:val="white"/>
        </w:rPr>
        <w:t>и брызгает на Ольгу.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Ольга засыпает.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Химик тащит её на кровать и что-то бурчит себе под нос.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lastRenderedPageBreak/>
        <w:t>Он привязывает её заново, не снимая плащ и разрезанную футболку.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B21478" w:rsidRPr="00B21478" w:rsidRDefault="00B21478" w:rsidP="009D35CB">
      <w:pPr>
        <w:pStyle w:val="a3"/>
        <w:rPr>
          <w:highlight w:val="white"/>
        </w:rPr>
      </w:pPr>
      <w:r w:rsidRPr="00B21478">
        <w:rPr>
          <w:highlight w:val="white"/>
        </w:rPr>
        <w:t>Он садится рядом и смотрит на неё.</w:t>
      </w:r>
    </w:p>
    <w:p w:rsidR="00B21478" w:rsidRPr="00B21478" w:rsidRDefault="00B21478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 xml:space="preserve">Химик смотрит </w:t>
      </w:r>
      <w:r w:rsidR="00537726" w:rsidRPr="00B21478">
        <w:rPr>
          <w:highlight w:val="white"/>
        </w:rPr>
        <w:t>на её грудь</w:t>
      </w:r>
      <w:r w:rsidRPr="00B21478">
        <w:rPr>
          <w:highlight w:val="white"/>
        </w:rPr>
        <w:t xml:space="preserve"> и улыбается. 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537726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 xml:space="preserve">Он дотрагивается до её груди и </w:t>
      </w:r>
      <w:r w:rsidR="00B21478" w:rsidRPr="00B21478">
        <w:rPr>
          <w:highlight w:val="white"/>
        </w:rPr>
        <w:t xml:space="preserve">моментально </w:t>
      </w:r>
      <w:r w:rsidRPr="00B21478">
        <w:rPr>
          <w:highlight w:val="white"/>
        </w:rPr>
        <w:t xml:space="preserve">краснеет. </w:t>
      </w:r>
    </w:p>
    <w:p w:rsidR="00537726" w:rsidRPr="00B21478" w:rsidRDefault="00537726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Его немного подёргивает.</w:t>
      </w:r>
      <w:r w:rsidR="00537726" w:rsidRPr="00B21478">
        <w:rPr>
          <w:highlight w:val="white"/>
        </w:rPr>
        <w:t xml:space="preserve"> Е</w:t>
      </w:r>
      <w:r w:rsidR="006343BD" w:rsidRPr="00B21478">
        <w:rPr>
          <w:highlight w:val="white"/>
        </w:rPr>
        <w:t>го</w:t>
      </w:r>
      <w:r w:rsidR="00537726" w:rsidRPr="00B21478">
        <w:rPr>
          <w:highlight w:val="white"/>
        </w:rPr>
        <w:t xml:space="preserve"> лоб покрылся потом.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 xml:space="preserve">Он начинает отстёгивать ремень на её джинсах и немного, буквально на пару сантиметров приспустив их, </w:t>
      </w:r>
      <w:r w:rsidR="00B21478" w:rsidRPr="00B21478">
        <w:rPr>
          <w:highlight w:val="white"/>
        </w:rPr>
        <w:t>закрывает глаза</w:t>
      </w:r>
      <w:r w:rsidRPr="00B21478">
        <w:rPr>
          <w:highlight w:val="white"/>
        </w:rPr>
        <w:t xml:space="preserve"> и вдруг резко отскакивает.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 xml:space="preserve">Он издаёт </w:t>
      </w:r>
      <w:r w:rsidR="00B21478" w:rsidRPr="00B21478">
        <w:rPr>
          <w:highlight w:val="white"/>
        </w:rPr>
        <w:t xml:space="preserve">злобный </w:t>
      </w:r>
      <w:r w:rsidRPr="00B21478">
        <w:rPr>
          <w:highlight w:val="white"/>
        </w:rPr>
        <w:t>стон отчаяния и уходит в туалет.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Слышен звук воды из крана.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 xml:space="preserve">Химик возвращается 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Ходит вокруг кровати, выглядит нервным.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Он подходит к углу комнаты и выдёргивает кусок плинтуса. Оттуда достаёт ампулу с зелёной жидкостью.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Химик садится за стол. Открывает ампулу, набирает жидкость в шприц.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Он оголяет себе ногу и делает укол в вену, проходящую по икре.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Проходит минута, и он резко опускает голову. Он приподнимает голову, но она, как будто тяжёлая снова опускается.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 xml:space="preserve">Кое-как, придерживаясь за всё, что попадается на пути, он вялой походкой добирается до кровати. 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 xml:space="preserve">Присаживается, вяло и медленно чешет переносицу и щеку. 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Ложится рядом с Ольгой.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Он сворачивается в позу эмбриона и, уткнувшись носом в волосы Ольги, засыпает.</w:t>
      </w: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 xml:space="preserve"> </w:t>
      </w:r>
    </w:p>
    <w:p w:rsidR="009D35CB" w:rsidRPr="00B21478" w:rsidRDefault="009D35CB" w:rsidP="009D35CB">
      <w:pPr>
        <w:pStyle w:val="a4"/>
        <w:rPr>
          <w:highlight w:val="white"/>
        </w:rPr>
      </w:pPr>
      <w:r w:rsidRPr="00B21478">
        <w:rPr>
          <w:highlight w:val="white"/>
        </w:rPr>
        <w:t>ИНТ. комната химика – раннее утро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Ольга открывает глаза, кашляет, жмурится, поворачивает голову, видит рядом с собой мирно спящего Химика. На её носу и щеках, красные пятна - раздражение от газа.</w:t>
      </w:r>
    </w:p>
    <w:p w:rsidR="00466F1D" w:rsidRPr="00B21478" w:rsidRDefault="00466F1D" w:rsidP="009D35CB">
      <w:pPr>
        <w:pStyle w:val="a3"/>
        <w:rPr>
          <w:highlight w:val="white"/>
        </w:rPr>
      </w:pPr>
    </w:p>
    <w:p w:rsidR="00466F1D" w:rsidRPr="00B21478" w:rsidRDefault="00466F1D" w:rsidP="009D35CB">
      <w:pPr>
        <w:pStyle w:val="a3"/>
        <w:rPr>
          <w:highlight w:val="white"/>
        </w:rPr>
      </w:pPr>
      <w:r w:rsidRPr="00B21478">
        <w:rPr>
          <w:highlight w:val="white"/>
        </w:rPr>
        <w:t xml:space="preserve">Она смотрит на свои ноги, на тело, на открытый ремень. 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Она немного брыкается, понимает, что это бесполезно, отворачивает голову в другую сторону от Химика и закрывает глаза.</w:t>
      </w:r>
    </w:p>
    <w:p w:rsidR="009D35CB" w:rsidRPr="00B21478" w:rsidRDefault="009D35CB" w:rsidP="009D35CB">
      <w:pPr>
        <w:pStyle w:val="a3"/>
        <w:rPr>
          <w:highlight w:val="white"/>
        </w:rPr>
      </w:pPr>
    </w:p>
    <w:p w:rsidR="00466F1D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 xml:space="preserve">Ольга снова открывает глаза. </w:t>
      </w:r>
    </w:p>
    <w:p w:rsidR="00466F1D" w:rsidRPr="00B21478" w:rsidRDefault="00466F1D" w:rsidP="009D35CB">
      <w:pPr>
        <w:pStyle w:val="a3"/>
        <w:rPr>
          <w:highlight w:val="white"/>
        </w:rPr>
      </w:pPr>
    </w:p>
    <w:p w:rsidR="009D35CB" w:rsidRPr="00B21478" w:rsidRDefault="009D35CB" w:rsidP="009D35CB">
      <w:pPr>
        <w:pStyle w:val="a3"/>
        <w:rPr>
          <w:highlight w:val="white"/>
        </w:rPr>
      </w:pPr>
      <w:r w:rsidRPr="00B21478">
        <w:rPr>
          <w:highlight w:val="white"/>
        </w:rPr>
        <w:t>Ещё раз смотрит по сторонам. Снова закрывает глаза.</w:t>
      </w:r>
    </w:p>
    <w:p w:rsidR="009D35CB" w:rsidRPr="000403EA" w:rsidRDefault="009D35CB" w:rsidP="009D35CB">
      <w:pPr>
        <w:rPr>
          <w:b/>
          <w:i/>
          <w:color w:val="00B050"/>
          <w:u w:val="single"/>
        </w:rPr>
      </w:pPr>
    </w:p>
    <w:p w:rsidR="00313C13" w:rsidRPr="00B21478" w:rsidRDefault="00313C13" w:rsidP="00313C13">
      <w:pPr>
        <w:pStyle w:val="a5"/>
        <w:ind w:left="0"/>
        <w:rPr>
          <w:highlight w:val="white"/>
        </w:rPr>
      </w:pPr>
      <w:r w:rsidRPr="00B21478">
        <w:rPr>
          <w:highlight w:val="white"/>
        </w:rPr>
        <w:t>ИНТ. АВТО КАМИЛЫ - УТРО</w:t>
      </w:r>
    </w:p>
    <w:p w:rsidR="00313C13" w:rsidRPr="00B21478" w:rsidRDefault="00313C13" w:rsidP="00313C13">
      <w:pPr>
        <w:pStyle w:val="a5"/>
        <w:ind w:left="0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Андрей ведёт машину. Дочка на заднем сиденье сидит в детском кресле. При съезде с моста пробка. На островке безопасности стоит автомобиль ДПС и три сотрудника. 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дочь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(по телефону)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Мы едем бабуль, едем! Я не знаю</w:t>
      </w:r>
      <w:r w:rsidR="00DB2DB0" w:rsidRPr="00B21478">
        <w:rPr>
          <w:highlight w:val="white"/>
        </w:rPr>
        <w:t>,</w:t>
      </w:r>
      <w:r w:rsidRPr="00B21478">
        <w:rPr>
          <w:highlight w:val="white"/>
        </w:rPr>
        <w:t xml:space="preserve"> опаздываем или нет спроси у папы.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C34110" w:rsidP="00313C13">
      <w:pPr>
        <w:pStyle w:val="a5"/>
        <w:rPr>
          <w:highlight w:val="white"/>
        </w:rPr>
      </w:pPr>
      <w:r w:rsidRPr="00B21478">
        <w:rPr>
          <w:highlight w:val="white"/>
        </w:rPr>
        <w:t xml:space="preserve">Передай ей, что </w:t>
      </w:r>
      <w:r w:rsidR="00B21478" w:rsidRPr="00B21478">
        <w:rPr>
          <w:highlight w:val="white"/>
        </w:rPr>
        <w:t>успеем</w:t>
      </w:r>
      <w:r w:rsidR="00313C13" w:rsidRPr="00B21478">
        <w:rPr>
          <w:highlight w:val="white"/>
        </w:rPr>
        <w:t>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Андрей смотрит на часы на приборной панели, </w:t>
      </w:r>
      <w:r w:rsidR="00DB2DB0" w:rsidRPr="00B21478">
        <w:rPr>
          <w:highlight w:val="white"/>
        </w:rPr>
        <w:t xml:space="preserve">заметно </w:t>
      </w:r>
      <w:r w:rsidRPr="00B21478">
        <w:rPr>
          <w:highlight w:val="white"/>
        </w:rPr>
        <w:t xml:space="preserve">нервничает. 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Один из сотрудников, жезлом останавливает Андрея.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(открывает окно, не выходя из машины)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Здравствуйте.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DB2DB0" w:rsidP="00313C13">
      <w:pPr>
        <w:pStyle w:val="a3"/>
        <w:rPr>
          <w:highlight w:val="white"/>
        </w:rPr>
      </w:pPr>
      <w:r w:rsidRPr="00B21478">
        <w:rPr>
          <w:highlight w:val="white"/>
        </w:rPr>
        <w:t>ЛЕЙТЕНАНТ (Сотрудник ДПС 27 лет)</w:t>
      </w:r>
      <w:r w:rsidR="00313C13" w:rsidRPr="00B21478">
        <w:rPr>
          <w:highlight w:val="white"/>
        </w:rPr>
        <w:t>, бубнит под нос, как бы еле слышно представляется. Рассматривает документы.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DB2DB0" w:rsidP="00313C13">
      <w:pPr>
        <w:pStyle w:val="a6"/>
        <w:rPr>
          <w:highlight w:val="white"/>
        </w:rPr>
      </w:pPr>
      <w:r w:rsidRPr="00B21478">
        <w:rPr>
          <w:highlight w:val="white"/>
        </w:rPr>
        <w:t>ЛЕЙТЕНАНТ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(не отрывая глаз от документов)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В полис сами себя вписали что ли?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Нет, конечно.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DB2DB0" w:rsidP="00313C13">
      <w:pPr>
        <w:pStyle w:val="a6"/>
        <w:rPr>
          <w:highlight w:val="white"/>
        </w:rPr>
      </w:pPr>
      <w:r w:rsidRPr="00B21478">
        <w:rPr>
          <w:highlight w:val="white"/>
        </w:rPr>
        <w:t>ЛЕЙТЕНАНТ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 xml:space="preserve">Ну вот, Камила Динияровна </w:t>
      </w:r>
      <w:r w:rsidR="00B21478" w:rsidRPr="00B21478">
        <w:rPr>
          <w:highlight w:val="white"/>
        </w:rPr>
        <w:t>и Михаил Андреич вписаны</w:t>
      </w:r>
      <w:r w:rsidRPr="00B21478">
        <w:rPr>
          <w:highlight w:val="white"/>
        </w:rPr>
        <w:t xml:space="preserve"> </w:t>
      </w:r>
      <w:r w:rsidR="00DB2DB0" w:rsidRPr="00B21478">
        <w:rPr>
          <w:highlight w:val="white"/>
        </w:rPr>
        <w:t xml:space="preserve">одной </w:t>
      </w:r>
      <w:r w:rsidRPr="00B21478">
        <w:rPr>
          <w:highlight w:val="white"/>
        </w:rPr>
        <w:t>рукой агента сра</w:t>
      </w:r>
      <w:r w:rsidR="00466F1D" w:rsidRPr="00B21478">
        <w:rPr>
          <w:highlight w:val="white"/>
        </w:rPr>
        <w:t>зу видно, а вы другим подчерком.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lastRenderedPageBreak/>
        <w:t>андрей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Командир…, я очень тороплюсь, если только в этом вопрос, давай я хозяину машины позвоню, он ваш коллега. Вы обговорите этот момент.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DB2DB0" w:rsidP="00313C13">
      <w:pPr>
        <w:pStyle w:val="a3"/>
        <w:rPr>
          <w:highlight w:val="white"/>
        </w:rPr>
      </w:pPr>
      <w:r w:rsidRPr="00B21478">
        <w:rPr>
          <w:highlight w:val="white"/>
        </w:rPr>
        <w:t>Лейтенант</w:t>
      </w:r>
      <w:r w:rsidR="00313C13" w:rsidRPr="00B21478">
        <w:rPr>
          <w:highlight w:val="white"/>
        </w:rPr>
        <w:t xml:space="preserve"> смотрит на Андрея с внимательным прищуром.</w:t>
      </w:r>
    </w:p>
    <w:p w:rsidR="00313C13" w:rsidRPr="00B21478" w:rsidRDefault="00313C13" w:rsidP="00313C13">
      <w:pPr>
        <w:rPr>
          <w:highlight w:val="white"/>
        </w:rPr>
      </w:pPr>
    </w:p>
    <w:p w:rsidR="00313C13" w:rsidRPr="00B21478" w:rsidRDefault="00DB2DB0" w:rsidP="00313C13">
      <w:pPr>
        <w:pStyle w:val="a6"/>
        <w:rPr>
          <w:highlight w:val="white"/>
        </w:rPr>
      </w:pPr>
      <w:r w:rsidRPr="00B21478">
        <w:rPr>
          <w:highlight w:val="white"/>
        </w:rPr>
        <w:t>ЛЕЙТЕНАНТ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А как вы себя чувствуете? Не употребляли вчера?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Нет, не употреблял. Я не пью</w:t>
      </w:r>
      <w:r w:rsidR="00DB2DB0" w:rsidRPr="00B21478">
        <w:rPr>
          <w:highlight w:val="white"/>
        </w:rPr>
        <w:t xml:space="preserve">, </w:t>
      </w:r>
      <w:r w:rsidR="00466F1D" w:rsidRPr="00B21478">
        <w:rPr>
          <w:highlight w:val="white"/>
        </w:rPr>
        <w:t xml:space="preserve">я </w:t>
      </w:r>
      <w:r w:rsidR="00DB2DB0" w:rsidRPr="00B21478">
        <w:rPr>
          <w:highlight w:val="white"/>
        </w:rPr>
        <w:t>спортсмен</w:t>
      </w:r>
      <w:r w:rsidRPr="00B21478">
        <w:rPr>
          <w:highlight w:val="white"/>
        </w:rPr>
        <w:t>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DB2DB0" w:rsidP="00313C13">
      <w:pPr>
        <w:pStyle w:val="a6"/>
        <w:rPr>
          <w:highlight w:val="white"/>
        </w:rPr>
      </w:pPr>
      <w:r w:rsidRPr="00B21478">
        <w:rPr>
          <w:highlight w:val="white"/>
        </w:rPr>
        <w:t>ЛЕЙТЕНАНТ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(выдерживая паузу)</w:t>
      </w:r>
    </w:p>
    <w:p w:rsidR="00313C13" w:rsidRPr="00B21478" w:rsidRDefault="00DB2DB0" w:rsidP="00313C13">
      <w:pPr>
        <w:pStyle w:val="a5"/>
        <w:rPr>
          <w:highlight w:val="white"/>
        </w:rPr>
      </w:pPr>
      <w:r w:rsidRPr="00B21478">
        <w:rPr>
          <w:highlight w:val="white"/>
        </w:rPr>
        <w:t xml:space="preserve">Все вы спортсмены. </w:t>
      </w:r>
      <w:r w:rsidR="00313C13" w:rsidRPr="00B21478">
        <w:rPr>
          <w:highlight w:val="white"/>
        </w:rPr>
        <w:t>Глазки у вас красные. Нервный вы какой-то.</w:t>
      </w:r>
    </w:p>
    <w:p w:rsidR="00313C13" w:rsidRPr="00B21478" w:rsidRDefault="00313C13" w:rsidP="00313C13">
      <w:pPr>
        <w:pStyle w:val="a5"/>
        <w:ind w:left="0"/>
        <w:rPr>
          <w:highlight w:val="white"/>
        </w:rPr>
      </w:pPr>
    </w:p>
    <w:p w:rsidR="00313C13" w:rsidRPr="00B21478" w:rsidRDefault="00313C13" w:rsidP="00313C13">
      <w:pPr>
        <w:pStyle w:val="a5"/>
        <w:ind w:left="0" w:right="0"/>
        <w:rPr>
          <w:highlight w:val="white"/>
        </w:rPr>
      </w:pPr>
      <w:r w:rsidRPr="00B21478">
        <w:rPr>
          <w:highlight w:val="white"/>
        </w:rPr>
        <w:t xml:space="preserve">Андрей смотрит на дочь, та качает ногой и непонимающе смотрит на </w:t>
      </w:r>
      <w:r w:rsidR="00DB2DB0" w:rsidRPr="00B21478">
        <w:rPr>
          <w:highlight w:val="white"/>
        </w:rPr>
        <w:t>всех</w:t>
      </w:r>
      <w:r w:rsidRPr="00B21478">
        <w:rPr>
          <w:highlight w:val="white"/>
        </w:rPr>
        <w:t>.</w:t>
      </w:r>
    </w:p>
    <w:p w:rsidR="00313C13" w:rsidRPr="00B21478" w:rsidRDefault="00313C13" w:rsidP="00313C13">
      <w:pPr>
        <w:pStyle w:val="a6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(немного раздражительно)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Командир, ну извини, конечно, но я тебе могу 10 причин красных глаз перечислить и объяснить причины своих нервов.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DB2DB0" w:rsidP="00313C13">
      <w:pPr>
        <w:pStyle w:val="a3"/>
        <w:rPr>
          <w:highlight w:val="white"/>
        </w:rPr>
      </w:pPr>
      <w:r w:rsidRPr="00B21478">
        <w:rPr>
          <w:highlight w:val="white"/>
        </w:rPr>
        <w:t>Лейтенант</w:t>
      </w:r>
      <w:r w:rsidR="00313C13" w:rsidRPr="00B21478">
        <w:rPr>
          <w:highlight w:val="white"/>
        </w:rPr>
        <w:t xml:space="preserve"> сомневаясь теребит документы авто в руках.</w:t>
      </w:r>
    </w:p>
    <w:p w:rsidR="00313C13" w:rsidRPr="00B21478" w:rsidRDefault="00313C13" w:rsidP="00313C13">
      <w:pPr>
        <w:pStyle w:val="a6"/>
        <w:rPr>
          <w:highlight w:val="white"/>
        </w:rPr>
      </w:pPr>
    </w:p>
    <w:p w:rsidR="00313C13" w:rsidRPr="00B21478" w:rsidRDefault="00DB2DB0" w:rsidP="00313C13">
      <w:pPr>
        <w:pStyle w:val="a6"/>
        <w:rPr>
          <w:highlight w:val="white"/>
        </w:rPr>
      </w:pPr>
      <w:r w:rsidRPr="00B21478">
        <w:rPr>
          <w:highlight w:val="white"/>
        </w:rPr>
        <w:t>ЛЕЙТЕНАНТ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А, язык покажите.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Андрей злится и выходит из машины.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5"/>
        <w:ind w:left="0"/>
        <w:rPr>
          <w:highlight w:val="white"/>
        </w:rPr>
      </w:pPr>
      <w:r w:rsidRPr="00B21478">
        <w:rPr>
          <w:highlight w:val="white"/>
        </w:rPr>
        <w:t>НАТ. ОКОЛО АВТО КАМИЛЫ - УТРО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Ну, зачем этот цирк при ребёнке устраивать? Я дочь на танцы везу….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DB2DB0" w:rsidP="00313C13">
      <w:pPr>
        <w:pStyle w:val="a6"/>
        <w:rPr>
          <w:highlight w:val="white"/>
        </w:rPr>
      </w:pPr>
      <w:r w:rsidRPr="00B21478">
        <w:rPr>
          <w:highlight w:val="white"/>
        </w:rPr>
        <w:t>ЛЕЙТЕНАНТ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Ну, язык можете показать?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lastRenderedPageBreak/>
        <w:t>андрей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(раздражаясь и показывая язык)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Нормально?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DB2DB0" w:rsidP="00313C13">
      <w:pPr>
        <w:pStyle w:val="a6"/>
        <w:rPr>
          <w:highlight w:val="white"/>
        </w:rPr>
      </w:pPr>
      <w:r w:rsidRPr="00B21478">
        <w:rPr>
          <w:highlight w:val="white"/>
        </w:rPr>
        <w:t>ЛЕЙТЕНАНТ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Оооо!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Что О?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DB2DB0" w:rsidP="00313C13">
      <w:pPr>
        <w:pStyle w:val="a6"/>
        <w:rPr>
          <w:highlight w:val="white"/>
        </w:rPr>
      </w:pPr>
      <w:r w:rsidRPr="00B21478">
        <w:rPr>
          <w:highlight w:val="white"/>
        </w:rPr>
        <w:t>ЛЕЙТЕНАНТ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 xml:space="preserve">Налёт на языке, глаза красные, движения нервные, всё указывает на то, что вы недавно курили </w:t>
      </w:r>
      <w:r w:rsidR="00DB2DB0" w:rsidRPr="00B21478">
        <w:rPr>
          <w:highlight w:val="white"/>
        </w:rPr>
        <w:t xml:space="preserve">травку </w:t>
      </w:r>
      <w:r w:rsidRPr="00B21478">
        <w:rPr>
          <w:highlight w:val="white"/>
        </w:rPr>
        <w:t>и сейчас нервничаете</w:t>
      </w:r>
      <w:r w:rsidR="00DB2DB0" w:rsidRPr="00B21478">
        <w:rPr>
          <w:highlight w:val="white"/>
        </w:rPr>
        <w:t xml:space="preserve"> поэтому</w:t>
      </w:r>
      <w:r w:rsidRPr="00B21478">
        <w:rPr>
          <w:highlight w:val="white"/>
        </w:rPr>
        <w:t>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 xml:space="preserve">Не обижайся командир, но </w:t>
      </w:r>
      <w:r w:rsidR="00DB2DB0" w:rsidRPr="00B21478">
        <w:rPr>
          <w:highlight w:val="white"/>
        </w:rPr>
        <w:t>не надо с хитрым</w:t>
      </w:r>
      <w:r w:rsidRPr="00B21478">
        <w:rPr>
          <w:highlight w:val="white"/>
        </w:rPr>
        <w:t xml:space="preserve"> отцовски</w:t>
      </w:r>
      <w:r w:rsidR="00DB2DB0" w:rsidRPr="00B21478">
        <w:rPr>
          <w:highlight w:val="white"/>
        </w:rPr>
        <w:t>м</w:t>
      </w:r>
      <w:r w:rsidRPr="00B21478">
        <w:rPr>
          <w:highlight w:val="white"/>
        </w:rPr>
        <w:t xml:space="preserve"> прищур</w:t>
      </w:r>
      <w:r w:rsidR="00DB2DB0" w:rsidRPr="00B21478">
        <w:rPr>
          <w:highlight w:val="white"/>
        </w:rPr>
        <w:t xml:space="preserve">ом </w:t>
      </w:r>
      <w:r w:rsidR="003A1959" w:rsidRPr="00B21478">
        <w:rPr>
          <w:highlight w:val="white"/>
        </w:rPr>
        <w:t>мне психоанализ делать</w:t>
      </w:r>
      <w:r w:rsidR="00DB2DB0" w:rsidRPr="00B21478">
        <w:rPr>
          <w:highlight w:val="white"/>
        </w:rPr>
        <w:t xml:space="preserve">, </w:t>
      </w:r>
      <w:r w:rsidRPr="00B21478">
        <w:rPr>
          <w:highlight w:val="white"/>
        </w:rPr>
        <w:t>я кофе шибанул два стакана</w:t>
      </w:r>
      <w:r w:rsidR="003A1959" w:rsidRPr="00B21478">
        <w:rPr>
          <w:highlight w:val="white"/>
        </w:rPr>
        <w:t xml:space="preserve"> вот язык и жёлтый</w:t>
      </w:r>
      <w:r w:rsidRPr="00B21478">
        <w:rPr>
          <w:highlight w:val="white"/>
        </w:rPr>
        <w:t>,</w:t>
      </w:r>
      <w:r w:rsidR="00DB2DB0" w:rsidRPr="00B21478">
        <w:rPr>
          <w:highlight w:val="white"/>
        </w:rPr>
        <w:t xml:space="preserve"> я всю ночь не спал</w:t>
      </w:r>
      <w:r w:rsidRPr="00B21478">
        <w:rPr>
          <w:highlight w:val="white"/>
        </w:rPr>
        <w:t>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DB2DB0" w:rsidP="00313C13">
      <w:pPr>
        <w:pStyle w:val="a6"/>
        <w:rPr>
          <w:highlight w:val="white"/>
        </w:rPr>
      </w:pPr>
      <w:r w:rsidRPr="00B21478">
        <w:rPr>
          <w:highlight w:val="white"/>
        </w:rPr>
        <w:t>ЛЕЙТЕНАНТ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(равнодушно)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Давайте в лабораторию быстренько проедем, анализы сдадим и если всё нормально, то поедете дальше.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DB2DB0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(разводит руками)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Ну не занимайся ерундой командир, отпусти по человечески, я же с ребёнком.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B21478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В этот момент, после свистка одного из инспекторов, не останавливаясь, проехала ЛАДА с наглухо тонированными стёклами. Два сотрудника резко побежали за руль патрульной машины, и один из них ма</w:t>
      </w:r>
      <w:r w:rsidR="00B21478" w:rsidRPr="00B21478">
        <w:rPr>
          <w:highlight w:val="white"/>
        </w:rPr>
        <w:t>шет</w:t>
      </w:r>
      <w:r w:rsidRPr="00B21478">
        <w:rPr>
          <w:highlight w:val="white"/>
        </w:rPr>
        <w:t xml:space="preserve"> рукой </w:t>
      </w:r>
      <w:r w:rsidR="00DB2DB0" w:rsidRPr="00B21478">
        <w:rPr>
          <w:highlight w:val="white"/>
        </w:rPr>
        <w:t>Лейтенанту</w:t>
      </w:r>
      <w:r w:rsidRPr="00B21478">
        <w:rPr>
          <w:highlight w:val="white"/>
        </w:rPr>
        <w:t>.</w:t>
      </w:r>
      <w:r w:rsidR="00DB2DB0" w:rsidRPr="00B21478">
        <w:rPr>
          <w:highlight w:val="white"/>
        </w:rPr>
        <w:t xml:space="preserve"> </w:t>
      </w:r>
    </w:p>
    <w:p w:rsidR="00B21478" w:rsidRPr="00B21478" w:rsidRDefault="00B21478" w:rsidP="00313C13">
      <w:pPr>
        <w:pStyle w:val="a3"/>
        <w:rPr>
          <w:highlight w:val="white"/>
        </w:rPr>
      </w:pPr>
    </w:p>
    <w:p w:rsidR="00313C13" w:rsidRPr="00B21478" w:rsidRDefault="00DB2DB0" w:rsidP="00313C13">
      <w:pPr>
        <w:pStyle w:val="a3"/>
        <w:rPr>
          <w:highlight w:val="white"/>
        </w:rPr>
      </w:pPr>
      <w:r w:rsidRPr="00B21478">
        <w:rPr>
          <w:highlight w:val="white"/>
        </w:rPr>
        <w:t>Лейтенант</w:t>
      </w:r>
      <w:r w:rsidR="00313C13" w:rsidRPr="00B21478">
        <w:rPr>
          <w:highlight w:val="white"/>
        </w:rPr>
        <w:t xml:space="preserve"> машет им в ответ, что бы они ехали без него.</w:t>
      </w:r>
      <w:r w:rsidRPr="00B21478">
        <w:rPr>
          <w:highlight w:val="white"/>
        </w:rPr>
        <w:t xml:space="preserve"> </w:t>
      </w:r>
      <w:r w:rsidR="00313C13" w:rsidRPr="00B21478">
        <w:rPr>
          <w:highlight w:val="white"/>
        </w:rPr>
        <w:t>Патрульная машина стартует</w:t>
      </w:r>
      <w:r w:rsidRPr="00B21478">
        <w:rPr>
          <w:highlight w:val="white"/>
        </w:rPr>
        <w:t xml:space="preserve"> и уезжает в погоню.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(садясь в свою машину)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Сейчас командир, одну секунду.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Андрей даёт по газам и </w:t>
      </w:r>
      <w:r w:rsidR="00DB2DB0" w:rsidRPr="00B21478">
        <w:rPr>
          <w:highlight w:val="white"/>
        </w:rPr>
        <w:t xml:space="preserve">тоже </w:t>
      </w:r>
      <w:r w:rsidRPr="00B21478">
        <w:rPr>
          <w:highlight w:val="white"/>
        </w:rPr>
        <w:t>быстро уезжает.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DB2DB0" w:rsidP="00313C13">
      <w:pPr>
        <w:pStyle w:val="a3"/>
        <w:rPr>
          <w:highlight w:val="white"/>
        </w:rPr>
      </w:pPr>
      <w:r w:rsidRPr="00B21478">
        <w:rPr>
          <w:highlight w:val="white"/>
        </w:rPr>
        <w:t>Лейтенант лениво</w:t>
      </w:r>
      <w:r w:rsidR="00313C13" w:rsidRPr="00B21478">
        <w:rPr>
          <w:highlight w:val="white"/>
        </w:rPr>
        <w:t xml:space="preserve"> достаёт рацию. Он смотрит на своих коллег, которые уже умчались за Ладой </w:t>
      </w:r>
      <w:r w:rsidR="00B21478" w:rsidRPr="00B21478">
        <w:rPr>
          <w:highlight w:val="white"/>
        </w:rPr>
        <w:t>без него</w:t>
      </w:r>
      <w:r w:rsidR="00313C13" w:rsidRPr="00B21478">
        <w:rPr>
          <w:highlight w:val="white"/>
        </w:rPr>
        <w:t>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4"/>
        <w:rPr>
          <w:highlight w:val="white"/>
        </w:rPr>
      </w:pPr>
      <w:r w:rsidRPr="00B21478">
        <w:rPr>
          <w:highlight w:val="white"/>
        </w:rPr>
        <w:t>нат. двор танцевальной школы - утро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Андрей заезжает во двор танцевальной школы.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Во дворе танцевальной школы много народу. В основном это родители ведут девочек и мальчиков в административное здание. Посреди двора стоит группа из 5 девочек и двух мальчиков и несколько взрослых людей.</w:t>
      </w:r>
    </w:p>
    <w:p w:rsidR="00313C13" w:rsidRPr="00B21478" w:rsidRDefault="00313C13" w:rsidP="00313C13">
      <w:pPr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Андрей паркуется и выходит из машины. Он с дочерью быстро идёт к этой группе.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 xml:space="preserve">Я извиняюсь за опоздание. 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 xml:space="preserve"> </w:t>
      </w: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Какая-то женщина поправляет дочери Андрея причёску.</w:t>
      </w:r>
    </w:p>
    <w:p w:rsidR="00313C13" w:rsidRPr="00B21478" w:rsidRDefault="00313C13" w:rsidP="00313C13">
      <w:pPr>
        <w:pStyle w:val="a6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женщина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Сразу видно папа собирал.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преподователь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(говорит всем)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 xml:space="preserve">Наше выступление намечено </w:t>
      </w:r>
      <w:r w:rsidR="00B21478" w:rsidRPr="00B21478">
        <w:rPr>
          <w:highlight w:val="white"/>
        </w:rPr>
        <w:t xml:space="preserve">где-то </w:t>
      </w:r>
      <w:r w:rsidRPr="00B21478">
        <w:rPr>
          <w:highlight w:val="white"/>
        </w:rPr>
        <w:t>чрез два часа, можете это время в зале побыть, можете позже подойти. Мы пока будем репетировать.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Андрей целует дочку.</w:t>
      </w:r>
    </w:p>
    <w:p w:rsidR="00313C13" w:rsidRPr="00B21478" w:rsidRDefault="00313C13" w:rsidP="00313C13">
      <w:pPr>
        <w:pStyle w:val="a6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 xml:space="preserve">Я </w:t>
      </w:r>
      <w:r w:rsidR="00C315CC" w:rsidRPr="00B21478">
        <w:rPr>
          <w:highlight w:val="white"/>
        </w:rPr>
        <w:t xml:space="preserve">пока репетиция </w:t>
      </w:r>
      <w:r w:rsidRPr="00B21478">
        <w:rPr>
          <w:highlight w:val="white"/>
        </w:rPr>
        <w:t>в машине побуду, попозже подойду.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дочь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Хорошо пап.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Андрей уходит в машину.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ИНТ. АВТО КАМИЛЫ – УТРО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Андрей </w:t>
      </w:r>
      <w:r w:rsidR="00836840" w:rsidRPr="00B21478">
        <w:rPr>
          <w:highlight w:val="white"/>
        </w:rPr>
        <w:t>откидывает</w:t>
      </w:r>
      <w:r w:rsidRPr="00B21478">
        <w:rPr>
          <w:highlight w:val="white"/>
        </w:rPr>
        <w:t xml:space="preserve"> сиденье. 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Он делает музыку потише.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Андрей закрывает глаза и его голова поворачивается на бок.</w:t>
      </w:r>
    </w:p>
    <w:p w:rsidR="00313C13" w:rsidRPr="006428C5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lastRenderedPageBreak/>
        <w:t>ИНТ. АВТО КАМИЛЫ – УТРО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Андрей спит. 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836840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Лейтенант </w:t>
      </w:r>
      <w:r w:rsidR="00313C13" w:rsidRPr="00B21478">
        <w:rPr>
          <w:highlight w:val="white"/>
        </w:rPr>
        <w:t xml:space="preserve">открывает дверь и толкает его в плечо. 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Андрей открывает глаза и еле узнаёт его. Потом вздыхает.</w:t>
      </w: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 </w:t>
      </w:r>
    </w:p>
    <w:p w:rsidR="00313C13" w:rsidRPr="00B21478" w:rsidRDefault="00836840" w:rsidP="00313C13">
      <w:pPr>
        <w:pStyle w:val="a6"/>
        <w:rPr>
          <w:highlight w:val="white"/>
        </w:rPr>
      </w:pPr>
      <w:r w:rsidRPr="00B21478">
        <w:rPr>
          <w:highlight w:val="white"/>
        </w:rPr>
        <w:t>ЛЕЙТЕНАНТ</w:t>
      </w:r>
      <w:r w:rsidR="00313C13" w:rsidRPr="00B21478">
        <w:rPr>
          <w:highlight w:val="white"/>
        </w:rPr>
        <w:t xml:space="preserve"> 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Просыпаемся!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В правую пассажирскую дверь врывается Миша и приставляет пистолет к голове Андрея.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миша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Стоять бояться деньги в трусы не прятать!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(в сонном изумлении)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Блин, да что же вы творите.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Миша садится на правое сиденье и машет </w:t>
      </w:r>
      <w:r w:rsidR="00836840" w:rsidRPr="00B21478">
        <w:rPr>
          <w:highlight w:val="white"/>
        </w:rPr>
        <w:t>Лейтенанту</w:t>
      </w:r>
      <w:r w:rsidRPr="00B21478">
        <w:rPr>
          <w:highlight w:val="white"/>
        </w:rPr>
        <w:t>,</w:t>
      </w:r>
      <w:r w:rsidR="00836840" w:rsidRPr="00B21478">
        <w:rPr>
          <w:highlight w:val="white"/>
        </w:rPr>
        <w:t xml:space="preserve"> </w:t>
      </w:r>
      <w:r w:rsidRPr="00B21478">
        <w:rPr>
          <w:highlight w:val="white"/>
        </w:rPr>
        <w:t>что бы тот садился назад.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миша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(улыбаясь)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 xml:space="preserve">А я то думал, Камила овца нанюханная фестивалит. Мне же звонят </w:t>
      </w:r>
      <w:r w:rsidR="00836840" w:rsidRPr="00B21478">
        <w:rPr>
          <w:highlight w:val="white"/>
        </w:rPr>
        <w:t>друзья</w:t>
      </w:r>
      <w:r w:rsidRPr="00B21478">
        <w:rPr>
          <w:highlight w:val="white"/>
        </w:rPr>
        <w:t>, говорят, твоя тачка катается, а тут!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 xml:space="preserve"> (теребит Андрея по плечу)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 xml:space="preserve">А тут </w:t>
      </w:r>
      <w:r w:rsidR="00C315CC" w:rsidRPr="00B21478">
        <w:rPr>
          <w:highlight w:val="white"/>
        </w:rPr>
        <w:t>дружище</w:t>
      </w:r>
      <w:r w:rsidRPr="00B21478">
        <w:rPr>
          <w:highlight w:val="white"/>
        </w:rPr>
        <w:t xml:space="preserve"> мой! Я в шоке </w:t>
      </w:r>
      <w:r w:rsidR="006428C5" w:rsidRPr="00B21478">
        <w:rPr>
          <w:highlight w:val="white"/>
        </w:rPr>
        <w:t>маза фака</w:t>
      </w:r>
      <w:r w:rsidRPr="00B21478">
        <w:rPr>
          <w:highlight w:val="white"/>
        </w:rPr>
        <w:t>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андрей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(стыдливо)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Да тут такое дело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>(повернувшись к сотруднику)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Ты извини брат, нервы не выдержали.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Сотрудник равнодушно и хладнокровно сидит и слушает.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миша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>С тебя десятка и всё нормально!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 xml:space="preserve"> (Андрей достаёт из кармана деньги, только 5000)</w:t>
      </w:r>
    </w:p>
    <w:p w:rsidR="00313C13" w:rsidRPr="00B21478" w:rsidRDefault="00313C13" w:rsidP="00313C13">
      <w:pPr>
        <w:pStyle w:val="a3"/>
        <w:ind w:left="2126" w:right="2126"/>
        <w:rPr>
          <w:highlight w:val="white"/>
        </w:rPr>
      </w:pPr>
      <w:r w:rsidRPr="00B21478">
        <w:rPr>
          <w:highlight w:val="white"/>
        </w:rPr>
        <w:lastRenderedPageBreak/>
        <w:t>Ясно. Сейчас добавлю.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Миша кладёт 10000 рублей на заднее сиденье рядом с сотрудником. Тот, </w:t>
      </w:r>
      <w:r w:rsidR="006428C5" w:rsidRPr="00B21478">
        <w:rPr>
          <w:highlight w:val="white"/>
        </w:rPr>
        <w:t xml:space="preserve">не меняя не довольное выражение лица, </w:t>
      </w:r>
      <w:r w:rsidRPr="00B21478">
        <w:rPr>
          <w:highlight w:val="white"/>
        </w:rPr>
        <w:t>молча, прощается со всеми и выходит из машины.</w:t>
      </w:r>
    </w:p>
    <w:p w:rsidR="00313C13" w:rsidRPr="00B21478" w:rsidRDefault="00313C13" w:rsidP="00313C13">
      <w:pPr>
        <w:pStyle w:val="a5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ИНТ. АВТО КАМИЛЫ – УТРО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Миша и Андрей держатся в рукопожатии.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6"/>
        <w:rPr>
          <w:highlight w:val="white"/>
        </w:rPr>
      </w:pPr>
      <w:r w:rsidRPr="00B21478">
        <w:rPr>
          <w:highlight w:val="white"/>
        </w:rPr>
        <w:t>миша</w:t>
      </w:r>
    </w:p>
    <w:p w:rsidR="00313C13" w:rsidRPr="00B21478" w:rsidRDefault="00313C13" w:rsidP="00313C13">
      <w:pPr>
        <w:pStyle w:val="a5"/>
        <w:rPr>
          <w:highlight w:val="white"/>
        </w:rPr>
      </w:pPr>
      <w:r w:rsidRPr="00B21478">
        <w:rPr>
          <w:highlight w:val="white"/>
        </w:rPr>
        <w:t xml:space="preserve">Брат, я тебя понял! Сейчас будем решать вопрос, всё что могу, сделаю. Подключим </w:t>
      </w:r>
      <w:r w:rsidR="00C34110" w:rsidRPr="00B21478">
        <w:rPr>
          <w:highlight w:val="white"/>
        </w:rPr>
        <w:t>отдел</w:t>
      </w:r>
      <w:r w:rsidRPr="00B21478">
        <w:rPr>
          <w:highlight w:val="white"/>
        </w:rPr>
        <w:t>, биллинг шмиллинг. Будем искать. По больничкам и моргам обзвоним.</w:t>
      </w:r>
    </w:p>
    <w:p w:rsidR="00313C13" w:rsidRPr="00B21478" w:rsidRDefault="00313C13" w:rsidP="00313C13">
      <w:pPr>
        <w:pStyle w:val="a7"/>
        <w:rPr>
          <w:highlight w:val="white"/>
        </w:rPr>
      </w:pPr>
      <w:r w:rsidRPr="00B21478">
        <w:rPr>
          <w:highlight w:val="white"/>
        </w:rPr>
        <w:t xml:space="preserve"> (смотрит на часы)</w:t>
      </w:r>
    </w:p>
    <w:p w:rsidR="00313C13" w:rsidRPr="00B21478" w:rsidRDefault="00313C13" w:rsidP="00313C13">
      <w:pPr>
        <w:pStyle w:val="a3"/>
        <w:ind w:left="2126" w:right="2126"/>
        <w:rPr>
          <w:highlight w:val="white"/>
        </w:rPr>
      </w:pPr>
      <w:r w:rsidRPr="00B21478">
        <w:rPr>
          <w:highlight w:val="white"/>
        </w:rPr>
        <w:t>Давай, у тебя вон доча сейчас выступать будет.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Миша выходит из машины.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ИНТ. АКТОВЫЙ ЗАЛ ТАНЦЕВАЛЬНОЙ ШКОЛЫ – ОКОЛО ПОЛУДНЯ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Дети выходят на сцену. Дочка Андрея смотрит глазами по залу и ищет папу. 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 xml:space="preserve">Андрей в этот момент забегает в зал и машет дочери рукой. </w:t>
      </w:r>
    </w:p>
    <w:p w:rsidR="00313C13" w:rsidRPr="00B21478" w:rsidRDefault="00313C13" w:rsidP="00313C13">
      <w:pPr>
        <w:pStyle w:val="a3"/>
        <w:rPr>
          <w:highlight w:val="white"/>
        </w:rPr>
      </w:pPr>
    </w:p>
    <w:p w:rsidR="00313C13" w:rsidRPr="00B21478" w:rsidRDefault="00313C13" w:rsidP="00313C13">
      <w:pPr>
        <w:pStyle w:val="a3"/>
        <w:rPr>
          <w:highlight w:val="white"/>
        </w:rPr>
      </w:pPr>
      <w:r w:rsidRPr="00B21478">
        <w:rPr>
          <w:highlight w:val="white"/>
        </w:rPr>
        <w:t>Танец начинается.</w:t>
      </w:r>
    </w:p>
    <w:p w:rsidR="009D35CB" w:rsidRPr="000403EA" w:rsidRDefault="009D35CB" w:rsidP="009D35CB">
      <w:pPr>
        <w:rPr>
          <w:color w:val="00B050"/>
          <w:highlight w:val="white"/>
        </w:rPr>
      </w:pPr>
    </w:p>
    <w:p w:rsidR="009D35CB" w:rsidRPr="00724DD4" w:rsidRDefault="009D35CB" w:rsidP="009D35CB">
      <w:pPr>
        <w:pStyle w:val="a4"/>
        <w:rPr>
          <w:highlight w:val="white"/>
        </w:rPr>
      </w:pPr>
      <w:r w:rsidRPr="00724DD4">
        <w:rPr>
          <w:highlight w:val="white"/>
        </w:rPr>
        <w:t>ИНТ. комната химика – ближе к полудню</w:t>
      </w:r>
    </w:p>
    <w:p w:rsidR="009D35CB" w:rsidRPr="00724DD4" w:rsidRDefault="009D35CB" w:rsidP="009D35CB">
      <w:pPr>
        <w:pStyle w:val="a3"/>
        <w:rPr>
          <w:highlight w:val="white"/>
        </w:rPr>
      </w:pPr>
    </w:p>
    <w:p w:rsidR="009D35CB" w:rsidRPr="00724DD4" w:rsidRDefault="009D35CB" w:rsidP="009D35CB">
      <w:pPr>
        <w:pStyle w:val="a3"/>
        <w:rPr>
          <w:highlight w:val="white"/>
        </w:rPr>
      </w:pPr>
      <w:r w:rsidRPr="00724DD4">
        <w:rPr>
          <w:highlight w:val="white"/>
        </w:rPr>
        <w:t>Ольга просыпается. Рядом с ней спит Химик, уткнувшись носом в её щеку. Ольга пытается двигать руками и ногами</w:t>
      </w:r>
      <w:r w:rsidR="00724DD4" w:rsidRPr="00724DD4">
        <w:rPr>
          <w:highlight w:val="white"/>
        </w:rPr>
        <w:t>, н</w:t>
      </w:r>
      <w:r w:rsidRPr="00724DD4">
        <w:rPr>
          <w:highlight w:val="white"/>
        </w:rPr>
        <w:t>о как только цепи натягиваются, ей становится больно в лодыжках и запястьях.</w:t>
      </w:r>
    </w:p>
    <w:p w:rsidR="009D35CB" w:rsidRPr="00724DD4" w:rsidRDefault="009D35CB" w:rsidP="009D35CB">
      <w:pPr>
        <w:pStyle w:val="a3"/>
        <w:rPr>
          <w:highlight w:val="white"/>
        </w:rPr>
      </w:pPr>
    </w:p>
    <w:p w:rsidR="009D35CB" w:rsidRPr="00724DD4" w:rsidRDefault="009D35CB" w:rsidP="009D35CB">
      <w:pPr>
        <w:pStyle w:val="a3"/>
        <w:rPr>
          <w:highlight w:val="white"/>
        </w:rPr>
      </w:pPr>
      <w:r w:rsidRPr="00724DD4">
        <w:rPr>
          <w:highlight w:val="white"/>
        </w:rPr>
        <w:t>Она</w:t>
      </w:r>
      <w:r w:rsidR="00724DD4" w:rsidRPr="00724DD4">
        <w:rPr>
          <w:highlight w:val="white"/>
        </w:rPr>
        <w:t>,</w:t>
      </w:r>
      <w:r w:rsidRPr="00724DD4">
        <w:rPr>
          <w:highlight w:val="white"/>
        </w:rPr>
        <w:t xml:space="preserve"> </w:t>
      </w:r>
      <w:r w:rsidR="00724DD4" w:rsidRPr="00724DD4">
        <w:rPr>
          <w:highlight w:val="white"/>
        </w:rPr>
        <w:t xml:space="preserve">злобно стиснув зубы, </w:t>
      </w:r>
      <w:r w:rsidRPr="00724DD4">
        <w:rPr>
          <w:highlight w:val="white"/>
        </w:rPr>
        <w:t xml:space="preserve">тянет руки к его горлу, но в последний момент передумывает. Она подносит пальцы к его глазам, но снова не решается. </w:t>
      </w:r>
    </w:p>
    <w:p w:rsidR="009D35CB" w:rsidRPr="00724DD4" w:rsidRDefault="009D35CB" w:rsidP="009D35CB">
      <w:pPr>
        <w:pStyle w:val="a3"/>
        <w:rPr>
          <w:highlight w:val="white"/>
        </w:rPr>
      </w:pPr>
    </w:p>
    <w:p w:rsidR="00724DD4" w:rsidRPr="00724DD4" w:rsidRDefault="009D35CB" w:rsidP="009D35CB">
      <w:pPr>
        <w:pStyle w:val="a3"/>
        <w:rPr>
          <w:highlight w:val="white"/>
        </w:rPr>
      </w:pPr>
      <w:r w:rsidRPr="00724DD4">
        <w:rPr>
          <w:highlight w:val="white"/>
        </w:rPr>
        <w:t xml:space="preserve">Ольга замечает на щеке у Химика отслоение кожи. Она хватается за край отслоения и рвёт его. </w:t>
      </w:r>
      <w:r w:rsidR="00724DD4" w:rsidRPr="00724DD4">
        <w:rPr>
          <w:highlight w:val="white"/>
        </w:rPr>
        <w:t xml:space="preserve">Кусок отрывается. </w:t>
      </w:r>
      <w:r w:rsidRPr="00724DD4">
        <w:rPr>
          <w:highlight w:val="white"/>
        </w:rPr>
        <w:t>Это оказывается маской</w:t>
      </w:r>
      <w:r w:rsidR="00724DD4" w:rsidRPr="00724DD4">
        <w:rPr>
          <w:highlight w:val="white"/>
        </w:rPr>
        <w:t>.</w:t>
      </w:r>
    </w:p>
    <w:p w:rsidR="00724DD4" w:rsidRPr="00724DD4" w:rsidRDefault="00724DD4" w:rsidP="009D35CB">
      <w:pPr>
        <w:pStyle w:val="a3"/>
        <w:rPr>
          <w:highlight w:val="white"/>
        </w:rPr>
      </w:pPr>
    </w:p>
    <w:p w:rsidR="009D35CB" w:rsidRPr="00724DD4" w:rsidRDefault="00724DD4" w:rsidP="009D35CB">
      <w:pPr>
        <w:pStyle w:val="a3"/>
        <w:rPr>
          <w:highlight w:val="white"/>
        </w:rPr>
      </w:pPr>
      <w:r w:rsidRPr="00724DD4">
        <w:rPr>
          <w:highlight w:val="white"/>
        </w:rPr>
        <w:t>Н</w:t>
      </w:r>
      <w:r w:rsidR="009D35CB" w:rsidRPr="00724DD4">
        <w:rPr>
          <w:highlight w:val="white"/>
        </w:rPr>
        <w:t>о до конца её оторвать она не может, цепи не дают полноценно двигать рукой.</w:t>
      </w:r>
    </w:p>
    <w:p w:rsidR="009D35CB" w:rsidRPr="00724DD4" w:rsidRDefault="009D35CB" w:rsidP="009D35CB">
      <w:pPr>
        <w:pStyle w:val="a3"/>
        <w:rPr>
          <w:highlight w:val="white"/>
        </w:rPr>
      </w:pPr>
    </w:p>
    <w:p w:rsidR="009D35CB" w:rsidRPr="00724DD4" w:rsidRDefault="00C315CC" w:rsidP="009D35CB">
      <w:pPr>
        <w:pStyle w:val="a3"/>
        <w:rPr>
          <w:highlight w:val="white"/>
        </w:rPr>
      </w:pPr>
      <w:r w:rsidRPr="00724DD4">
        <w:rPr>
          <w:highlight w:val="white"/>
        </w:rPr>
        <w:t>Химик просыпается</w:t>
      </w:r>
      <w:r w:rsidR="00724DD4" w:rsidRPr="00724DD4">
        <w:rPr>
          <w:highlight w:val="white"/>
        </w:rPr>
        <w:t xml:space="preserve"> и</w:t>
      </w:r>
      <w:r w:rsidR="0031197C" w:rsidRPr="00724DD4">
        <w:rPr>
          <w:highlight w:val="white"/>
        </w:rPr>
        <w:t xml:space="preserve"> ощупывает своё л</w:t>
      </w:r>
      <w:r w:rsidR="009D35CB" w:rsidRPr="00724DD4">
        <w:rPr>
          <w:highlight w:val="white"/>
        </w:rPr>
        <w:t>ицо.</w:t>
      </w:r>
    </w:p>
    <w:p w:rsidR="009D35CB" w:rsidRPr="00724DD4" w:rsidRDefault="009D35CB" w:rsidP="009D35CB">
      <w:pPr>
        <w:pStyle w:val="a3"/>
        <w:rPr>
          <w:highlight w:val="white"/>
        </w:rPr>
      </w:pPr>
    </w:p>
    <w:p w:rsidR="00AF1C32" w:rsidRDefault="00AF1C32" w:rsidP="009D35CB">
      <w:pPr>
        <w:pStyle w:val="a6"/>
        <w:rPr>
          <w:highlight w:val="white"/>
        </w:rPr>
      </w:pPr>
    </w:p>
    <w:p w:rsidR="009D35CB" w:rsidRPr="00724DD4" w:rsidRDefault="009D35CB" w:rsidP="009D35CB">
      <w:pPr>
        <w:pStyle w:val="a6"/>
        <w:rPr>
          <w:highlight w:val="white"/>
        </w:rPr>
      </w:pPr>
      <w:r w:rsidRPr="00724DD4">
        <w:rPr>
          <w:highlight w:val="white"/>
        </w:rPr>
        <w:lastRenderedPageBreak/>
        <w:t>химик</w:t>
      </w:r>
    </w:p>
    <w:p w:rsidR="009D35CB" w:rsidRPr="00724DD4" w:rsidRDefault="009D35CB" w:rsidP="009D35CB">
      <w:pPr>
        <w:pStyle w:val="a7"/>
        <w:rPr>
          <w:highlight w:val="white"/>
        </w:rPr>
      </w:pPr>
      <w:r w:rsidRPr="00724DD4">
        <w:rPr>
          <w:highlight w:val="white"/>
        </w:rPr>
        <w:t>(заикаясь)</w:t>
      </w:r>
    </w:p>
    <w:p w:rsidR="009D35CB" w:rsidRPr="00724DD4" w:rsidRDefault="009D35CB" w:rsidP="009D35CB">
      <w:pPr>
        <w:pStyle w:val="a5"/>
        <w:rPr>
          <w:highlight w:val="white"/>
        </w:rPr>
      </w:pPr>
      <w:r w:rsidRPr="00724DD4">
        <w:rPr>
          <w:highlight w:val="white"/>
        </w:rPr>
        <w:t>С-с добрым утром</w:t>
      </w:r>
    </w:p>
    <w:p w:rsidR="009D35CB" w:rsidRPr="00724DD4" w:rsidRDefault="009D35CB" w:rsidP="009D35CB">
      <w:pPr>
        <w:pStyle w:val="a5"/>
        <w:rPr>
          <w:highlight w:val="white"/>
        </w:rPr>
      </w:pPr>
    </w:p>
    <w:p w:rsidR="009D35CB" w:rsidRPr="00724DD4" w:rsidRDefault="009D35CB" w:rsidP="009D35CB">
      <w:pPr>
        <w:pStyle w:val="a6"/>
        <w:rPr>
          <w:highlight w:val="white"/>
        </w:rPr>
      </w:pPr>
      <w:r w:rsidRPr="00724DD4">
        <w:rPr>
          <w:highlight w:val="white"/>
        </w:rPr>
        <w:t>ольга</w:t>
      </w:r>
    </w:p>
    <w:p w:rsidR="009D35CB" w:rsidRPr="00724DD4" w:rsidRDefault="009D35CB" w:rsidP="009D35CB">
      <w:pPr>
        <w:pStyle w:val="a5"/>
        <w:rPr>
          <w:highlight w:val="white"/>
        </w:rPr>
      </w:pPr>
      <w:r w:rsidRPr="00724DD4">
        <w:rPr>
          <w:highlight w:val="white"/>
        </w:rPr>
        <w:t>Кто же ты?</w:t>
      </w:r>
    </w:p>
    <w:p w:rsidR="009D35CB" w:rsidRPr="00724DD4" w:rsidRDefault="009D35CB" w:rsidP="009D35CB">
      <w:pPr>
        <w:pStyle w:val="a5"/>
        <w:rPr>
          <w:highlight w:val="white"/>
        </w:rPr>
      </w:pPr>
    </w:p>
    <w:p w:rsidR="009D35CB" w:rsidRPr="00724DD4" w:rsidRDefault="009D35CB" w:rsidP="009D35CB">
      <w:pPr>
        <w:pStyle w:val="a3"/>
        <w:rPr>
          <w:highlight w:val="white"/>
        </w:rPr>
      </w:pPr>
      <w:r w:rsidRPr="00724DD4">
        <w:rPr>
          <w:highlight w:val="white"/>
        </w:rPr>
        <w:t>Химик уходит в туалет. Слышен шум воды.</w:t>
      </w:r>
    </w:p>
    <w:p w:rsidR="009D35CB" w:rsidRPr="00724DD4" w:rsidRDefault="009D35CB" w:rsidP="009D35CB">
      <w:pPr>
        <w:pStyle w:val="a3"/>
        <w:rPr>
          <w:highlight w:val="white"/>
        </w:rPr>
      </w:pPr>
    </w:p>
    <w:p w:rsidR="009D35CB" w:rsidRPr="00724DD4" w:rsidRDefault="009D35CB" w:rsidP="009D35CB">
      <w:pPr>
        <w:pStyle w:val="a3"/>
        <w:rPr>
          <w:highlight w:val="white"/>
        </w:rPr>
      </w:pPr>
      <w:r w:rsidRPr="00724DD4">
        <w:rPr>
          <w:highlight w:val="white"/>
        </w:rPr>
        <w:t>Ольга оглядывается вокруг и видит на полке фотографию школьного класса. Она приглядывается к ней.</w:t>
      </w:r>
    </w:p>
    <w:p w:rsidR="009D35CB" w:rsidRPr="00724DD4" w:rsidRDefault="009D35CB" w:rsidP="009D35CB">
      <w:pPr>
        <w:pStyle w:val="a3"/>
        <w:rPr>
          <w:highlight w:val="white"/>
        </w:rPr>
      </w:pPr>
    </w:p>
    <w:p w:rsidR="009D35CB" w:rsidRPr="00724DD4" w:rsidRDefault="009D35CB" w:rsidP="009D35CB">
      <w:pPr>
        <w:pStyle w:val="a3"/>
        <w:rPr>
          <w:highlight w:val="white"/>
        </w:rPr>
      </w:pPr>
      <w:r w:rsidRPr="00724DD4">
        <w:rPr>
          <w:highlight w:val="white"/>
        </w:rPr>
        <w:t xml:space="preserve">Химик выходит из туалета. Он уже выглядит по-другому, нет бороды, более аккуратный нос, нет очков. Его можно даже назвать симпатичным, но </w:t>
      </w:r>
      <w:r w:rsidR="00724DD4" w:rsidRPr="00724DD4">
        <w:rPr>
          <w:highlight w:val="white"/>
        </w:rPr>
        <w:t>у него</w:t>
      </w:r>
      <w:r w:rsidRPr="00724DD4">
        <w:rPr>
          <w:highlight w:val="white"/>
        </w:rPr>
        <w:t xml:space="preserve"> бегающие </w:t>
      </w:r>
      <w:r w:rsidR="00724DD4" w:rsidRPr="00724DD4">
        <w:rPr>
          <w:highlight w:val="white"/>
        </w:rPr>
        <w:t xml:space="preserve">моргающие </w:t>
      </w:r>
      <w:r w:rsidR="00C315CC" w:rsidRPr="00724DD4">
        <w:rPr>
          <w:highlight w:val="white"/>
        </w:rPr>
        <w:t xml:space="preserve">глаза </w:t>
      </w:r>
      <w:r w:rsidRPr="00724DD4">
        <w:rPr>
          <w:highlight w:val="white"/>
        </w:rPr>
        <w:t xml:space="preserve">и </w:t>
      </w:r>
      <w:r w:rsidR="00724DD4" w:rsidRPr="00724DD4">
        <w:rPr>
          <w:highlight w:val="white"/>
        </w:rPr>
        <w:t>кривая улыбка</w:t>
      </w:r>
      <w:r w:rsidRPr="00724DD4">
        <w:rPr>
          <w:highlight w:val="white"/>
        </w:rPr>
        <w:t>.</w:t>
      </w:r>
    </w:p>
    <w:p w:rsidR="009D35CB" w:rsidRPr="00724DD4" w:rsidRDefault="009D35CB" w:rsidP="009D35CB">
      <w:pPr>
        <w:pStyle w:val="a3"/>
        <w:rPr>
          <w:highlight w:val="white"/>
        </w:rPr>
      </w:pPr>
    </w:p>
    <w:p w:rsidR="009D35CB" w:rsidRPr="00724DD4" w:rsidRDefault="009D35CB" w:rsidP="009D35CB">
      <w:pPr>
        <w:pStyle w:val="a3"/>
        <w:rPr>
          <w:highlight w:val="white"/>
        </w:rPr>
      </w:pPr>
      <w:r w:rsidRPr="00724DD4">
        <w:rPr>
          <w:highlight w:val="white"/>
        </w:rPr>
        <w:t xml:space="preserve">Химик идёт к столу. Он кладёт маску на стол рядом с электроплиткой. </w:t>
      </w:r>
    </w:p>
    <w:p w:rsidR="009D35CB" w:rsidRPr="00724DD4" w:rsidRDefault="009D35CB" w:rsidP="009D35CB">
      <w:pPr>
        <w:pStyle w:val="a3"/>
        <w:rPr>
          <w:highlight w:val="white"/>
        </w:rPr>
      </w:pPr>
    </w:p>
    <w:p w:rsidR="009D35CB" w:rsidRPr="00724DD4" w:rsidRDefault="009D35CB" w:rsidP="009D35CB">
      <w:pPr>
        <w:pStyle w:val="a6"/>
        <w:rPr>
          <w:highlight w:val="white"/>
        </w:rPr>
      </w:pPr>
      <w:r w:rsidRPr="00724DD4">
        <w:rPr>
          <w:highlight w:val="white"/>
        </w:rPr>
        <w:t>ольга</w:t>
      </w:r>
    </w:p>
    <w:p w:rsidR="009D35CB" w:rsidRPr="00724DD4" w:rsidRDefault="009D35CB" w:rsidP="009D35CB">
      <w:pPr>
        <w:pStyle w:val="a7"/>
        <w:rPr>
          <w:highlight w:val="white"/>
        </w:rPr>
      </w:pPr>
      <w:r w:rsidRPr="00724DD4">
        <w:rPr>
          <w:highlight w:val="white"/>
        </w:rPr>
        <w:t>(вглядываясь)</w:t>
      </w:r>
    </w:p>
    <w:p w:rsidR="009D35CB" w:rsidRPr="00724DD4" w:rsidRDefault="009D35CB" w:rsidP="009D35CB">
      <w:pPr>
        <w:pStyle w:val="a5"/>
        <w:rPr>
          <w:highlight w:val="white"/>
        </w:rPr>
      </w:pPr>
      <w:r w:rsidRPr="00724DD4">
        <w:rPr>
          <w:highlight w:val="white"/>
        </w:rPr>
        <w:t>Олег Каролько?</w:t>
      </w:r>
    </w:p>
    <w:p w:rsidR="009D35CB" w:rsidRPr="00724DD4" w:rsidRDefault="009D35CB" w:rsidP="009D35CB">
      <w:pPr>
        <w:pStyle w:val="a5"/>
        <w:rPr>
          <w:highlight w:val="white"/>
        </w:rPr>
      </w:pPr>
    </w:p>
    <w:p w:rsidR="009D35CB" w:rsidRPr="00724DD4" w:rsidRDefault="009D35CB" w:rsidP="009D35CB">
      <w:pPr>
        <w:pStyle w:val="a5"/>
        <w:ind w:left="0" w:right="0"/>
        <w:rPr>
          <w:highlight w:val="white"/>
        </w:rPr>
      </w:pPr>
      <w:r w:rsidRPr="00724DD4">
        <w:rPr>
          <w:highlight w:val="white"/>
        </w:rPr>
        <w:t>Он достаёт из маленького холодильника яйца и разбивает их на сковородку.</w:t>
      </w:r>
    </w:p>
    <w:p w:rsidR="009D35CB" w:rsidRPr="006428C5" w:rsidRDefault="009D35CB" w:rsidP="009D35CB">
      <w:pPr>
        <w:pStyle w:val="a5"/>
        <w:rPr>
          <w:b/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Ольга ещё раз смотрит на школьную фотографию, оглядывает комнат</w:t>
      </w:r>
      <w:r w:rsidR="006A625B" w:rsidRPr="00631003">
        <w:rPr>
          <w:highlight w:val="white"/>
        </w:rPr>
        <w:t>у</w:t>
      </w:r>
      <w:r w:rsidRPr="00631003">
        <w:rPr>
          <w:highlight w:val="white"/>
        </w:rPr>
        <w:t>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ольга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Это, что всё специально?  Это, что месть?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>(следит за яичницой</w:t>
      </w:r>
      <w:r w:rsidR="006428C5" w:rsidRPr="00631003">
        <w:rPr>
          <w:highlight w:val="white"/>
        </w:rPr>
        <w:t xml:space="preserve"> и говорит</w:t>
      </w:r>
      <w:r w:rsidR="006A625B" w:rsidRPr="00631003">
        <w:rPr>
          <w:highlight w:val="white"/>
        </w:rPr>
        <w:t>, не поворачиваясь,</w:t>
      </w:r>
      <w:r w:rsidR="006428C5" w:rsidRPr="00631003">
        <w:rPr>
          <w:highlight w:val="white"/>
        </w:rPr>
        <w:t xml:space="preserve"> заика</w:t>
      </w:r>
      <w:r w:rsidR="006A625B" w:rsidRPr="00631003">
        <w:rPr>
          <w:highlight w:val="white"/>
        </w:rPr>
        <w:t>ется</w:t>
      </w:r>
      <w:r w:rsidRPr="00631003">
        <w:rPr>
          <w:highlight w:val="white"/>
        </w:rPr>
        <w:t>)</w:t>
      </w:r>
    </w:p>
    <w:p w:rsidR="009D35CB" w:rsidRPr="00631003" w:rsidRDefault="006A625B" w:rsidP="009D35CB">
      <w:pPr>
        <w:pStyle w:val="a5"/>
        <w:rPr>
          <w:highlight w:val="white"/>
        </w:rPr>
      </w:pPr>
      <w:r w:rsidRPr="00631003">
        <w:rPr>
          <w:highlight w:val="white"/>
        </w:rPr>
        <w:t xml:space="preserve">Скоооорее </w:t>
      </w:r>
      <w:r w:rsidR="006428C5" w:rsidRPr="00631003">
        <w:rPr>
          <w:highlight w:val="white"/>
        </w:rPr>
        <w:t>мечта</w:t>
      </w:r>
      <w:r w:rsidR="009D35CB" w:rsidRPr="00631003">
        <w:rPr>
          <w:highlight w:val="white"/>
        </w:rPr>
        <w:t>.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ольга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Ну</w:t>
      </w:r>
      <w:r w:rsidR="00C315CC" w:rsidRPr="00631003">
        <w:rPr>
          <w:highlight w:val="white"/>
        </w:rPr>
        <w:t>,</w:t>
      </w:r>
      <w:r w:rsidRPr="00631003">
        <w:rPr>
          <w:highlight w:val="white"/>
        </w:rPr>
        <w:t xml:space="preserve"> ведь столько времени прошло. Неужели ты всё носишь обиду?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Химик подходит к Ольге, он пододвигает стул к кровати рядом с её головой. Он садится, но не смотрит ей в глаза</w:t>
      </w:r>
      <w:r w:rsidR="006A625B" w:rsidRPr="00631003">
        <w:rPr>
          <w:highlight w:val="white"/>
        </w:rPr>
        <w:t>, стесняется</w:t>
      </w:r>
      <w:r w:rsidRPr="00631003">
        <w:rPr>
          <w:highlight w:val="white"/>
        </w:rPr>
        <w:t xml:space="preserve">. Он пытается посмотреть на неё, но сразу моргает и </w:t>
      </w:r>
      <w:r w:rsidR="006A625B" w:rsidRPr="00631003">
        <w:rPr>
          <w:highlight w:val="white"/>
        </w:rPr>
        <w:t xml:space="preserve">снова </w:t>
      </w:r>
      <w:r w:rsidRPr="00631003">
        <w:rPr>
          <w:highlight w:val="white"/>
        </w:rPr>
        <w:t>отворачивается и в целом ведёт себя очень неуверенно.</w:t>
      </w:r>
    </w:p>
    <w:p w:rsidR="009D35CB" w:rsidRPr="00631003" w:rsidRDefault="009D35CB" w:rsidP="009D35CB">
      <w:pPr>
        <w:pStyle w:val="a6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Оби-иду ношу</w:t>
      </w:r>
      <w:r w:rsidR="006A625B" w:rsidRPr="00631003">
        <w:rPr>
          <w:highlight w:val="white"/>
        </w:rPr>
        <w:t xml:space="preserve"> тоже</w:t>
      </w:r>
      <w:r w:rsidRPr="00631003">
        <w:rPr>
          <w:highlight w:val="white"/>
        </w:rPr>
        <w:t>. Не мо-о-гу успокоиться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ольга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>(в испуге)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Но как так можно то? Ну, мы же были подростками!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 xml:space="preserve"> (пауза)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Всякое бывает, Олежек.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 xml:space="preserve"> (пауза)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Хочешь я прощения попрошу?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Химик улыбается и пододвигается поближе к изголовью.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>(сильно заикаясь)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Я-я-я, всееегда, ттее-еебя…….</w:t>
      </w:r>
    </w:p>
    <w:p w:rsidR="009D35CB" w:rsidRPr="00631003" w:rsidRDefault="009D35CB" w:rsidP="009D35CB">
      <w:pPr>
        <w:pStyle w:val="a6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ольга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Ну, прости, дурочка малолетняя была, не понимала, что травмирую тебя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 xml:space="preserve"> (Химик наклоняется к её щеке)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Х</w:t>
      </w:r>
      <w:r w:rsidR="006A625B" w:rsidRPr="00631003">
        <w:rPr>
          <w:highlight w:val="white"/>
        </w:rPr>
        <w:t xml:space="preserve">орошо? Давай подумаем, как нам </w:t>
      </w:r>
      <w:r w:rsidRPr="00631003">
        <w:rPr>
          <w:highlight w:val="white"/>
        </w:rPr>
        <w:t>жить?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 xml:space="preserve"> (Химик положил голову рядом с Ольгиной головой и закрыл глаза)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Олежек, давай отпусти меня. Давай, как люди поговорим.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 xml:space="preserve"> </w:t>
      </w: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Начинает подгорать яичница.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 xml:space="preserve">Химик прикрывает </w:t>
      </w:r>
      <w:r w:rsidR="006A625B" w:rsidRPr="00631003">
        <w:rPr>
          <w:highlight w:val="white"/>
        </w:rPr>
        <w:t>Ольге</w:t>
      </w:r>
      <w:r w:rsidRPr="00631003">
        <w:rPr>
          <w:highlight w:val="white"/>
        </w:rPr>
        <w:t xml:space="preserve"> рот рукой и лежит сильно зажмурившись.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6A625B" w:rsidP="009D35CB">
      <w:pPr>
        <w:pStyle w:val="a3"/>
        <w:rPr>
          <w:highlight w:val="white"/>
        </w:rPr>
      </w:pPr>
      <w:r w:rsidRPr="00631003">
        <w:rPr>
          <w:highlight w:val="white"/>
        </w:rPr>
        <w:t>Целует</w:t>
      </w:r>
      <w:r w:rsidR="009D35CB" w:rsidRPr="00631003">
        <w:rPr>
          <w:highlight w:val="white"/>
        </w:rPr>
        <w:t xml:space="preserve"> Ольгу в шею. 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 xml:space="preserve">Ольга </w:t>
      </w:r>
      <w:r w:rsidR="006A625B" w:rsidRPr="00631003">
        <w:rPr>
          <w:highlight w:val="white"/>
        </w:rPr>
        <w:t>жмурится</w:t>
      </w:r>
      <w:r w:rsidRPr="00631003">
        <w:rPr>
          <w:highlight w:val="white"/>
        </w:rPr>
        <w:t>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 xml:space="preserve">Химик кладёт руку ей на коленку. 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 xml:space="preserve">Ольга </w:t>
      </w:r>
      <w:r w:rsidR="006A625B" w:rsidRPr="00631003">
        <w:rPr>
          <w:highlight w:val="white"/>
        </w:rPr>
        <w:t>стискивает губы</w:t>
      </w:r>
      <w:r w:rsidRPr="00631003">
        <w:rPr>
          <w:highlight w:val="white"/>
        </w:rPr>
        <w:t>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 xml:space="preserve">Химик </w:t>
      </w:r>
      <w:r w:rsidR="006A625B" w:rsidRPr="00631003">
        <w:rPr>
          <w:highlight w:val="white"/>
        </w:rPr>
        <w:t>залезает</w:t>
      </w:r>
      <w:r w:rsidRPr="00631003">
        <w:rPr>
          <w:highlight w:val="white"/>
        </w:rPr>
        <w:t xml:space="preserve"> на Ольгу сверху.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Яичница начинает дымиться.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ольга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Олег яичница горит.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>(Химик целует её в шею</w:t>
      </w:r>
      <w:r w:rsidR="006A625B" w:rsidRPr="00631003">
        <w:rPr>
          <w:highlight w:val="white"/>
        </w:rPr>
        <w:t xml:space="preserve"> и в щёки</w:t>
      </w:r>
      <w:r w:rsidRPr="00631003">
        <w:rPr>
          <w:highlight w:val="white"/>
        </w:rPr>
        <w:t>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Олег не надо. Олег.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>(Химик целует её грудь)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Хватит, пожалуйста.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6A625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 xml:space="preserve">Химик закрывает Ольге рот рукой и другой лезет ей в джинсы. </w:t>
      </w:r>
    </w:p>
    <w:p w:rsidR="006A625B" w:rsidRPr="00631003" w:rsidRDefault="006A625B" w:rsidP="009D35CB">
      <w:pPr>
        <w:pStyle w:val="a3"/>
        <w:rPr>
          <w:highlight w:val="white"/>
        </w:rPr>
      </w:pPr>
    </w:p>
    <w:p w:rsidR="006A625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Ольга кусает его за палец</w:t>
      </w:r>
      <w:r w:rsidR="006A625B" w:rsidRPr="00631003">
        <w:rPr>
          <w:highlight w:val="white"/>
        </w:rPr>
        <w:t xml:space="preserve"> и извивается</w:t>
      </w:r>
      <w:r w:rsidRPr="00631003">
        <w:rPr>
          <w:highlight w:val="white"/>
        </w:rPr>
        <w:t xml:space="preserve">. Дёрнув ногой, Ольга случайно отцепляет плохо закрытый наручник на лодыжке её ноги. </w:t>
      </w:r>
    </w:p>
    <w:p w:rsidR="006A625B" w:rsidRPr="00631003" w:rsidRDefault="006A625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 xml:space="preserve">Химик </w:t>
      </w:r>
      <w:r w:rsidR="006A625B" w:rsidRPr="00631003">
        <w:rPr>
          <w:highlight w:val="white"/>
        </w:rPr>
        <w:t>убирает пальца от её рта, стонет от боли, но продолжает трогать её ноги</w:t>
      </w:r>
      <w:r w:rsidRPr="00631003">
        <w:rPr>
          <w:highlight w:val="white"/>
        </w:rPr>
        <w:t>.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6A625B" w:rsidRPr="00631003" w:rsidRDefault="006A625B" w:rsidP="009D35CB">
      <w:pPr>
        <w:pStyle w:val="a3"/>
        <w:rPr>
          <w:highlight w:val="white"/>
        </w:rPr>
      </w:pPr>
      <w:r w:rsidRPr="00631003">
        <w:rPr>
          <w:highlight w:val="white"/>
        </w:rPr>
        <w:t>Вдруг, он</w:t>
      </w:r>
      <w:r w:rsidR="009D35CB" w:rsidRPr="00631003">
        <w:rPr>
          <w:highlight w:val="white"/>
        </w:rPr>
        <w:t xml:space="preserve"> не с того не с сего вскрикивает и сползает на пол. </w:t>
      </w:r>
    </w:p>
    <w:p w:rsidR="006A625B" w:rsidRPr="00631003" w:rsidRDefault="006A625B" w:rsidP="009D35CB">
      <w:pPr>
        <w:pStyle w:val="a3"/>
        <w:rPr>
          <w:highlight w:val="white"/>
        </w:rPr>
      </w:pPr>
    </w:p>
    <w:p w:rsidR="009D35CB" w:rsidRPr="00631003" w:rsidRDefault="006A625B" w:rsidP="009D35CB">
      <w:pPr>
        <w:pStyle w:val="a3"/>
        <w:rPr>
          <w:highlight w:val="white"/>
        </w:rPr>
      </w:pPr>
      <w:r w:rsidRPr="00631003">
        <w:rPr>
          <w:highlight w:val="white"/>
        </w:rPr>
        <w:t>Химик</w:t>
      </w:r>
      <w:r w:rsidR="009D35CB" w:rsidRPr="00631003">
        <w:rPr>
          <w:highlight w:val="white"/>
        </w:rPr>
        <w:t xml:space="preserve"> не смотрит на Ольгу</w:t>
      </w:r>
      <w:r w:rsidRPr="00631003">
        <w:rPr>
          <w:highlight w:val="white"/>
        </w:rPr>
        <w:t xml:space="preserve"> и</w:t>
      </w:r>
      <w:r w:rsidR="009D35CB" w:rsidRPr="00631003">
        <w:rPr>
          <w:highlight w:val="white"/>
        </w:rPr>
        <w:t xml:space="preserve"> ползёт к столу</w:t>
      </w:r>
      <w:r w:rsidRPr="00631003">
        <w:rPr>
          <w:highlight w:val="white"/>
        </w:rPr>
        <w:t xml:space="preserve"> на коленях</w:t>
      </w:r>
      <w:r w:rsidR="009D35CB" w:rsidRPr="00631003">
        <w:rPr>
          <w:highlight w:val="white"/>
        </w:rPr>
        <w:t>. Он берёт ампулу с зелёной жидкостью.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 xml:space="preserve">Яичница уже горит вовсю. Комнату заполонило дымом. 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 xml:space="preserve">Химик набирает в шприц жидкость. 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 xml:space="preserve">Засучивает штанину и делает себе укол в вену на </w:t>
      </w:r>
      <w:r w:rsidR="00C34110" w:rsidRPr="00631003">
        <w:rPr>
          <w:highlight w:val="white"/>
        </w:rPr>
        <w:t>икре ноги</w:t>
      </w:r>
      <w:r w:rsidRPr="00631003">
        <w:rPr>
          <w:highlight w:val="white"/>
        </w:rPr>
        <w:t>.</w:t>
      </w:r>
    </w:p>
    <w:p w:rsidR="009D35CB" w:rsidRPr="00631003" w:rsidRDefault="009D35CB" w:rsidP="009D35CB">
      <w:pPr>
        <w:rPr>
          <w:highlight w:val="white"/>
        </w:rPr>
      </w:pPr>
    </w:p>
    <w:p w:rsidR="006A625B" w:rsidRPr="00631003" w:rsidRDefault="006A625B" w:rsidP="009D35CB">
      <w:pPr>
        <w:rPr>
          <w:rFonts w:ascii="Courier New" w:hAnsi="Courier New" w:cs="Courier New"/>
          <w:highlight w:val="white"/>
        </w:rPr>
      </w:pPr>
      <w:r w:rsidRPr="00631003">
        <w:rPr>
          <w:rFonts w:ascii="Courier New" w:hAnsi="Courier New" w:cs="Courier New"/>
          <w:highlight w:val="white"/>
        </w:rPr>
        <w:t>Комнату заполонило дымом от яичницы.</w:t>
      </w:r>
    </w:p>
    <w:p w:rsidR="006A625B" w:rsidRPr="00631003" w:rsidRDefault="006A625B" w:rsidP="009D35CB">
      <w:pPr>
        <w:rPr>
          <w:rFonts w:ascii="Courier New" w:hAnsi="Courier New" w:cs="Courier New"/>
          <w:highlight w:val="white"/>
        </w:rPr>
      </w:pPr>
    </w:p>
    <w:p w:rsidR="009D35CB" w:rsidRPr="00631003" w:rsidRDefault="009D35CB" w:rsidP="009D35CB">
      <w:pPr>
        <w:rPr>
          <w:rFonts w:ascii="Courier New" w:hAnsi="Courier New" w:cs="Courier New"/>
          <w:highlight w:val="white"/>
        </w:rPr>
      </w:pPr>
      <w:r w:rsidRPr="00631003">
        <w:rPr>
          <w:rFonts w:ascii="Courier New" w:hAnsi="Courier New" w:cs="Courier New"/>
          <w:highlight w:val="white"/>
        </w:rPr>
        <w:t>Химик подходит к плитке</w:t>
      </w:r>
      <w:r w:rsidR="006A625B" w:rsidRPr="00631003">
        <w:rPr>
          <w:rFonts w:ascii="Courier New" w:hAnsi="Courier New" w:cs="Courier New"/>
          <w:highlight w:val="white"/>
        </w:rPr>
        <w:t>, выключает её</w:t>
      </w:r>
      <w:r w:rsidRPr="00631003">
        <w:rPr>
          <w:rFonts w:ascii="Courier New" w:hAnsi="Courier New" w:cs="Courier New"/>
          <w:highlight w:val="white"/>
        </w:rPr>
        <w:t xml:space="preserve"> и </w:t>
      </w:r>
      <w:r w:rsidR="006A625B" w:rsidRPr="00631003">
        <w:rPr>
          <w:rFonts w:ascii="Courier New" w:hAnsi="Courier New" w:cs="Courier New"/>
          <w:highlight w:val="white"/>
        </w:rPr>
        <w:t>льёт</w:t>
      </w:r>
      <w:r w:rsidRPr="00631003">
        <w:rPr>
          <w:rFonts w:ascii="Courier New" w:hAnsi="Courier New" w:cs="Courier New"/>
          <w:highlight w:val="white"/>
        </w:rPr>
        <w:t xml:space="preserve"> водой </w:t>
      </w:r>
      <w:r w:rsidR="006A625B" w:rsidRPr="00631003">
        <w:rPr>
          <w:rFonts w:ascii="Courier New" w:hAnsi="Courier New" w:cs="Courier New"/>
          <w:highlight w:val="white"/>
        </w:rPr>
        <w:t xml:space="preserve">на </w:t>
      </w:r>
      <w:r w:rsidRPr="00631003">
        <w:rPr>
          <w:rFonts w:ascii="Courier New" w:hAnsi="Courier New" w:cs="Courier New"/>
          <w:highlight w:val="white"/>
        </w:rPr>
        <w:t>сковороду.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>(говорит уже не заикаясь)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Я не наркоман Оль. Честно.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 xml:space="preserve"> (</w:t>
      </w:r>
      <w:r w:rsidR="00C315CC" w:rsidRPr="00631003">
        <w:rPr>
          <w:highlight w:val="white"/>
        </w:rPr>
        <w:t>говорит медленно</w:t>
      </w:r>
      <w:r w:rsidRPr="00631003">
        <w:rPr>
          <w:highlight w:val="white"/>
        </w:rPr>
        <w:t>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Мне так лучше, я не заикаюсь. Я чувствую себя крутым</w:t>
      </w:r>
      <w:r w:rsidR="006428C5" w:rsidRPr="00631003">
        <w:rPr>
          <w:highlight w:val="white"/>
        </w:rPr>
        <w:t xml:space="preserve"> и мозги варят и я уверен в себе</w:t>
      </w:r>
      <w:r w:rsidRPr="00631003">
        <w:rPr>
          <w:highlight w:val="white"/>
        </w:rPr>
        <w:t>.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 xml:space="preserve"> (берёт нож со стола и подходит к кровати)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Если ты захочешь потом, я всегда смогу бросить.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lastRenderedPageBreak/>
        <w:t xml:space="preserve">Химик залезает с ногами на кровать и садится у спинки в ногах у Ольги. 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Она испугано смотрит на него</w:t>
      </w:r>
      <w:r w:rsidR="006A625B" w:rsidRPr="00631003">
        <w:rPr>
          <w:highlight w:val="white"/>
        </w:rPr>
        <w:t>, ничего не отвечает</w:t>
      </w:r>
      <w:r w:rsidRPr="00631003">
        <w:rPr>
          <w:highlight w:val="white"/>
        </w:rPr>
        <w:t xml:space="preserve"> и оглядывается по сторонам.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Химик сидит на кровати напротив Ольги, в его руках нож.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Его глаза медленно закрываются</w:t>
      </w:r>
      <w:r w:rsidR="00631003" w:rsidRPr="00631003">
        <w:rPr>
          <w:highlight w:val="white"/>
        </w:rPr>
        <w:t>,</w:t>
      </w:r>
      <w:r w:rsidRPr="00631003">
        <w:rPr>
          <w:highlight w:val="white"/>
        </w:rPr>
        <w:t xml:space="preserve"> и голова наклоняется вниз.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 xml:space="preserve">Руки его расслабляются, и нож падает </w:t>
      </w:r>
      <w:r w:rsidR="00631003" w:rsidRPr="00631003">
        <w:rPr>
          <w:highlight w:val="white"/>
        </w:rPr>
        <w:t>рядом</w:t>
      </w:r>
      <w:r w:rsidRPr="00631003">
        <w:rPr>
          <w:highlight w:val="white"/>
        </w:rPr>
        <w:t xml:space="preserve"> </w:t>
      </w:r>
      <w:r w:rsidR="00631003" w:rsidRPr="00631003">
        <w:rPr>
          <w:highlight w:val="white"/>
        </w:rPr>
        <w:t xml:space="preserve">с </w:t>
      </w:r>
      <w:r w:rsidRPr="00631003">
        <w:rPr>
          <w:highlight w:val="white"/>
        </w:rPr>
        <w:t xml:space="preserve">отстёгнутой </w:t>
      </w:r>
      <w:r w:rsidR="00631003" w:rsidRPr="00631003">
        <w:rPr>
          <w:highlight w:val="white"/>
        </w:rPr>
        <w:t xml:space="preserve">от наручника </w:t>
      </w:r>
      <w:r w:rsidRPr="00631003">
        <w:rPr>
          <w:highlight w:val="white"/>
        </w:rPr>
        <w:t>ног</w:t>
      </w:r>
      <w:r w:rsidR="00631003" w:rsidRPr="00631003">
        <w:rPr>
          <w:highlight w:val="white"/>
        </w:rPr>
        <w:t>ой</w:t>
      </w:r>
      <w:r w:rsidRPr="00631003">
        <w:rPr>
          <w:highlight w:val="white"/>
        </w:rPr>
        <w:t xml:space="preserve"> Ольги.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Химик сидит в приливе наркотического удовольствия.</w:t>
      </w:r>
      <w:r w:rsidR="00631003" w:rsidRPr="00631003">
        <w:rPr>
          <w:highlight w:val="white"/>
        </w:rPr>
        <w:t xml:space="preserve"> Он пытается приоткрыть глаза и смотрит на Ольгу, но снова закрывает глаза и опускает голову.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В помещении раздаётся мощный звонок в дверь. Три коротких один длинный.</w:t>
      </w:r>
    </w:p>
    <w:p w:rsidR="00631003" w:rsidRPr="00631003" w:rsidRDefault="00631003" w:rsidP="009D35CB">
      <w:pPr>
        <w:pStyle w:val="a3"/>
        <w:rPr>
          <w:highlight w:val="white"/>
        </w:rPr>
      </w:pPr>
    </w:p>
    <w:p w:rsidR="00631003" w:rsidRPr="00631003" w:rsidRDefault="00631003" w:rsidP="009D35CB">
      <w:pPr>
        <w:pStyle w:val="a3"/>
        <w:rPr>
          <w:highlight w:val="white"/>
        </w:rPr>
      </w:pPr>
      <w:r w:rsidRPr="00631003">
        <w:rPr>
          <w:highlight w:val="white"/>
        </w:rPr>
        <w:t>Химик, слезает с кровати. Падает. Поднимается.</w:t>
      </w:r>
    </w:p>
    <w:p w:rsidR="00631003" w:rsidRPr="00631003" w:rsidRDefault="00631003" w:rsidP="009D35CB">
      <w:pPr>
        <w:pStyle w:val="a3"/>
        <w:rPr>
          <w:highlight w:val="white"/>
        </w:rPr>
      </w:pPr>
    </w:p>
    <w:p w:rsidR="00631003" w:rsidRPr="00631003" w:rsidRDefault="00631003" w:rsidP="009D35CB">
      <w:pPr>
        <w:pStyle w:val="a3"/>
        <w:rPr>
          <w:highlight w:val="white"/>
        </w:rPr>
      </w:pPr>
      <w:r w:rsidRPr="00631003">
        <w:rPr>
          <w:highlight w:val="white"/>
        </w:rPr>
        <w:t>Идёт на полусогнутых ногах к двери.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ИНТ. БОКС АВТОСЕРВИСА – ОКОЛО ПОЛУДНЯ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 xml:space="preserve">Химик, уже надев маску с бородой и очками, идёт на вялых полусогнутых ногах к дверям </w:t>
      </w:r>
      <w:r w:rsidR="00631003" w:rsidRPr="00631003">
        <w:rPr>
          <w:highlight w:val="white"/>
        </w:rPr>
        <w:t xml:space="preserve">сервиса </w:t>
      </w:r>
      <w:r w:rsidRPr="00631003">
        <w:rPr>
          <w:highlight w:val="white"/>
        </w:rPr>
        <w:t xml:space="preserve">и открывает их. 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В помещение входит Циркуль.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Он берёт Химика за скулу и смотрит на него.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циркуль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Уже убитый? Дебил!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Циркуль тащит его за шкирку в комнату.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Туда нельзя.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циркуль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С хрена ли?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 xml:space="preserve">химик 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 xml:space="preserve">Там Оля, Оля </w:t>
      </w:r>
      <w:r w:rsidR="00C315CC" w:rsidRPr="00631003">
        <w:rPr>
          <w:highlight w:val="white"/>
        </w:rPr>
        <w:t>Ларионова</w:t>
      </w:r>
      <w:r w:rsidRPr="00631003">
        <w:rPr>
          <w:highlight w:val="white"/>
        </w:rPr>
        <w:t>.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 xml:space="preserve"> (Циркуль в шоке)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Андрюхина жена. Я её в плен взял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Циркуль даёт подзатыльник Химику.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AF1C32" w:rsidRDefault="00AF1C32" w:rsidP="009D35CB">
      <w:pPr>
        <w:pStyle w:val="a6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lastRenderedPageBreak/>
        <w:t>циркуль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Ну, ты и урод. Что же ты брат ты мой, урод то такой?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 xml:space="preserve"> (замахивается на Химика)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Она тебя узнала? Ты маску снимал</w:t>
      </w:r>
      <w:r w:rsidR="00CF3204" w:rsidRPr="00631003">
        <w:rPr>
          <w:highlight w:val="white"/>
        </w:rPr>
        <w:t xml:space="preserve">? </w:t>
      </w:r>
      <w:r w:rsidRPr="00631003">
        <w:rPr>
          <w:highlight w:val="white"/>
        </w:rPr>
        <w:t>Зачем? Ты понимаешь, что это статья?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>(щурясь от замахиваний Циркуля)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Не снимал, не знает она. Не узнала.</w:t>
      </w:r>
    </w:p>
    <w:p w:rsidR="009D35CB" w:rsidRPr="006428C5" w:rsidRDefault="009D35CB" w:rsidP="009D35CB">
      <w:pPr>
        <w:pStyle w:val="a6"/>
        <w:rPr>
          <w:b/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ИНТ. КОМНАТА ХИМИКА - ОКОЛО ПОЛУДНЯ</w:t>
      </w:r>
    </w:p>
    <w:p w:rsidR="009D35CB" w:rsidRPr="00631003" w:rsidRDefault="009D35CB" w:rsidP="009D35CB">
      <w:pPr>
        <w:pStyle w:val="a4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Ольга прислушивается к шумам и громкому разговору за дверью, но толком ничего не слышно.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Ольга отцепившейся ногой, пытается между двух пальцев подцепить ножик, валяющийся на простыне. Она подцепляет нож и приподнимает ногу, но зам</w:t>
      </w:r>
      <w:r w:rsidR="00631003">
        <w:rPr>
          <w:highlight w:val="white"/>
        </w:rPr>
        <w:t>инается</w:t>
      </w:r>
      <w:r w:rsidRPr="00631003">
        <w:rPr>
          <w:highlight w:val="white"/>
        </w:rPr>
        <w:t xml:space="preserve"> </w:t>
      </w:r>
      <w:r w:rsidR="00631003">
        <w:rPr>
          <w:highlight w:val="white"/>
        </w:rPr>
        <w:t xml:space="preserve">в одеяле и </w:t>
      </w:r>
      <w:r w:rsidRPr="00631003">
        <w:rPr>
          <w:highlight w:val="white"/>
        </w:rPr>
        <w:t>нож выпадает на пол.</w:t>
      </w:r>
    </w:p>
    <w:p w:rsidR="009D35CB" w:rsidRPr="006428C5" w:rsidRDefault="009D35CB" w:rsidP="009D35CB">
      <w:pPr>
        <w:pStyle w:val="a3"/>
        <w:rPr>
          <w:b/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ИНТ. БОКС АВТОСЕРВИСА – ОКОЛО ПОЛУДНЯ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631003" w:rsidRDefault="009D35CB" w:rsidP="009D35CB">
      <w:pPr>
        <w:pStyle w:val="a3"/>
        <w:tabs>
          <w:tab w:val="left" w:pos="1005"/>
        </w:tabs>
        <w:rPr>
          <w:highlight w:val="white"/>
        </w:rPr>
      </w:pPr>
      <w:r w:rsidRPr="00631003">
        <w:rPr>
          <w:highlight w:val="white"/>
        </w:rPr>
        <w:t>Циркуль</w:t>
      </w:r>
      <w:r w:rsidR="00631003">
        <w:rPr>
          <w:highlight w:val="white"/>
        </w:rPr>
        <w:t xml:space="preserve">, явно </w:t>
      </w:r>
      <w:r w:rsidRPr="00631003">
        <w:rPr>
          <w:highlight w:val="white"/>
        </w:rPr>
        <w:t xml:space="preserve">в панике бродит хромой походкой вокруг Химика. </w:t>
      </w:r>
    </w:p>
    <w:p w:rsidR="00631003" w:rsidRDefault="00631003" w:rsidP="009D35CB">
      <w:pPr>
        <w:pStyle w:val="a3"/>
        <w:tabs>
          <w:tab w:val="left" w:pos="1005"/>
        </w:tabs>
        <w:rPr>
          <w:highlight w:val="white"/>
        </w:rPr>
      </w:pPr>
    </w:p>
    <w:p w:rsidR="009D35CB" w:rsidRPr="00631003" w:rsidRDefault="009D35CB" w:rsidP="009D35CB">
      <w:pPr>
        <w:pStyle w:val="a3"/>
        <w:tabs>
          <w:tab w:val="left" w:pos="1005"/>
        </w:tabs>
        <w:rPr>
          <w:highlight w:val="white"/>
        </w:rPr>
      </w:pPr>
      <w:r w:rsidRPr="00631003">
        <w:rPr>
          <w:highlight w:val="white"/>
        </w:rPr>
        <w:t>Химик стоит с полузакрытыми глазами.</w:t>
      </w:r>
      <w:r w:rsidRPr="00631003">
        <w:rPr>
          <w:highlight w:val="white"/>
        </w:rPr>
        <w:tab/>
      </w:r>
    </w:p>
    <w:p w:rsidR="009D35CB" w:rsidRPr="006428C5" w:rsidRDefault="009D35CB" w:rsidP="009D35CB">
      <w:pPr>
        <w:pStyle w:val="a5"/>
        <w:rPr>
          <w:b/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циркуль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И как ты себе это всё представляешь?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>(садится на табуретку около стены)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 xml:space="preserve">Ему вчера деньги за квартиру перечислили, плюс он может быстро продать бизнес, </w:t>
      </w:r>
      <w:r w:rsidR="005507C4" w:rsidRPr="00631003">
        <w:rPr>
          <w:highlight w:val="white"/>
        </w:rPr>
        <w:t xml:space="preserve">ему опер </w:t>
      </w:r>
      <w:r w:rsidR="000403EA" w:rsidRPr="00631003">
        <w:rPr>
          <w:highlight w:val="white"/>
        </w:rPr>
        <w:t xml:space="preserve">с Камилой </w:t>
      </w:r>
      <w:r w:rsidRPr="00631003">
        <w:rPr>
          <w:highlight w:val="white"/>
        </w:rPr>
        <w:t>все уши прожужжал</w:t>
      </w:r>
      <w:r w:rsidR="000403EA" w:rsidRPr="00631003">
        <w:rPr>
          <w:highlight w:val="white"/>
        </w:rPr>
        <w:t>и</w:t>
      </w:r>
      <w:r w:rsidR="005507C4" w:rsidRPr="00631003">
        <w:rPr>
          <w:highlight w:val="white"/>
        </w:rPr>
        <w:t>.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циркуль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Технически? Баран ты</w:t>
      </w:r>
      <w:r w:rsidR="00631003" w:rsidRPr="00631003">
        <w:rPr>
          <w:highlight w:val="white"/>
        </w:rPr>
        <w:t>!</w:t>
      </w:r>
      <w:r w:rsidRPr="00631003">
        <w:rPr>
          <w:highlight w:val="white"/>
        </w:rPr>
        <w:t xml:space="preserve"> Технически как?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 xml:space="preserve"> (развернувшись)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Пойду, от</w:t>
      </w:r>
      <w:r w:rsidR="00B421BA" w:rsidRPr="00631003">
        <w:rPr>
          <w:highlight w:val="white"/>
        </w:rPr>
        <w:t>вяжу</w:t>
      </w:r>
      <w:r w:rsidRPr="00631003">
        <w:rPr>
          <w:highlight w:val="white"/>
        </w:rPr>
        <w:t xml:space="preserve"> её.</w:t>
      </w:r>
    </w:p>
    <w:p w:rsidR="009D35CB" w:rsidRPr="00631003" w:rsidRDefault="009D35CB" w:rsidP="009D35CB">
      <w:pPr>
        <w:pStyle w:val="a6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lastRenderedPageBreak/>
        <w:t>химик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Сядем тогда все брат</w:t>
      </w:r>
      <w:r w:rsidR="000403EA" w:rsidRPr="00631003">
        <w:rPr>
          <w:highlight w:val="white"/>
        </w:rPr>
        <w:t xml:space="preserve"> если отвяжешь</w:t>
      </w:r>
      <w:r w:rsidRPr="00631003">
        <w:rPr>
          <w:highlight w:val="white"/>
        </w:rPr>
        <w:t>. Она же напишет заяву.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>(почёсывая нос)</w:t>
      </w:r>
    </w:p>
    <w:p w:rsidR="009D35CB" w:rsidRPr="00631003" w:rsidRDefault="00B421BA" w:rsidP="009D35CB">
      <w:pPr>
        <w:pStyle w:val="a5"/>
        <w:rPr>
          <w:highlight w:val="white"/>
        </w:rPr>
      </w:pPr>
      <w:r w:rsidRPr="00631003">
        <w:rPr>
          <w:highlight w:val="white"/>
        </w:rPr>
        <w:t xml:space="preserve">И </w:t>
      </w:r>
      <w:r w:rsidR="009D35CB" w:rsidRPr="00631003">
        <w:rPr>
          <w:highlight w:val="white"/>
        </w:rPr>
        <w:t>Джамал, нам не простит.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циркуль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И? дальше что?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Химик поднимает руку и показывает жест</w:t>
      </w:r>
      <w:r w:rsidR="00B421BA" w:rsidRPr="00631003">
        <w:rPr>
          <w:highlight w:val="white"/>
        </w:rPr>
        <w:t>ом Циркулю, что бы тот помолчал, а сам сидит в паузе с закрытыми глазами.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Сейчас, погоди.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циркуль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>(бьёт лёгкую пощёчину)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Ты втыкаешь чтоль?</w:t>
      </w:r>
    </w:p>
    <w:p w:rsidR="009D35CB" w:rsidRPr="00631003" w:rsidRDefault="009D35CB" w:rsidP="009D35CB">
      <w:pPr>
        <w:pStyle w:val="a6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Не, не, не.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 xml:space="preserve"> (пауза)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Я мозгую…, думаю.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циркуль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Что ты можешь то в таком состоянии?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 xml:space="preserve">Брат мой, я уже многое придумал заранее. </w:t>
      </w:r>
      <w:r w:rsidR="005507C4" w:rsidRPr="00631003">
        <w:rPr>
          <w:highlight w:val="white"/>
        </w:rPr>
        <w:t xml:space="preserve">Все варианты проработаны. </w:t>
      </w:r>
      <w:r w:rsidRPr="00631003">
        <w:rPr>
          <w:highlight w:val="white"/>
        </w:rPr>
        <w:t>Мы будем богатые.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В помещении раздаётся мощный звонок.</w:t>
      </w:r>
    </w:p>
    <w:p w:rsidR="009D35CB" w:rsidRPr="006428C5" w:rsidRDefault="009D35CB" w:rsidP="009D35CB">
      <w:pPr>
        <w:pStyle w:val="a5"/>
        <w:rPr>
          <w:b/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Циркуль подходит к столу, стоящему вдоль стены, на котором стоит старый монитор. Он включает компьютер.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Раздаётся ещё один звонок. На включённом мониторе видно, как у шлагбаума стоит Миша и звонит в звонок. Рядом легковой автомобиль и Газель.</w:t>
      </w:r>
    </w:p>
    <w:p w:rsidR="009D35CB" w:rsidRPr="00631003" w:rsidRDefault="009D35CB" w:rsidP="009D35CB">
      <w:pPr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циркуль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Ну, вот что сейчас делать?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>(с трудом сосредотачивая</w:t>
      </w:r>
      <w:r w:rsidR="00AF1C32">
        <w:rPr>
          <w:highlight w:val="white"/>
        </w:rPr>
        <w:t>сь</w:t>
      </w:r>
      <w:r w:rsidRPr="00631003">
        <w:rPr>
          <w:highlight w:val="white"/>
        </w:rPr>
        <w:t>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Сейчас поймёт, что нет никого, и уйдёт.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циркуль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Я не знаю. Нас или свои же и посадят или свои же и завалят.</w:t>
      </w:r>
    </w:p>
    <w:p w:rsidR="009D35CB" w:rsidRPr="00631003" w:rsidRDefault="009D35CB" w:rsidP="009D35CB">
      <w:pPr>
        <w:pStyle w:val="a3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9D35CB" w:rsidRPr="00631003" w:rsidRDefault="009D35CB" w:rsidP="009D35CB">
      <w:pPr>
        <w:pStyle w:val="a7"/>
        <w:rPr>
          <w:highlight w:val="white"/>
        </w:rPr>
      </w:pPr>
      <w:r w:rsidRPr="00631003">
        <w:rPr>
          <w:highlight w:val="white"/>
        </w:rPr>
        <w:t>(ремарка)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 xml:space="preserve">Всё будет хорошо, иди езжай к деду на квартиру, машину деда заправь. Я </w:t>
      </w:r>
      <w:r w:rsidR="00B421BA" w:rsidRPr="00631003">
        <w:rPr>
          <w:highlight w:val="white"/>
        </w:rPr>
        <w:t>целый год</w:t>
      </w:r>
      <w:r w:rsidRPr="00631003">
        <w:rPr>
          <w:highlight w:val="white"/>
        </w:rPr>
        <w:t xml:space="preserve"> думал</w:t>
      </w:r>
      <w:r w:rsidR="005507C4" w:rsidRPr="00631003">
        <w:rPr>
          <w:highlight w:val="white"/>
        </w:rPr>
        <w:t>, я позвоню тебе с инструкцией.</w:t>
      </w:r>
    </w:p>
    <w:p w:rsidR="009D35CB" w:rsidRPr="00631003" w:rsidRDefault="009D35CB" w:rsidP="009D35CB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>На мониторе видно, как Миша</w:t>
      </w:r>
      <w:r w:rsidR="005507C4" w:rsidRPr="00631003">
        <w:rPr>
          <w:highlight w:val="white"/>
        </w:rPr>
        <w:t>, созваниваясь с кем-то</w:t>
      </w:r>
      <w:r w:rsidR="00631003" w:rsidRPr="00631003">
        <w:rPr>
          <w:highlight w:val="white"/>
        </w:rPr>
        <w:t>,</w:t>
      </w:r>
      <w:r w:rsidRPr="00631003">
        <w:rPr>
          <w:highlight w:val="white"/>
        </w:rPr>
        <w:t xml:space="preserve"> садится в машину и уезжает.</w:t>
      </w:r>
    </w:p>
    <w:p w:rsidR="009D35CB" w:rsidRPr="00631003" w:rsidRDefault="009D35CB" w:rsidP="009D35CB">
      <w:pPr>
        <w:pStyle w:val="a6"/>
        <w:rPr>
          <w:highlight w:val="white"/>
        </w:rPr>
      </w:pPr>
    </w:p>
    <w:p w:rsidR="009D35CB" w:rsidRPr="00631003" w:rsidRDefault="009D35CB" w:rsidP="009D35CB">
      <w:pPr>
        <w:pStyle w:val="a6"/>
        <w:rPr>
          <w:highlight w:val="white"/>
        </w:rPr>
      </w:pPr>
      <w:r w:rsidRPr="00631003">
        <w:rPr>
          <w:highlight w:val="white"/>
        </w:rPr>
        <w:t>циркуль</w:t>
      </w:r>
    </w:p>
    <w:p w:rsidR="009D35CB" w:rsidRPr="00631003" w:rsidRDefault="009D35CB" w:rsidP="009D35CB">
      <w:pPr>
        <w:pStyle w:val="a5"/>
        <w:rPr>
          <w:highlight w:val="white"/>
        </w:rPr>
      </w:pPr>
      <w:r w:rsidRPr="00631003">
        <w:rPr>
          <w:highlight w:val="white"/>
        </w:rPr>
        <w:t>Пошёл ты! Я в эту хрень не ввязываюсь!</w:t>
      </w:r>
    </w:p>
    <w:p w:rsidR="00B421BA" w:rsidRPr="00631003" w:rsidRDefault="00B421BA" w:rsidP="00B421BA">
      <w:pPr>
        <w:pStyle w:val="a6"/>
        <w:rPr>
          <w:highlight w:val="white"/>
        </w:rPr>
      </w:pPr>
    </w:p>
    <w:p w:rsidR="00B421BA" w:rsidRPr="00631003" w:rsidRDefault="00B421BA" w:rsidP="00B421BA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9D35CB" w:rsidRPr="00631003" w:rsidRDefault="00B421BA" w:rsidP="00B421BA">
      <w:pPr>
        <w:pStyle w:val="a5"/>
        <w:rPr>
          <w:highlight w:val="white"/>
        </w:rPr>
      </w:pPr>
      <w:r w:rsidRPr="00631003">
        <w:rPr>
          <w:highlight w:val="white"/>
        </w:rPr>
        <w:t>Тебе надо будет просто подъехать к месту и деньги забрать и всё! Всё остальное на мне!</w:t>
      </w:r>
    </w:p>
    <w:p w:rsidR="00B421BA" w:rsidRPr="00631003" w:rsidRDefault="00B421BA" w:rsidP="00B421BA">
      <w:pPr>
        <w:pStyle w:val="a5"/>
        <w:rPr>
          <w:highlight w:val="white"/>
        </w:rPr>
      </w:pPr>
    </w:p>
    <w:p w:rsidR="009D35CB" w:rsidRPr="00631003" w:rsidRDefault="009D35CB" w:rsidP="009D35CB">
      <w:pPr>
        <w:pStyle w:val="a3"/>
        <w:rPr>
          <w:highlight w:val="white"/>
        </w:rPr>
      </w:pPr>
      <w:r w:rsidRPr="00631003">
        <w:rPr>
          <w:highlight w:val="white"/>
        </w:rPr>
        <w:t xml:space="preserve">Циркуль </w:t>
      </w:r>
      <w:r w:rsidR="00B421BA" w:rsidRPr="00631003">
        <w:rPr>
          <w:highlight w:val="white"/>
        </w:rPr>
        <w:t xml:space="preserve">ничего не говорит и </w:t>
      </w:r>
      <w:r w:rsidRPr="00631003">
        <w:rPr>
          <w:highlight w:val="white"/>
        </w:rPr>
        <w:t>выходит из сервиса.</w:t>
      </w:r>
    </w:p>
    <w:p w:rsidR="002E1F1C" w:rsidRPr="00631003" w:rsidRDefault="002E1F1C" w:rsidP="002E1F1C">
      <w:pPr>
        <w:pStyle w:val="a3"/>
        <w:rPr>
          <w:highlight w:val="white"/>
        </w:rPr>
      </w:pPr>
    </w:p>
    <w:p w:rsidR="002E1F1C" w:rsidRPr="00631003" w:rsidRDefault="002E1F1C" w:rsidP="002E1F1C">
      <w:pPr>
        <w:pStyle w:val="a3"/>
        <w:rPr>
          <w:highlight w:val="white"/>
        </w:rPr>
      </w:pPr>
      <w:r w:rsidRPr="00631003">
        <w:rPr>
          <w:highlight w:val="white"/>
        </w:rPr>
        <w:t>ИНТ. КОМНАТА ХИМИКА - ДЕНЬ</w:t>
      </w:r>
    </w:p>
    <w:p w:rsidR="002E1F1C" w:rsidRPr="00631003" w:rsidRDefault="002E1F1C" w:rsidP="002E1F1C">
      <w:pPr>
        <w:rPr>
          <w:highlight w:val="white"/>
        </w:rPr>
      </w:pPr>
    </w:p>
    <w:p w:rsidR="002E1F1C" w:rsidRPr="00631003" w:rsidRDefault="002E1F1C" w:rsidP="002E1F1C">
      <w:pPr>
        <w:pStyle w:val="a3"/>
        <w:rPr>
          <w:highlight w:val="white"/>
        </w:rPr>
      </w:pPr>
      <w:r w:rsidRPr="00631003">
        <w:rPr>
          <w:highlight w:val="white"/>
        </w:rPr>
        <w:t xml:space="preserve">Химик (в маске) заходит в комнату и подходит к столу с компьютерами. </w:t>
      </w:r>
    </w:p>
    <w:p w:rsidR="002E1F1C" w:rsidRPr="00631003" w:rsidRDefault="002E1F1C" w:rsidP="002E1F1C">
      <w:pPr>
        <w:pStyle w:val="a3"/>
        <w:rPr>
          <w:highlight w:val="white"/>
        </w:rPr>
      </w:pPr>
    </w:p>
    <w:p w:rsidR="002E1F1C" w:rsidRPr="00631003" w:rsidRDefault="002E1F1C" w:rsidP="002E1F1C">
      <w:pPr>
        <w:pStyle w:val="a3"/>
        <w:rPr>
          <w:highlight w:val="white"/>
        </w:rPr>
      </w:pPr>
      <w:r w:rsidRPr="00631003">
        <w:rPr>
          <w:highlight w:val="white"/>
        </w:rPr>
        <w:t>Ольга выглядит спокойной и умиротворённой.</w:t>
      </w:r>
    </w:p>
    <w:p w:rsidR="002E1F1C" w:rsidRPr="00631003" w:rsidRDefault="002E1F1C" w:rsidP="002E1F1C">
      <w:pPr>
        <w:pStyle w:val="a3"/>
        <w:rPr>
          <w:color w:val="00B050"/>
          <w:highlight w:val="white"/>
        </w:rPr>
      </w:pPr>
    </w:p>
    <w:p w:rsidR="002E1F1C" w:rsidRPr="00631003" w:rsidRDefault="002E1F1C" w:rsidP="002E1F1C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2E1F1C" w:rsidRPr="00631003" w:rsidRDefault="002E1F1C" w:rsidP="002E1F1C">
      <w:pPr>
        <w:pStyle w:val="a5"/>
        <w:rPr>
          <w:highlight w:val="white"/>
        </w:rPr>
      </w:pPr>
      <w:r w:rsidRPr="00631003">
        <w:rPr>
          <w:highlight w:val="white"/>
        </w:rPr>
        <w:t>Брат мой заходил. Тот, который тебе машину делал. Ну, на него не думай. Он не в курсе был.</w:t>
      </w:r>
    </w:p>
    <w:p w:rsidR="002E1F1C" w:rsidRPr="00631003" w:rsidRDefault="002E1F1C" w:rsidP="002E1F1C">
      <w:pPr>
        <w:pStyle w:val="a7"/>
        <w:rPr>
          <w:highlight w:val="white"/>
        </w:rPr>
      </w:pPr>
      <w:r w:rsidRPr="00631003">
        <w:rPr>
          <w:highlight w:val="white"/>
        </w:rPr>
        <w:t xml:space="preserve"> </w:t>
      </w:r>
    </w:p>
    <w:p w:rsidR="002E1F1C" w:rsidRPr="00631003" w:rsidRDefault="002E1F1C" w:rsidP="002E1F1C">
      <w:pPr>
        <w:pStyle w:val="a3"/>
        <w:rPr>
          <w:highlight w:val="white"/>
        </w:rPr>
      </w:pPr>
      <w:r w:rsidRPr="00631003">
        <w:rPr>
          <w:highlight w:val="white"/>
        </w:rPr>
        <w:t xml:space="preserve">Он берёт ноутбук, открывает крышку и направляет ноутбук камерой на кровать, подготавливая к съёмке. </w:t>
      </w:r>
    </w:p>
    <w:p w:rsidR="002E1F1C" w:rsidRPr="00631003" w:rsidRDefault="002E1F1C" w:rsidP="002E1F1C">
      <w:pPr>
        <w:pStyle w:val="a3"/>
        <w:rPr>
          <w:highlight w:val="white"/>
        </w:rPr>
      </w:pPr>
    </w:p>
    <w:p w:rsidR="00C04F77" w:rsidRPr="00631003" w:rsidRDefault="00C04F77" w:rsidP="00C04F77">
      <w:pPr>
        <w:pStyle w:val="a6"/>
        <w:rPr>
          <w:highlight w:val="white"/>
        </w:rPr>
      </w:pPr>
      <w:r w:rsidRPr="00631003">
        <w:rPr>
          <w:highlight w:val="white"/>
        </w:rPr>
        <w:t>ольга</w:t>
      </w:r>
    </w:p>
    <w:p w:rsidR="00C04F77" w:rsidRPr="00631003" w:rsidRDefault="00C04F77" w:rsidP="00C04F77">
      <w:pPr>
        <w:pStyle w:val="a5"/>
        <w:rPr>
          <w:highlight w:val="white"/>
        </w:rPr>
      </w:pPr>
      <w:r w:rsidRPr="00631003">
        <w:rPr>
          <w:highlight w:val="white"/>
        </w:rPr>
        <w:t>Зачем ты мне всё это рассказываешь?</w:t>
      </w:r>
    </w:p>
    <w:p w:rsidR="00C04F77" w:rsidRPr="00631003" w:rsidRDefault="00C04F77" w:rsidP="00C04F77">
      <w:pPr>
        <w:pStyle w:val="a5"/>
        <w:rPr>
          <w:highlight w:val="white"/>
        </w:rPr>
      </w:pPr>
    </w:p>
    <w:p w:rsidR="00C04F77" w:rsidRPr="00631003" w:rsidRDefault="00C04F77" w:rsidP="00C04F77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C04F77" w:rsidRPr="00631003" w:rsidRDefault="00C04F77" w:rsidP="00C04F77">
      <w:pPr>
        <w:pStyle w:val="a5"/>
        <w:rPr>
          <w:highlight w:val="white"/>
        </w:rPr>
      </w:pPr>
      <w:r w:rsidRPr="00631003">
        <w:rPr>
          <w:highlight w:val="white"/>
        </w:rPr>
        <w:t>Мы же пара. Должны делиться друг с другом</w:t>
      </w:r>
    </w:p>
    <w:p w:rsidR="002E1F1C" w:rsidRPr="00631003" w:rsidRDefault="002E1F1C" w:rsidP="002E1F1C">
      <w:pPr>
        <w:pStyle w:val="a3"/>
        <w:rPr>
          <w:highlight w:val="white"/>
        </w:rPr>
      </w:pPr>
    </w:p>
    <w:p w:rsidR="002E1F1C" w:rsidRPr="00631003" w:rsidRDefault="002E1F1C" w:rsidP="002E1F1C">
      <w:pPr>
        <w:pStyle w:val="a3"/>
        <w:rPr>
          <w:highlight w:val="white"/>
        </w:rPr>
      </w:pPr>
      <w:r w:rsidRPr="00631003">
        <w:rPr>
          <w:highlight w:val="white"/>
        </w:rPr>
        <w:lastRenderedPageBreak/>
        <w:t>Он включает рядом стоящий компьютер, на котором видна трансляция двора сервиса и ворот промзоны.</w:t>
      </w:r>
    </w:p>
    <w:p w:rsidR="00C04F77" w:rsidRPr="00631003" w:rsidRDefault="00C04F77" w:rsidP="002E1F1C">
      <w:pPr>
        <w:pStyle w:val="a5"/>
        <w:rPr>
          <w:highlight w:val="white"/>
        </w:rPr>
      </w:pPr>
    </w:p>
    <w:p w:rsidR="00C04F77" w:rsidRPr="00631003" w:rsidRDefault="00C04F77" w:rsidP="00C04F77">
      <w:pPr>
        <w:pStyle w:val="a6"/>
        <w:rPr>
          <w:highlight w:val="white"/>
        </w:rPr>
      </w:pPr>
      <w:r w:rsidRPr="00631003">
        <w:rPr>
          <w:highlight w:val="white"/>
        </w:rPr>
        <w:t xml:space="preserve">химик </w:t>
      </w:r>
    </w:p>
    <w:p w:rsidR="002E1F1C" w:rsidRPr="00631003" w:rsidRDefault="002E1F1C" w:rsidP="002E1F1C">
      <w:pPr>
        <w:pStyle w:val="a5"/>
        <w:rPr>
          <w:highlight w:val="white"/>
        </w:rPr>
      </w:pPr>
      <w:r w:rsidRPr="00631003">
        <w:rPr>
          <w:highlight w:val="white"/>
        </w:rPr>
        <w:t>А что ты спокойная такая?</w:t>
      </w:r>
    </w:p>
    <w:p w:rsidR="002E1F1C" w:rsidRPr="00631003" w:rsidRDefault="002E1F1C" w:rsidP="002E1F1C">
      <w:pPr>
        <w:pStyle w:val="a3"/>
        <w:rPr>
          <w:highlight w:val="white"/>
        </w:rPr>
      </w:pPr>
    </w:p>
    <w:p w:rsidR="002E1F1C" w:rsidRPr="00631003" w:rsidRDefault="002E1F1C" w:rsidP="002E1F1C">
      <w:pPr>
        <w:pStyle w:val="a6"/>
        <w:rPr>
          <w:highlight w:val="white"/>
        </w:rPr>
      </w:pPr>
      <w:r w:rsidRPr="00631003">
        <w:rPr>
          <w:highlight w:val="white"/>
        </w:rPr>
        <w:t>ольга</w:t>
      </w:r>
    </w:p>
    <w:p w:rsidR="002E1F1C" w:rsidRPr="00631003" w:rsidRDefault="002E1F1C" w:rsidP="002E1F1C">
      <w:pPr>
        <w:pStyle w:val="a5"/>
        <w:rPr>
          <w:highlight w:val="white"/>
        </w:rPr>
      </w:pPr>
      <w:r w:rsidRPr="00631003">
        <w:rPr>
          <w:highlight w:val="white"/>
        </w:rPr>
        <w:t>Не знаю.</w:t>
      </w:r>
    </w:p>
    <w:p w:rsidR="002E1F1C" w:rsidRPr="00631003" w:rsidRDefault="002E1F1C" w:rsidP="002E1F1C">
      <w:pPr>
        <w:pStyle w:val="a3"/>
        <w:rPr>
          <w:highlight w:val="white"/>
        </w:rPr>
      </w:pPr>
    </w:p>
    <w:p w:rsidR="002E1F1C" w:rsidRPr="00631003" w:rsidRDefault="002E1F1C" w:rsidP="002E1F1C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2E1F1C" w:rsidRPr="00631003" w:rsidRDefault="002E1F1C" w:rsidP="002E1F1C">
      <w:pPr>
        <w:pStyle w:val="a7"/>
        <w:rPr>
          <w:highlight w:val="white"/>
        </w:rPr>
      </w:pPr>
      <w:r w:rsidRPr="00631003">
        <w:rPr>
          <w:highlight w:val="white"/>
        </w:rPr>
        <w:t>(с ухмылкой)</w:t>
      </w:r>
    </w:p>
    <w:p w:rsidR="002E1F1C" w:rsidRPr="00631003" w:rsidRDefault="002E1F1C" w:rsidP="002E1F1C">
      <w:pPr>
        <w:pStyle w:val="a5"/>
        <w:rPr>
          <w:highlight w:val="white"/>
        </w:rPr>
      </w:pPr>
      <w:r w:rsidRPr="00631003">
        <w:rPr>
          <w:highlight w:val="white"/>
        </w:rPr>
        <w:t xml:space="preserve">А </w:t>
      </w:r>
      <w:r w:rsidR="00C04F77" w:rsidRPr="00631003">
        <w:rPr>
          <w:highlight w:val="white"/>
        </w:rPr>
        <w:t>смирилась с судьбой</w:t>
      </w:r>
      <w:r w:rsidRPr="00631003">
        <w:rPr>
          <w:highlight w:val="white"/>
        </w:rPr>
        <w:t>?</w:t>
      </w:r>
      <w:r w:rsidR="008527DE" w:rsidRPr="00631003">
        <w:rPr>
          <w:highlight w:val="white"/>
        </w:rPr>
        <w:t xml:space="preserve"> </w:t>
      </w:r>
    </w:p>
    <w:p w:rsidR="002E1F1C" w:rsidRPr="00631003" w:rsidRDefault="002E1F1C" w:rsidP="002E1F1C">
      <w:pPr>
        <w:pStyle w:val="a5"/>
        <w:ind w:left="0" w:right="0"/>
        <w:rPr>
          <w:highlight w:val="white"/>
        </w:rPr>
      </w:pPr>
    </w:p>
    <w:p w:rsidR="002E1F1C" w:rsidRPr="00631003" w:rsidRDefault="002E1F1C" w:rsidP="002E1F1C">
      <w:pPr>
        <w:pStyle w:val="a5"/>
        <w:ind w:left="0" w:right="0"/>
        <w:rPr>
          <w:highlight w:val="white"/>
        </w:rPr>
      </w:pPr>
      <w:r w:rsidRPr="00631003">
        <w:rPr>
          <w:highlight w:val="white"/>
        </w:rPr>
        <w:t xml:space="preserve">Ольга </w:t>
      </w:r>
      <w:r w:rsidR="000403EA" w:rsidRPr="00631003">
        <w:rPr>
          <w:highlight w:val="white"/>
        </w:rPr>
        <w:t>молчит</w:t>
      </w:r>
      <w:r w:rsidRPr="00631003">
        <w:rPr>
          <w:highlight w:val="white"/>
        </w:rPr>
        <w:t>, а Химик засовывает свою руку ей в джинсы.</w:t>
      </w:r>
    </w:p>
    <w:p w:rsidR="002E1F1C" w:rsidRPr="00631003" w:rsidRDefault="002E1F1C" w:rsidP="002E1F1C">
      <w:pPr>
        <w:pStyle w:val="a5"/>
        <w:rPr>
          <w:highlight w:val="white"/>
        </w:rPr>
      </w:pPr>
    </w:p>
    <w:p w:rsidR="002E1F1C" w:rsidRPr="00631003" w:rsidRDefault="002E1F1C" w:rsidP="002E1F1C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2E1F1C" w:rsidRPr="00631003" w:rsidRDefault="002E1F1C" w:rsidP="002E1F1C">
      <w:pPr>
        <w:pStyle w:val="a5"/>
        <w:rPr>
          <w:highlight w:val="white"/>
        </w:rPr>
      </w:pPr>
      <w:r w:rsidRPr="00631003">
        <w:rPr>
          <w:highlight w:val="white"/>
        </w:rPr>
        <w:t xml:space="preserve">И </w:t>
      </w:r>
      <w:r w:rsidR="00C04F77" w:rsidRPr="00631003">
        <w:rPr>
          <w:highlight w:val="white"/>
        </w:rPr>
        <w:t>как судьба</w:t>
      </w:r>
      <w:r w:rsidRPr="00631003">
        <w:rPr>
          <w:highlight w:val="white"/>
        </w:rPr>
        <w:t>?</w:t>
      </w:r>
    </w:p>
    <w:p w:rsidR="002E1F1C" w:rsidRPr="00631003" w:rsidRDefault="002E1F1C" w:rsidP="002E1F1C">
      <w:pPr>
        <w:pStyle w:val="a5"/>
        <w:ind w:left="0"/>
        <w:rPr>
          <w:caps/>
        </w:rPr>
      </w:pPr>
    </w:p>
    <w:p w:rsidR="002E1F1C" w:rsidRPr="00631003" w:rsidRDefault="002E1F1C" w:rsidP="002E1F1C">
      <w:pPr>
        <w:pStyle w:val="a5"/>
        <w:ind w:left="0" w:right="0"/>
        <w:rPr>
          <w:highlight w:val="white"/>
        </w:rPr>
      </w:pPr>
      <w:r w:rsidRPr="00631003">
        <w:rPr>
          <w:highlight w:val="white"/>
        </w:rPr>
        <w:t>Ольга отцепившейся ногой бьёт его по голове.</w:t>
      </w:r>
    </w:p>
    <w:p w:rsidR="002E1F1C" w:rsidRPr="00631003" w:rsidRDefault="002E1F1C" w:rsidP="002E1F1C">
      <w:pPr>
        <w:pStyle w:val="a6"/>
        <w:rPr>
          <w:highlight w:val="white"/>
        </w:rPr>
      </w:pPr>
    </w:p>
    <w:p w:rsidR="002E1F1C" w:rsidRPr="00631003" w:rsidRDefault="002E1F1C" w:rsidP="002E1F1C">
      <w:pPr>
        <w:pStyle w:val="a3"/>
        <w:rPr>
          <w:highlight w:val="white"/>
        </w:rPr>
      </w:pPr>
      <w:r w:rsidRPr="00631003">
        <w:rPr>
          <w:highlight w:val="white"/>
        </w:rPr>
        <w:t>Химик упал, но сразу поднимается и ухмыляется.</w:t>
      </w:r>
    </w:p>
    <w:p w:rsidR="002E1F1C" w:rsidRPr="00631003" w:rsidRDefault="002E1F1C" w:rsidP="002E1F1C">
      <w:pPr>
        <w:pStyle w:val="a3"/>
        <w:rPr>
          <w:highlight w:val="white"/>
        </w:rPr>
      </w:pPr>
    </w:p>
    <w:p w:rsidR="002E1F1C" w:rsidRPr="00631003" w:rsidRDefault="002E1F1C" w:rsidP="002E1F1C">
      <w:pPr>
        <w:pStyle w:val="a3"/>
        <w:rPr>
          <w:highlight w:val="white"/>
        </w:rPr>
      </w:pPr>
      <w:r w:rsidRPr="00631003">
        <w:rPr>
          <w:highlight w:val="white"/>
        </w:rPr>
        <w:t xml:space="preserve">Химик подходит к её освободившейся ноге и пристёгивает покрепче к кровати. </w:t>
      </w:r>
    </w:p>
    <w:p w:rsidR="006511DF" w:rsidRPr="00631003" w:rsidRDefault="006511DF" w:rsidP="006511DF">
      <w:pPr>
        <w:pStyle w:val="a3"/>
        <w:rPr>
          <w:highlight w:val="white"/>
        </w:rPr>
      </w:pPr>
    </w:p>
    <w:p w:rsidR="006511DF" w:rsidRPr="00631003" w:rsidRDefault="006511DF" w:rsidP="006511DF">
      <w:pPr>
        <w:pStyle w:val="a3"/>
        <w:rPr>
          <w:highlight w:val="white"/>
        </w:rPr>
      </w:pPr>
      <w:r w:rsidRPr="00631003">
        <w:rPr>
          <w:highlight w:val="white"/>
        </w:rPr>
        <w:t xml:space="preserve">Потом проводит по её ноге рукой. </w:t>
      </w:r>
    </w:p>
    <w:p w:rsidR="006511DF" w:rsidRPr="00631003" w:rsidRDefault="006511DF" w:rsidP="006511DF">
      <w:pPr>
        <w:pStyle w:val="a3"/>
        <w:rPr>
          <w:highlight w:val="white"/>
        </w:rPr>
      </w:pPr>
    </w:p>
    <w:p w:rsidR="006511DF" w:rsidRPr="00631003" w:rsidRDefault="006511DF" w:rsidP="006511DF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6511DF" w:rsidRPr="00631003" w:rsidRDefault="006511DF" w:rsidP="006511DF">
      <w:pPr>
        <w:pStyle w:val="a5"/>
        <w:rPr>
          <w:highlight w:val="white"/>
        </w:rPr>
      </w:pPr>
      <w:r w:rsidRPr="00631003">
        <w:rPr>
          <w:highlight w:val="white"/>
        </w:rPr>
        <w:t>Ну и?</w:t>
      </w:r>
    </w:p>
    <w:p w:rsidR="006511DF" w:rsidRPr="00631003" w:rsidRDefault="006511DF" w:rsidP="006511DF">
      <w:pPr>
        <w:pStyle w:val="a5"/>
        <w:rPr>
          <w:highlight w:val="white"/>
        </w:rPr>
      </w:pPr>
    </w:p>
    <w:p w:rsidR="006511DF" w:rsidRPr="00631003" w:rsidRDefault="006511DF" w:rsidP="006511DF">
      <w:pPr>
        <w:pStyle w:val="a3"/>
        <w:rPr>
          <w:highlight w:val="white"/>
        </w:rPr>
      </w:pPr>
      <w:r w:rsidRPr="00631003">
        <w:rPr>
          <w:highlight w:val="white"/>
        </w:rPr>
        <w:t>Звучит мощный тройной длинный звонок в дверь. На мониторе видеонаблюдения видно двух мужиков у ворот сервиса.</w:t>
      </w:r>
    </w:p>
    <w:p w:rsidR="006511DF" w:rsidRPr="00631003" w:rsidRDefault="006511DF" w:rsidP="006511DF">
      <w:pPr>
        <w:pStyle w:val="a6"/>
        <w:rPr>
          <w:highlight w:val="white"/>
        </w:rPr>
      </w:pPr>
    </w:p>
    <w:p w:rsidR="006511DF" w:rsidRPr="00631003" w:rsidRDefault="006511DF" w:rsidP="006511DF">
      <w:pPr>
        <w:pStyle w:val="a3"/>
        <w:rPr>
          <w:highlight w:val="white"/>
        </w:rPr>
      </w:pPr>
      <w:r w:rsidRPr="00631003">
        <w:rPr>
          <w:highlight w:val="white"/>
        </w:rPr>
        <w:t xml:space="preserve">Химик усмехается закрывает Ольге рот кляпом. </w:t>
      </w:r>
    </w:p>
    <w:p w:rsidR="006511DF" w:rsidRPr="00631003" w:rsidRDefault="006511DF" w:rsidP="006511DF">
      <w:pPr>
        <w:pStyle w:val="a6"/>
        <w:rPr>
          <w:highlight w:val="white"/>
        </w:rPr>
      </w:pPr>
    </w:p>
    <w:p w:rsidR="006511DF" w:rsidRPr="00631003" w:rsidRDefault="006511DF" w:rsidP="006511DF">
      <w:pPr>
        <w:pStyle w:val="a6"/>
        <w:rPr>
          <w:highlight w:val="white"/>
        </w:rPr>
      </w:pPr>
      <w:r w:rsidRPr="00631003">
        <w:rPr>
          <w:highlight w:val="white"/>
        </w:rPr>
        <w:t>химик</w:t>
      </w:r>
    </w:p>
    <w:p w:rsidR="006511DF" w:rsidRPr="00631003" w:rsidRDefault="008527DE" w:rsidP="006511DF">
      <w:pPr>
        <w:pStyle w:val="a5"/>
        <w:rPr>
          <w:highlight w:val="white"/>
        </w:rPr>
      </w:pPr>
      <w:r w:rsidRPr="00631003">
        <w:rPr>
          <w:highlight w:val="white"/>
        </w:rPr>
        <w:t>Не радуйся</w:t>
      </w:r>
      <w:r w:rsidR="00631003" w:rsidRPr="00631003">
        <w:rPr>
          <w:highlight w:val="white"/>
        </w:rPr>
        <w:t>, это не бог тебя спасает</w:t>
      </w:r>
      <w:r w:rsidRPr="00631003">
        <w:rPr>
          <w:highlight w:val="white"/>
        </w:rPr>
        <w:t xml:space="preserve">. </w:t>
      </w:r>
      <w:r w:rsidR="006511DF" w:rsidRPr="00631003">
        <w:rPr>
          <w:highlight w:val="white"/>
        </w:rPr>
        <w:t>Это маляры, твою машину пришли забрать.</w:t>
      </w:r>
      <w:r w:rsidR="00CD51AC" w:rsidRPr="00631003">
        <w:rPr>
          <w:highlight w:val="white"/>
        </w:rPr>
        <w:t xml:space="preserve"> </w:t>
      </w:r>
    </w:p>
    <w:p w:rsidR="006511DF" w:rsidRPr="00631003" w:rsidRDefault="006511DF" w:rsidP="006511DF">
      <w:pPr>
        <w:pStyle w:val="a4"/>
        <w:rPr>
          <w:highlight w:val="white"/>
        </w:rPr>
      </w:pPr>
    </w:p>
    <w:p w:rsidR="006511DF" w:rsidRPr="00631003" w:rsidRDefault="006511DF" w:rsidP="006511DF">
      <w:pPr>
        <w:pStyle w:val="a3"/>
        <w:rPr>
          <w:highlight w:val="white"/>
        </w:rPr>
      </w:pPr>
      <w:r w:rsidRPr="00631003">
        <w:rPr>
          <w:highlight w:val="white"/>
        </w:rPr>
        <w:t xml:space="preserve">Химик уходит из комнаты. </w:t>
      </w:r>
    </w:p>
    <w:p w:rsidR="006511DF" w:rsidRPr="00631003" w:rsidRDefault="006511DF" w:rsidP="006511DF">
      <w:pPr>
        <w:pStyle w:val="a3"/>
        <w:rPr>
          <w:highlight w:val="white"/>
        </w:rPr>
      </w:pPr>
    </w:p>
    <w:p w:rsidR="00CD51AC" w:rsidRPr="00631003" w:rsidRDefault="00CD51AC" w:rsidP="006511DF">
      <w:pPr>
        <w:pStyle w:val="a3"/>
        <w:rPr>
          <w:highlight w:val="white"/>
        </w:rPr>
      </w:pPr>
      <w:r w:rsidRPr="00631003">
        <w:rPr>
          <w:highlight w:val="white"/>
        </w:rPr>
        <w:t>Слышен шум машины за дверью.</w:t>
      </w:r>
    </w:p>
    <w:p w:rsidR="00C04F77" w:rsidRPr="00631003" w:rsidRDefault="00C04F77" w:rsidP="002E1F1C">
      <w:pPr>
        <w:pStyle w:val="a3"/>
        <w:rPr>
          <w:highlight w:val="white"/>
        </w:rPr>
      </w:pPr>
    </w:p>
    <w:p w:rsidR="008527DE" w:rsidRPr="00631003" w:rsidRDefault="008527DE" w:rsidP="002E1F1C">
      <w:pPr>
        <w:pStyle w:val="a3"/>
        <w:rPr>
          <w:highlight w:val="white"/>
        </w:rPr>
      </w:pPr>
      <w:r w:rsidRPr="00631003">
        <w:rPr>
          <w:highlight w:val="white"/>
        </w:rPr>
        <w:t>Пауза.</w:t>
      </w:r>
    </w:p>
    <w:p w:rsidR="008527DE" w:rsidRPr="00631003" w:rsidRDefault="008527DE" w:rsidP="002E1F1C">
      <w:pPr>
        <w:pStyle w:val="a3"/>
        <w:rPr>
          <w:highlight w:val="white"/>
        </w:rPr>
      </w:pPr>
    </w:p>
    <w:p w:rsidR="00CD51AC" w:rsidRPr="00631003" w:rsidRDefault="00CD51AC" w:rsidP="002E1F1C">
      <w:pPr>
        <w:pStyle w:val="a3"/>
        <w:rPr>
          <w:highlight w:val="white"/>
        </w:rPr>
      </w:pPr>
      <w:r w:rsidRPr="00631003">
        <w:rPr>
          <w:highlight w:val="white"/>
        </w:rPr>
        <w:t>Химик приходит.</w:t>
      </w:r>
    </w:p>
    <w:p w:rsidR="00CD51AC" w:rsidRPr="00631003" w:rsidRDefault="00CD51AC" w:rsidP="002E1F1C">
      <w:pPr>
        <w:pStyle w:val="a3"/>
        <w:rPr>
          <w:highlight w:val="white"/>
        </w:rPr>
      </w:pPr>
    </w:p>
    <w:p w:rsidR="00C04F77" w:rsidRPr="00631003" w:rsidRDefault="00C04F77" w:rsidP="002E1F1C">
      <w:pPr>
        <w:pStyle w:val="a3"/>
        <w:rPr>
          <w:highlight w:val="white"/>
        </w:rPr>
      </w:pPr>
      <w:r w:rsidRPr="00631003">
        <w:rPr>
          <w:highlight w:val="white"/>
        </w:rPr>
        <w:t>Ещё раз поправляет ноутбук.</w:t>
      </w:r>
    </w:p>
    <w:p w:rsidR="00C04F77" w:rsidRPr="00631003" w:rsidRDefault="00C04F77" w:rsidP="002E1F1C">
      <w:pPr>
        <w:pStyle w:val="a3"/>
        <w:rPr>
          <w:highlight w:val="white"/>
        </w:rPr>
      </w:pPr>
    </w:p>
    <w:p w:rsidR="00C04F77" w:rsidRPr="00631003" w:rsidRDefault="00C04F77" w:rsidP="002E1F1C">
      <w:pPr>
        <w:pStyle w:val="a3"/>
        <w:rPr>
          <w:highlight w:val="white"/>
        </w:rPr>
      </w:pPr>
      <w:r w:rsidRPr="00631003">
        <w:rPr>
          <w:highlight w:val="white"/>
        </w:rPr>
        <w:t xml:space="preserve">Потом затыкает </w:t>
      </w:r>
      <w:r w:rsidR="00CD51AC" w:rsidRPr="00631003">
        <w:rPr>
          <w:highlight w:val="white"/>
        </w:rPr>
        <w:t>Ольге</w:t>
      </w:r>
      <w:r w:rsidRPr="00631003">
        <w:rPr>
          <w:highlight w:val="white"/>
        </w:rPr>
        <w:t xml:space="preserve"> кляпом рот и садится рядом с </w:t>
      </w:r>
      <w:r w:rsidR="00CD51AC" w:rsidRPr="00631003">
        <w:rPr>
          <w:highlight w:val="white"/>
        </w:rPr>
        <w:t>ней</w:t>
      </w:r>
      <w:r w:rsidRPr="00631003">
        <w:rPr>
          <w:highlight w:val="white"/>
        </w:rPr>
        <w:t>.</w:t>
      </w:r>
    </w:p>
    <w:p w:rsidR="006511DF" w:rsidRPr="003167DC" w:rsidRDefault="006511DF" w:rsidP="002E1F1C">
      <w:pPr>
        <w:pStyle w:val="a3"/>
        <w:rPr>
          <w:b/>
          <w:highlight w:val="white"/>
        </w:rPr>
      </w:pPr>
    </w:p>
    <w:p w:rsidR="00313C13" w:rsidRPr="00576FF8" w:rsidRDefault="00313C13" w:rsidP="00313C13">
      <w:pPr>
        <w:pStyle w:val="a3"/>
        <w:rPr>
          <w:highlight w:val="white"/>
        </w:rPr>
      </w:pPr>
      <w:r w:rsidRPr="00576FF8">
        <w:rPr>
          <w:highlight w:val="white"/>
        </w:rPr>
        <w:lastRenderedPageBreak/>
        <w:t>В зале висит несколько боксёрских груш. У каждой груши работают по два по три мальчика лет 10-1</w:t>
      </w:r>
      <w:r w:rsidR="00576FF8" w:rsidRPr="00576FF8">
        <w:rPr>
          <w:highlight w:val="white"/>
        </w:rPr>
        <w:t>2</w:t>
      </w:r>
      <w:r w:rsidRPr="00576FF8">
        <w:rPr>
          <w:highlight w:val="white"/>
        </w:rPr>
        <w:t xml:space="preserve">. </w:t>
      </w:r>
    </w:p>
    <w:p w:rsidR="00313C13" w:rsidRPr="00576FF8" w:rsidRDefault="00313C13" w:rsidP="00313C13">
      <w:pPr>
        <w:pStyle w:val="a6"/>
        <w:rPr>
          <w:highlight w:val="white"/>
        </w:rPr>
      </w:pPr>
    </w:p>
    <w:p w:rsidR="00313C13" w:rsidRPr="00576FF8" w:rsidRDefault="00313C13" w:rsidP="00313C13">
      <w:pPr>
        <w:pStyle w:val="a6"/>
        <w:rPr>
          <w:highlight w:val="white"/>
        </w:rPr>
      </w:pPr>
      <w:r w:rsidRPr="00576FF8">
        <w:rPr>
          <w:highlight w:val="white"/>
        </w:rPr>
        <w:t>андрей</w:t>
      </w:r>
    </w:p>
    <w:p w:rsidR="00313C13" w:rsidRPr="00576FF8" w:rsidRDefault="00313C13" w:rsidP="00313C13">
      <w:pPr>
        <w:pStyle w:val="a5"/>
        <w:rPr>
          <w:highlight w:val="white"/>
        </w:rPr>
      </w:pPr>
      <w:r w:rsidRPr="00576FF8">
        <w:rPr>
          <w:highlight w:val="white"/>
        </w:rPr>
        <w:t>Последние 30 секунд работаем ускоренно из последних сил</w:t>
      </w:r>
    </w:p>
    <w:p w:rsidR="00313C13" w:rsidRPr="00576FF8" w:rsidRDefault="00313C13" w:rsidP="00313C13">
      <w:pPr>
        <w:pStyle w:val="a7"/>
        <w:rPr>
          <w:highlight w:val="white"/>
        </w:rPr>
      </w:pPr>
      <w:r w:rsidRPr="00576FF8">
        <w:rPr>
          <w:highlight w:val="white"/>
        </w:rPr>
        <w:t xml:space="preserve"> (звучит сигнал, Андрей бьёт в ладоши)</w:t>
      </w:r>
    </w:p>
    <w:p w:rsidR="00313C13" w:rsidRPr="00576FF8" w:rsidRDefault="00313C13" w:rsidP="00313C13">
      <w:pPr>
        <w:pStyle w:val="a5"/>
        <w:rPr>
          <w:highlight w:val="white"/>
        </w:rPr>
      </w:pPr>
      <w:r w:rsidRPr="00576FF8">
        <w:rPr>
          <w:highlight w:val="white"/>
        </w:rPr>
        <w:t>Поехали!</w:t>
      </w:r>
    </w:p>
    <w:p w:rsidR="00313C13" w:rsidRPr="00576FF8" w:rsidRDefault="00313C13" w:rsidP="00313C13">
      <w:pPr>
        <w:pStyle w:val="a5"/>
        <w:rPr>
          <w:highlight w:val="white"/>
        </w:rPr>
      </w:pPr>
    </w:p>
    <w:p w:rsidR="00313C13" w:rsidRPr="00576FF8" w:rsidRDefault="00313C13" w:rsidP="00313C13">
      <w:pPr>
        <w:pStyle w:val="a3"/>
        <w:rPr>
          <w:highlight w:val="white"/>
        </w:rPr>
      </w:pPr>
      <w:r w:rsidRPr="00576FF8">
        <w:rPr>
          <w:highlight w:val="white"/>
        </w:rPr>
        <w:t xml:space="preserve">Дети лупят </w:t>
      </w:r>
      <w:r w:rsidR="00576FF8" w:rsidRPr="00576FF8">
        <w:rPr>
          <w:highlight w:val="white"/>
        </w:rPr>
        <w:t xml:space="preserve">по </w:t>
      </w:r>
      <w:r w:rsidRPr="00576FF8">
        <w:rPr>
          <w:highlight w:val="white"/>
        </w:rPr>
        <w:t>грушам.</w:t>
      </w:r>
      <w:r w:rsidR="00576FF8" w:rsidRPr="00576FF8">
        <w:rPr>
          <w:highlight w:val="white"/>
        </w:rPr>
        <w:t xml:space="preserve"> </w:t>
      </w:r>
      <w:r w:rsidRPr="00576FF8">
        <w:rPr>
          <w:highlight w:val="white"/>
        </w:rPr>
        <w:t>Андре</w:t>
      </w:r>
      <w:r w:rsidR="00576FF8" w:rsidRPr="00576FF8">
        <w:rPr>
          <w:highlight w:val="white"/>
        </w:rPr>
        <w:t>й</w:t>
      </w:r>
      <w:r w:rsidRPr="00576FF8">
        <w:rPr>
          <w:highlight w:val="white"/>
        </w:rPr>
        <w:t xml:space="preserve"> </w:t>
      </w:r>
      <w:r w:rsidR="00576FF8" w:rsidRPr="00576FF8">
        <w:rPr>
          <w:highlight w:val="white"/>
        </w:rPr>
        <w:t>также</w:t>
      </w:r>
      <w:r w:rsidR="00AF1C32">
        <w:rPr>
          <w:highlight w:val="white"/>
        </w:rPr>
        <w:t xml:space="preserve"> работает</w:t>
      </w:r>
      <w:r w:rsidR="00576FF8" w:rsidRPr="00576FF8">
        <w:rPr>
          <w:highlight w:val="white"/>
        </w:rPr>
        <w:t xml:space="preserve"> </w:t>
      </w:r>
      <w:r w:rsidR="00FE510C" w:rsidRPr="00576FF8">
        <w:rPr>
          <w:highlight w:val="white"/>
        </w:rPr>
        <w:t>вместе с ними</w:t>
      </w:r>
      <w:r w:rsidRPr="00576FF8">
        <w:rPr>
          <w:highlight w:val="white"/>
        </w:rPr>
        <w:t>.</w:t>
      </w:r>
    </w:p>
    <w:p w:rsidR="00313C13" w:rsidRPr="00576FF8" w:rsidRDefault="00313C13" w:rsidP="00313C13">
      <w:pPr>
        <w:pStyle w:val="a3"/>
        <w:rPr>
          <w:highlight w:val="white"/>
        </w:rPr>
      </w:pPr>
    </w:p>
    <w:p w:rsidR="00313C13" w:rsidRPr="00576FF8" w:rsidRDefault="001833BB" w:rsidP="00313C13">
      <w:pPr>
        <w:pStyle w:val="a3"/>
        <w:rPr>
          <w:highlight w:val="white"/>
        </w:rPr>
      </w:pPr>
      <w:r w:rsidRPr="00576FF8">
        <w:rPr>
          <w:highlight w:val="white"/>
        </w:rPr>
        <w:t xml:space="preserve">Звучит гонг. </w:t>
      </w:r>
      <w:r w:rsidR="00313C13" w:rsidRPr="00576FF8">
        <w:rPr>
          <w:highlight w:val="white"/>
        </w:rPr>
        <w:t xml:space="preserve">Дети </w:t>
      </w:r>
      <w:r w:rsidRPr="00576FF8">
        <w:rPr>
          <w:highlight w:val="white"/>
        </w:rPr>
        <w:t>прекращают</w:t>
      </w:r>
      <w:r w:rsidR="00313C13" w:rsidRPr="00576FF8">
        <w:rPr>
          <w:highlight w:val="white"/>
        </w:rPr>
        <w:t xml:space="preserve"> работать </w:t>
      </w:r>
      <w:r w:rsidRPr="00576FF8">
        <w:rPr>
          <w:highlight w:val="white"/>
        </w:rPr>
        <w:t xml:space="preserve">на груше </w:t>
      </w:r>
      <w:r w:rsidR="00313C13" w:rsidRPr="00576FF8">
        <w:rPr>
          <w:highlight w:val="white"/>
        </w:rPr>
        <w:t>и идут в раздевалку.</w:t>
      </w:r>
    </w:p>
    <w:p w:rsidR="00313C13" w:rsidRPr="00576FF8" w:rsidRDefault="00313C13" w:rsidP="00313C13">
      <w:pPr>
        <w:pStyle w:val="a3"/>
        <w:rPr>
          <w:highlight w:val="white"/>
        </w:rPr>
      </w:pPr>
    </w:p>
    <w:p w:rsidR="00313C13" w:rsidRPr="00576FF8" w:rsidRDefault="00313C13" w:rsidP="00313C13">
      <w:pPr>
        <w:pStyle w:val="a3"/>
        <w:rPr>
          <w:highlight w:val="white"/>
        </w:rPr>
      </w:pPr>
      <w:r w:rsidRPr="00576FF8">
        <w:rPr>
          <w:highlight w:val="white"/>
        </w:rPr>
        <w:t>В зал заходит Миша и садится на скамейку.</w:t>
      </w:r>
      <w:r w:rsidR="00580F14" w:rsidRPr="00576FF8">
        <w:rPr>
          <w:highlight w:val="white"/>
        </w:rPr>
        <w:t xml:space="preserve"> Он ведёт себя суетно, </w:t>
      </w:r>
      <w:r w:rsidR="00576FF8" w:rsidRPr="00576FF8">
        <w:rPr>
          <w:highlight w:val="white"/>
        </w:rPr>
        <w:t xml:space="preserve">все </w:t>
      </w:r>
      <w:r w:rsidR="00580F14" w:rsidRPr="00576FF8">
        <w:rPr>
          <w:highlight w:val="white"/>
        </w:rPr>
        <w:t xml:space="preserve">его движения дёрганные </w:t>
      </w:r>
      <w:r w:rsidR="00576FF8" w:rsidRPr="00576FF8">
        <w:rPr>
          <w:highlight w:val="white"/>
        </w:rPr>
        <w:t>и на лице не очень адекватная улыбка</w:t>
      </w:r>
      <w:r w:rsidR="00580F14" w:rsidRPr="00576FF8">
        <w:rPr>
          <w:highlight w:val="white"/>
        </w:rPr>
        <w:t xml:space="preserve">, </w:t>
      </w:r>
      <w:r w:rsidR="00576FF8" w:rsidRPr="00576FF8">
        <w:rPr>
          <w:highlight w:val="white"/>
        </w:rPr>
        <w:t xml:space="preserve">он </w:t>
      </w:r>
      <w:r w:rsidR="00580F14" w:rsidRPr="00576FF8">
        <w:rPr>
          <w:highlight w:val="white"/>
        </w:rPr>
        <w:t>очень быстро говорит.</w:t>
      </w:r>
    </w:p>
    <w:p w:rsidR="00313C13" w:rsidRPr="00576FF8" w:rsidRDefault="00313C13" w:rsidP="00313C13">
      <w:pPr>
        <w:pStyle w:val="a5"/>
        <w:rPr>
          <w:highlight w:val="white"/>
        </w:rPr>
      </w:pPr>
    </w:p>
    <w:p w:rsidR="00313C13" w:rsidRPr="00576FF8" w:rsidRDefault="00313C13" w:rsidP="00313C13">
      <w:pPr>
        <w:pStyle w:val="a6"/>
        <w:rPr>
          <w:highlight w:val="white"/>
        </w:rPr>
      </w:pPr>
      <w:r w:rsidRPr="00576FF8">
        <w:rPr>
          <w:highlight w:val="white"/>
        </w:rPr>
        <w:t>миша</w:t>
      </w:r>
    </w:p>
    <w:p w:rsidR="00313C13" w:rsidRPr="00576FF8" w:rsidRDefault="00576FF8" w:rsidP="00313C13">
      <w:pPr>
        <w:pStyle w:val="a5"/>
        <w:rPr>
          <w:highlight w:val="white"/>
        </w:rPr>
      </w:pPr>
      <w:r w:rsidRPr="00576FF8">
        <w:rPr>
          <w:highlight w:val="white"/>
        </w:rPr>
        <w:t xml:space="preserve">Нормально всё братан. Всё нормально. </w:t>
      </w:r>
      <w:r w:rsidR="00313C13" w:rsidRPr="00576FF8">
        <w:rPr>
          <w:highlight w:val="white"/>
        </w:rPr>
        <w:t>Есть инфа Андрюх.</w:t>
      </w:r>
    </w:p>
    <w:p w:rsidR="00313C13" w:rsidRPr="00576FF8" w:rsidRDefault="00313C13" w:rsidP="00313C13">
      <w:pPr>
        <w:pStyle w:val="a5"/>
        <w:rPr>
          <w:highlight w:val="white"/>
        </w:rPr>
      </w:pPr>
    </w:p>
    <w:p w:rsidR="00FE510C" w:rsidRPr="00576FF8" w:rsidRDefault="00FE510C" w:rsidP="00FE510C">
      <w:pPr>
        <w:pStyle w:val="a6"/>
        <w:rPr>
          <w:highlight w:val="white"/>
        </w:rPr>
      </w:pPr>
      <w:r w:rsidRPr="00576FF8">
        <w:rPr>
          <w:highlight w:val="white"/>
        </w:rPr>
        <w:t>андрей</w:t>
      </w:r>
    </w:p>
    <w:p w:rsidR="00FE510C" w:rsidRPr="00576FF8" w:rsidRDefault="00FE510C" w:rsidP="00FE510C">
      <w:pPr>
        <w:pStyle w:val="a5"/>
        <w:rPr>
          <w:highlight w:val="white"/>
        </w:rPr>
      </w:pPr>
      <w:r w:rsidRPr="00576FF8">
        <w:rPr>
          <w:highlight w:val="white"/>
        </w:rPr>
        <w:t>Ты нанюханный что ли?</w:t>
      </w:r>
    </w:p>
    <w:p w:rsidR="00FE510C" w:rsidRPr="00576FF8" w:rsidRDefault="00FE510C" w:rsidP="00FE510C">
      <w:pPr>
        <w:pStyle w:val="a6"/>
        <w:rPr>
          <w:color w:val="00B0F0"/>
          <w:highlight w:val="white"/>
        </w:rPr>
      </w:pPr>
    </w:p>
    <w:p w:rsidR="00FE510C" w:rsidRPr="00576FF8" w:rsidRDefault="00FE510C" w:rsidP="00FE510C">
      <w:pPr>
        <w:pStyle w:val="a6"/>
        <w:rPr>
          <w:highlight w:val="white"/>
        </w:rPr>
      </w:pPr>
      <w:r w:rsidRPr="00576FF8">
        <w:rPr>
          <w:highlight w:val="white"/>
        </w:rPr>
        <w:t>миша</w:t>
      </w:r>
    </w:p>
    <w:p w:rsidR="00FE510C" w:rsidRPr="00576FF8" w:rsidRDefault="00FE510C" w:rsidP="00FE510C">
      <w:pPr>
        <w:pStyle w:val="a5"/>
        <w:rPr>
          <w:highlight w:val="white"/>
        </w:rPr>
      </w:pPr>
      <w:r w:rsidRPr="00576FF8">
        <w:rPr>
          <w:highlight w:val="white"/>
        </w:rPr>
        <w:t xml:space="preserve">Не трынди. </w:t>
      </w:r>
      <w:r w:rsidR="001833BB" w:rsidRPr="00576FF8">
        <w:rPr>
          <w:highlight w:val="white"/>
        </w:rPr>
        <w:t xml:space="preserve">Давай о деле. </w:t>
      </w:r>
      <w:r w:rsidRPr="00576FF8">
        <w:rPr>
          <w:highlight w:val="white"/>
        </w:rPr>
        <w:t>Пробили по биллингу шмилингу конечно. В общем…, последний звонок был из района проектируемого проезда в районе Люблинки.</w:t>
      </w:r>
    </w:p>
    <w:p w:rsidR="00FE510C" w:rsidRPr="00576FF8" w:rsidRDefault="00FE510C" w:rsidP="00FE510C">
      <w:pPr>
        <w:pStyle w:val="a7"/>
        <w:rPr>
          <w:highlight w:val="white"/>
        </w:rPr>
      </w:pPr>
      <w:r w:rsidRPr="00576FF8">
        <w:rPr>
          <w:highlight w:val="white"/>
        </w:rPr>
        <w:t xml:space="preserve"> (</w:t>
      </w:r>
      <w:r w:rsidR="00576FF8" w:rsidRPr="00576FF8">
        <w:rPr>
          <w:highlight w:val="white"/>
        </w:rPr>
        <w:t>достаёт из кармана сигарету</w:t>
      </w:r>
      <w:r w:rsidRPr="00576FF8">
        <w:rPr>
          <w:highlight w:val="white"/>
        </w:rPr>
        <w:t xml:space="preserve"> и закуривает, а Андрей </w:t>
      </w:r>
      <w:r w:rsidR="00576FF8" w:rsidRPr="00576FF8">
        <w:rPr>
          <w:highlight w:val="white"/>
        </w:rPr>
        <w:t xml:space="preserve">резко </w:t>
      </w:r>
      <w:r w:rsidRPr="00576FF8">
        <w:rPr>
          <w:highlight w:val="white"/>
        </w:rPr>
        <w:t xml:space="preserve">вынимает у него </w:t>
      </w:r>
      <w:r w:rsidR="00576FF8" w:rsidRPr="00576FF8">
        <w:rPr>
          <w:highlight w:val="white"/>
        </w:rPr>
        <w:t>её изо рта</w:t>
      </w:r>
      <w:r w:rsidRPr="00576FF8">
        <w:rPr>
          <w:highlight w:val="white"/>
        </w:rPr>
        <w:t>)</w:t>
      </w:r>
    </w:p>
    <w:p w:rsidR="00FE510C" w:rsidRPr="00576FF8" w:rsidRDefault="00FE510C" w:rsidP="00FE510C">
      <w:pPr>
        <w:pStyle w:val="a5"/>
        <w:rPr>
          <w:highlight w:val="white"/>
        </w:rPr>
      </w:pPr>
      <w:r w:rsidRPr="00576FF8">
        <w:rPr>
          <w:highlight w:val="white"/>
        </w:rPr>
        <w:t>А что ты там про покупателя спрашивал? Надумал продавать?</w:t>
      </w:r>
    </w:p>
    <w:p w:rsidR="00FE510C" w:rsidRPr="00576FF8" w:rsidRDefault="00FE510C" w:rsidP="00FE510C">
      <w:pPr>
        <w:pStyle w:val="a5"/>
        <w:rPr>
          <w:highlight w:val="white"/>
        </w:rPr>
      </w:pPr>
    </w:p>
    <w:p w:rsidR="00313C13" w:rsidRPr="00576FF8" w:rsidRDefault="00313C13" w:rsidP="00313C13">
      <w:pPr>
        <w:pStyle w:val="a3"/>
        <w:rPr>
          <w:highlight w:val="white"/>
        </w:rPr>
      </w:pPr>
      <w:r w:rsidRPr="00576FF8">
        <w:rPr>
          <w:highlight w:val="white"/>
        </w:rPr>
        <w:t>Ан</w:t>
      </w:r>
      <w:r w:rsidR="00FE510C" w:rsidRPr="00576FF8">
        <w:rPr>
          <w:highlight w:val="white"/>
        </w:rPr>
        <w:t>дрей включает видео на телефоне и даёт телефон Мише.</w:t>
      </w:r>
    </w:p>
    <w:p w:rsidR="00313C13" w:rsidRPr="00576FF8" w:rsidRDefault="00313C13" w:rsidP="00313C13">
      <w:pPr>
        <w:pStyle w:val="a5"/>
        <w:rPr>
          <w:highlight w:val="white"/>
        </w:rPr>
      </w:pPr>
    </w:p>
    <w:p w:rsidR="00313C13" w:rsidRPr="00576FF8" w:rsidRDefault="00313C13" w:rsidP="00313C13">
      <w:pPr>
        <w:pStyle w:val="a6"/>
        <w:rPr>
          <w:highlight w:val="white"/>
        </w:rPr>
      </w:pPr>
      <w:r w:rsidRPr="00576FF8">
        <w:rPr>
          <w:highlight w:val="white"/>
        </w:rPr>
        <w:t>андрей</w:t>
      </w:r>
    </w:p>
    <w:p w:rsidR="00313C13" w:rsidRPr="00576FF8" w:rsidRDefault="00D74905" w:rsidP="00313C13">
      <w:pPr>
        <w:pStyle w:val="a5"/>
        <w:rPr>
          <w:highlight w:val="white"/>
        </w:rPr>
      </w:pPr>
      <w:r w:rsidRPr="00576FF8">
        <w:rPr>
          <w:highlight w:val="white"/>
        </w:rPr>
        <w:t xml:space="preserve">Она мне вчера с люблинки </w:t>
      </w:r>
      <w:r w:rsidR="00FE510C" w:rsidRPr="00576FF8">
        <w:rPr>
          <w:highlight w:val="white"/>
        </w:rPr>
        <w:t xml:space="preserve">кстати </w:t>
      </w:r>
      <w:r w:rsidRPr="00576FF8">
        <w:rPr>
          <w:highlight w:val="white"/>
        </w:rPr>
        <w:t xml:space="preserve">звонила…. </w:t>
      </w:r>
      <w:r w:rsidR="00313C13" w:rsidRPr="00576FF8">
        <w:rPr>
          <w:highlight w:val="white"/>
        </w:rPr>
        <w:t xml:space="preserve">Смотри. Час назад где-то видео пришло. Только отойди в </w:t>
      </w:r>
      <w:r w:rsidR="00FE510C" w:rsidRPr="00576FF8">
        <w:rPr>
          <w:highlight w:val="white"/>
        </w:rPr>
        <w:t xml:space="preserve">тренерскую </w:t>
      </w:r>
      <w:r w:rsidR="00313C13" w:rsidRPr="00576FF8">
        <w:rPr>
          <w:highlight w:val="white"/>
        </w:rPr>
        <w:t xml:space="preserve">комнату, чтобы </w:t>
      </w:r>
      <w:r w:rsidR="006B0F4C" w:rsidRPr="00576FF8">
        <w:rPr>
          <w:highlight w:val="white"/>
        </w:rPr>
        <w:t>дети не слышали</w:t>
      </w:r>
      <w:r w:rsidR="00313C13" w:rsidRPr="00576FF8">
        <w:rPr>
          <w:highlight w:val="white"/>
        </w:rPr>
        <w:t>.</w:t>
      </w:r>
    </w:p>
    <w:p w:rsidR="00313C13" w:rsidRPr="00576FF8" w:rsidRDefault="00313C13" w:rsidP="00313C13">
      <w:pPr>
        <w:pStyle w:val="a5"/>
        <w:rPr>
          <w:highlight w:val="white"/>
        </w:rPr>
      </w:pPr>
    </w:p>
    <w:p w:rsidR="00313C13" w:rsidRPr="00576FF8" w:rsidRDefault="00313C13" w:rsidP="00313C13">
      <w:pPr>
        <w:pStyle w:val="a3"/>
        <w:rPr>
          <w:highlight w:val="white"/>
        </w:rPr>
      </w:pPr>
      <w:r w:rsidRPr="00576FF8">
        <w:rPr>
          <w:highlight w:val="white"/>
        </w:rPr>
        <w:t>Миша отходит в тренерскую комнату.</w:t>
      </w:r>
      <w:r w:rsidR="00580F14" w:rsidRPr="00576FF8">
        <w:rPr>
          <w:highlight w:val="white"/>
        </w:rPr>
        <w:t xml:space="preserve"> </w:t>
      </w:r>
    </w:p>
    <w:p w:rsidR="00313C13" w:rsidRPr="00576FF8" w:rsidRDefault="00313C13" w:rsidP="00313C13">
      <w:pPr>
        <w:pStyle w:val="a3"/>
        <w:rPr>
          <w:highlight w:val="white"/>
        </w:rPr>
      </w:pPr>
    </w:p>
    <w:p w:rsidR="00313C13" w:rsidRPr="00576FF8" w:rsidRDefault="00313C13" w:rsidP="00313C13">
      <w:pPr>
        <w:pStyle w:val="a3"/>
        <w:rPr>
          <w:highlight w:val="white"/>
        </w:rPr>
      </w:pPr>
      <w:r w:rsidRPr="00576FF8">
        <w:rPr>
          <w:highlight w:val="white"/>
        </w:rPr>
        <w:t>ИНТ. ТРЕНЕРСКАЯ КОМНАТА – ДЕНЬ</w:t>
      </w:r>
    </w:p>
    <w:p w:rsidR="00313C13" w:rsidRPr="00576FF8" w:rsidRDefault="00313C13" w:rsidP="00313C13">
      <w:pPr>
        <w:pStyle w:val="a3"/>
        <w:rPr>
          <w:highlight w:val="white"/>
        </w:rPr>
      </w:pPr>
    </w:p>
    <w:p w:rsidR="00313C13" w:rsidRPr="00576FF8" w:rsidRDefault="00313C13" w:rsidP="00313C13">
      <w:pPr>
        <w:pStyle w:val="a3"/>
        <w:rPr>
          <w:highlight w:val="white"/>
        </w:rPr>
      </w:pPr>
      <w:r w:rsidRPr="00576FF8">
        <w:rPr>
          <w:highlight w:val="white"/>
        </w:rPr>
        <w:t>На экране телефона: Химик сидит на стуле рядом с привязанной Ольгой. На лице у Химика новая маска с рыжей бородой и с кривым носом и с плешкой на голове</w:t>
      </w:r>
      <w:r w:rsidR="00576FF8" w:rsidRPr="00576FF8">
        <w:rPr>
          <w:highlight w:val="white"/>
        </w:rPr>
        <w:t xml:space="preserve"> (маска не та, что была ранее)</w:t>
      </w:r>
      <w:r w:rsidRPr="00576FF8">
        <w:rPr>
          <w:highlight w:val="white"/>
        </w:rPr>
        <w:t>.</w:t>
      </w:r>
      <w:r w:rsidR="00D74905" w:rsidRPr="00576FF8">
        <w:rPr>
          <w:highlight w:val="white"/>
        </w:rPr>
        <w:t xml:space="preserve"> </w:t>
      </w:r>
      <w:r w:rsidR="00576FF8" w:rsidRPr="00576FF8">
        <w:rPr>
          <w:highlight w:val="white"/>
        </w:rPr>
        <w:t>Химик  произносит слова</w:t>
      </w:r>
      <w:r w:rsidR="00D74905" w:rsidRPr="00576FF8">
        <w:rPr>
          <w:highlight w:val="white"/>
        </w:rPr>
        <w:t xml:space="preserve"> спокойно и медленно.</w:t>
      </w:r>
    </w:p>
    <w:p w:rsidR="00313C13" w:rsidRPr="00576FF8" w:rsidRDefault="00313C13" w:rsidP="00313C13">
      <w:pPr>
        <w:pStyle w:val="a3"/>
        <w:rPr>
          <w:highlight w:val="white"/>
        </w:rPr>
      </w:pPr>
    </w:p>
    <w:p w:rsidR="00313C13" w:rsidRPr="00576FF8" w:rsidRDefault="00313C13" w:rsidP="00313C13">
      <w:pPr>
        <w:pStyle w:val="a6"/>
        <w:rPr>
          <w:highlight w:val="white"/>
        </w:rPr>
      </w:pPr>
      <w:r w:rsidRPr="00576FF8">
        <w:rPr>
          <w:highlight w:val="white"/>
        </w:rPr>
        <w:t>химик</w:t>
      </w:r>
    </w:p>
    <w:p w:rsidR="00313C13" w:rsidRPr="00576FF8" w:rsidRDefault="00313C13" w:rsidP="00313C13">
      <w:pPr>
        <w:pStyle w:val="a5"/>
        <w:rPr>
          <w:highlight w:val="white"/>
        </w:rPr>
      </w:pPr>
      <w:r w:rsidRPr="00576FF8">
        <w:rPr>
          <w:highlight w:val="white"/>
        </w:rPr>
        <w:t xml:space="preserve">Андрей, приготовь к </w:t>
      </w:r>
      <w:r w:rsidR="00FE510C" w:rsidRPr="00576FF8">
        <w:rPr>
          <w:highlight w:val="white"/>
        </w:rPr>
        <w:t>вечеру</w:t>
      </w:r>
      <w:r w:rsidRPr="00576FF8">
        <w:rPr>
          <w:highlight w:val="white"/>
        </w:rPr>
        <w:t xml:space="preserve"> двадцать три миллиона рублей наличными. Через час</w:t>
      </w:r>
      <w:r w:rsidR="00576FF8" w:rsidRPr="00576FF8">
        <w:rPr>
          <w:highlight w:val="white"/>
        </w:rPr>
        <w:t>-</w:t>
      </w:r>
      <w:r w:rsidRPr="00576FF8">
        <w:rPr>
          <w:highlight w:val="white"/>
        </w:rPr>
        <w:t xml:space="preserve">два будут следующие указания. </w:t>
      </w:r>
      <w:r w:rsidR="00576FF8" w:rsidRPr="00576FF8">
        <w:rPr>
          <w:highlight w:val="white"/>
        </w:rPr>
        <w:t xml:space="preserve">Будь на связи. </w:t>
      </w:r>
      <w:r w:rsidRPr="00576FF8">
        <w:rPr>
          <w:highlight w:val="white"/>
        </w:rPr>
        <w:t>Ольга</w:t>
      </w:r>
      <w:r w:rsidR="0002759C" w:rsidRPr="00576FF8">
        <w:rPr>
          <w:highlight w:val="white"/>
        </w:rPr>
        <w:t xml:space="preserve">, как </w:t>
      </w:r>
      <w:r w:rsidR="00D74905" w:rsidRPr="00576FF8">
        <w:rPr>
          <w:highlight w:val="white"/>
        </w:rPr>
        <w:t>ты</w:t>
      </w:r>
      <w:r w:rsidR="0002759C" w:rsidRPr="00576FF8">
        <w:rPr>
          <w:highlight w:val="white"/>
        </w:rPr>
        <w:t xml:space="preserve"> види</w:t>
      </w:r>
      <w:r w:rsidR="00D74905" w:rsidRPr="00576FF8">
        <w:rPr>
          <w:highlight w:val="white"/>
        </w:rPr>
        <w:t>шь</w:t>
      </w:r>
      <w:r w:rsidRPr="00576FF8">
        <w:rPr>
          <w:highlight w:val="white"/>
        </w:rPr>
        <w:t xml:space="preserve"> пока жива. </w:t>
      </w:r>
      <w:r w:rsidR="00D74905" w:rsidRPr="00576FF8">
        <w:rPr>
          <w:highlight w:val="white"/>
        </w:rPr>
        <w:t xml:space="preserve">Деньги у тебя есть, есть проданная квартира, </w:t>
      </w:r>
      <w:r w:rsidR="006B0F4C" w:rsidRPr="00576FF8">
        <w:rPr>
          <w:highlight w:val="white"/>
        </w:rPr>
        <w:t xml:space="preserve">есть </w:t>
      </w:r>
      <w:r w:rsidR="00D74905" w:rsidRPr="00576FF8">
        <w:rPr>
          <w:highlight w:val="white"/>
        </w:rPr>
        <w:t xml:space="preserve">бизнес. Если будешь предпринимать действия, то жена после многократных извращённых изнасилований будет изуродована и выкинута на улицу. Будет изуродована так, что не сможет объяснить </w:t>
      </w:r>
      <w:r w:rsidR="006B0F4C" w:rsidRPr="00576FF8">
        <w:rPr>
          <w:highlight w:val="white"/>
        </w:rPr>
        <w:t xml:space="preserve">ничего, </w:t>
      </w:r>
      <w:r w:rsidR="001833BB" w:rsidRPr="00576FF8">
        <w:rPr>
          <w:highlight w:val="white"/>
        </w:rPr>
        <w:t>из-за отсутс</w:t>
      </w:r>
      <w:r w:rsidR="006B0F4C" w:rsidRPr="00576FF8">
        <w:rPr>
          <w:highlight w:val="white"/>
        </w:rPr>
        <w:t>т</w:t>
      </w:r>
      <w:r w:rsidR="001833BB" w:rsidRPr="00576FF8">
        <w:rPr>
          <w:highlight w:val="white"/>
        </w:rPr>
        <w:t>вия частей тела</w:t>
      </w:r>
      <w:r w:rsidR="00D74905" w:rsidRPr="00576FF8">
        <w:rPr>
          <w:highlight w:val="white"/>
        </w:rPr>
        <w:t xml:space="preserve">. </w:t>
      </w:r>
    </w:p>
    <w:p w:rsidR="006B0F4C" w:rsidRPr="00576FF8" w:rsidRDefault="006B0F4C" w:rsidP="00313C13">
      <w:pPr>
        <w:pStyle w:val="a3"/>
        <w:rPr>
          <w:highlight w:val="white"/>
        </w:rPr>
      </w:pPr>
    </w:p>
    <w:p w:rsidR="00313C13" w:rsidRPr="00576FF8" w:rsidRDefault="00313C13" w:rsidP="00313C13">
      <w:pPr>
        <w:pStyle w:val="a3"/>
        <w:rPr>
          <w:highlight w:val="white"/>
        </w:rPr>
      </w:pPr>
      <w:r w:rsidRPr="00576FF8">
        <w:rPr>
          <w:highlight w:val="white"/>
        </w:rPr>
        <w:t>Видео заканчивается.</w:t>
      </w:r>
    </w:p>
    <w:p w:rsidR="006511DF" w:rsidRPr="003167DC" w:rsidRDefault="006511DF" w:rsidP="00313C13">
      <w:pPr>
        <w:pStyle w:val="a3"/>
        <w:rPr>
          <w:b/>
          <w:highlight w:val="white"/>
        </w:rPr>
      </w:pP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>ИНТ. КОМНАТА ХИМИКА - ДЕНЬ</w:t>
      </w:r>
    </w:p>
    <w:p w:rsidR="006511DF" w:rsidRPr="00576FF8" w:rsidRDefault="006511DF" w:rsidP="006511DF">
      <w:pPr>
        <w:pStyle w:val="a3"/>
        <w:rPr>
          <w:highlight w:val="white"/>
        </w:rPr>
      </w:pP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>Химик сидит рядом с кроватью. На его лице маска с чёрной бородой. В углу комнаты на стульчике лежит маска с рыжей бородой. В его руке сковородка с жареными макаронами и порезанными сосисками.</w:t>
      </w:r>
    </w:p>
    <w:p w:rsidR="006511DF" w:rsidRPr="00576FF8" w:rsidRDefault="006511DF" w:rsidP="006511DF">
      <w:pPr>
        <w:pStyle w:val="a3"/>
        <w:rPr>
          <w:highlight w:val="white"/>
        </w:rPr>
      </w:pP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>Химик накалывает сосиску на вилку и засовывает Ольге в рот. Ольга сжимает зубы и отворачивает лицо.</w:t>
      </w:r>
    </w:p>
    <w:p w:rsidR="006511DF" w:rsidRPr="00576FF8" w:rsidRDefault="006511DF" w:rsidP="006511DF">
      <w:pPr>
        <w:pStyle w:val="a5"/>
        <w:rPr>
          <w:highlight w:val="white"/>
        </w:rPr>
      </w:pPr>
    </w:p>
    <w:p w:rsidR="006511DF" w:rsidRPr="00576FF8" w:rsidRDefault="006511DF" w:rsidP="006511DF">
      <w:pPr>
        <w:pStyle w:val="a6"/>
        <w:rPr>
          <w:highlight w:val="white"/>
        </w:rPr>
      </w:pPr>
      <w:r w:rsidRPr="00576FF8">
        <w:rPr>
          <w:highlight w:val="white"/>
        </w:rPr>
        <w:t>химик</w:t>
      </w:r>
    </w:p>
    <w:p w:rsidR="006511DF" w:rsidRPr="00576FF8" w:rsidRDefault="006511DF" w:rsidP="006511DF">
      <w:pPr>
        <w:pStyle w:val="a5"/>
        <w:rPr>
          <w:highlight w:val="white"/>
        </w:rPr>
      </w:pPr>
      <w:r w:rsidRPr="00576FF8">
        <w:rPr>
          <w:highlight w:val="white"/>
        </w:rPr>
        <w:t>Вот ты и тогда нос воротила, сколько тебя тётя Нина не звала к нам в гости, ты всё не да не… фифа блин.</w:t>
      </w:r>
    </w:p>
    <w:p w:rsidR="006511DF" w:rsidRPr="00576FF8" w:rsidRDefault="006511DF" w:rsidP="006511DF">
      <w:pPr>
        <w:pStyle w:val="a3"/>
        <w:tabs>
          <w:tab w:val="left" w:pos="1365"/>
        </w:tabs>
        <w:rPr>
          <w:highlight w:val="white"/>
        </w:rPr>
      </w:pPr>
      <w:r w:rsidRPr="00576FF8">
        <w:rPr>
          <w:highlight w:val="white"/>
        </w:rPr>
        <w:tab/>
      </w: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>Движения Химика вялые и ра</w:t>
      </w:r>
      <w:r w:rsidR="00576FF8" w:rsidRPr="00576FF8">
        <w:rPr>
          <w:highlight w:val="white"/>
        </w:rPr>
        <w:t>с</w:t>
      </w:r>
      <w:r w:rsidRPr="00576FF8">
        <w:rPr>
          <w:highlight w:val="white"/>
        </w:rPr>
        <w:t xml:space="preserve">координированные. Он даже не сразу попадает вилкой в рот Ольги, он то и дело тыкает вилкой </w:t>
      </w:r>
      <w:r w:rsidR="001833BB" w:rsidRPr="00576FF8">
        <w:rPr>
          <w:highlight w:val="white"/>
        </w:rPr>
        <w:t xml:space="preserve">ей </w:t>
      </w:r>
      <w:r w:rsidRPr="00576FF8">
        <w:rPr>
          <w:highlight w:val="white"/>
        </w:rPr>
        <w:t>в щёку. Ольга морщится от неприязни.</w:t>
      </w:r>
    </w:p>
    <w:p w:rsidR="006511DF" w:rsidRPr="00576FF8" w:rsidRDefault="006511DF" w:rsidP="006511DF">
      <w:pPr>
        <w:pStyle w:val="a3"/>
        <w:rPr>
          <w:highlight w:val="white"/>
        </w:rPr>
      </w:pPr>
    </w:p>
    <w:p w:rsidR="00AF1C32" w:rsidRDefault="00AF1C32" w:rsidP="006511DF">
      <w:pPr>
        <w:pStyle w:val="a6"/>
        <w:rPr>
          <w:highlight w:val="white"/>
        </w:rPr>
      </w:pPr>
    </w:p>
    <w:p w:rsidR="006511DF" w:rsidRPr="00576FF8" w:rsidRDefault="006511DF" w:rsidP="006511DF">
      <w:pPr>
        <w:pStyle w:val="a6"/>
        <w:rPr>
          <w:highlight w:val="white"/>
        </w:rPr>
      </w:pPr>
      <w:r w:rsidRPr="00576FF8">
        <w:rPr>
          <w:highlight w:val="white"/>
        </w:rPr>
        <w:lastRenderedPageBreak/>
        <w:t>химик</w:t>
      </w:r>
    </w:p>
    <w:p w:rsidR="006511DF" w:rsidRPr="00576FF8" w:rsidRDefault="006511DF" w:rsidP="006511DF">
      <w:pPr>
        <w:pStyle w:val="a7"/>
        <w:rPr>
          <w:highlight w:val="white"/>
        </w:rPr>
      </w:pPr>
      <w:r w:rsidRPr="00576FF8">
        <w:rPr>
          <w:highlight w:val="white"/>
        </w:rPr>
        <w:t>(чешет нос и несколько секунд сидит с закрытыми глазами)</w:t>
      </w:r>
    </w:p>
    <w:p w:rsidR="006511DF" w:rsidRPr="00576FF8" w:rsidRDefault="006511DF" w:rsidP="006511DF">
      <w:pPr>
        <w:pStyle w:val="a5"/>
        <w:rPr>
          <w:highlight w:val="white"/>
        </w:rPr>
      </w:pPr>
      <w:r w:rsidRPr="00576FF8">
        <w:rPr>
          <w:highlight w:val="white"/>
        </w:rPr>
        <w:t>Ты пойми, ты здесь надолго, рано или поздно сломаешься. Кушать надо Оль, без еды у тебя здесь ещё больше будет мучений.</w:t>
      </w:r>
    </w:p>
    <w:p w:rsidR="006511DF" w:rsidRPr="00576FF8" w:rsidRDefault="006511DF" w:rsidP="006511DF">
      <w:pPr>
        <w:pStyle w:val="a5"/>
        <w:rPr>
          <w:highlight w:val="white"/>
        </w:rPr>
      </w:pP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>Ольга медленно с отвращением поворачивается к Химику.</w:t>
      </w:r>
    </w:p>
    <w:p w:rsidR="006511DF" w:rsidRPr="00576FF8" w:rsidRDefault="006511DF" w:rsidP="006511DF">
      <w:pPr>
        <w:pStyle w:val="a5"/>
        <w:rPr>
          <w:highlight w:val="white"/>
        </w:rPr>
      </w:pP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 xml:space="preserve">Химик, изображая нежность, медленно подносит вилку к её рту, и макаронина падает на грудь Ольги. </w:t>
      </w:r>
    </w:p>
    <w:p w:rsidR="006511DF" w:rsidRPr="00576FF8" w:rsidRDefault="006511DF" w:rsidP="006511DF">
      <w:pPr>
        <w:pStyle w:val="a3"/>
        <w:rPr>
          <w:highlight w:val="white"/>
        </w:rPr>
      </w:pP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>Химик ухмыляется и медленно подносит губы к макаронине, лежащей на её теле.</w:t>
      </w:r>
    </w:p>
    <w:p w:rsidR="006511DF" w:rsidRPr="00576FF8" w:rsidRDefault="006511DF" w:rsidP="006511DF">
      <w:pPr>
        <w:pStyle w:val="a3"/>
        <w:rPr>
          <w:highlight w:val="white"/>
        </w:rPr>
      </w:pP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>Он залипает в наркотическом приходе и несколько секунд, склонившись к её телу</w:t>
      </w:r>
      <w:r w:rsidR="001833BB" w:rsidRPr="00576FF8">
        <w:rPr>
          <w:highlight w:val="white"/>
        </w:rPr>
        <w:t>,</w:t>
      </w:r>
      <w:r w:rsidRPr="00576FF8">
        <w:rPr>
          <w:highlight w:val="white"/>
        </w:rPr>
        <w:t xml:space="preserve"> просто застывает с закрытыми глазами. </w:t>
      </w:r>
    </w:p>
    <w:p w:rsidR="006511DF" w:rsidRPr="00576FF8" w:rsidRDefault="006511DF" w:rsidP="006511DF">
      <w:pPr>
        <w:pStyle w:val="a3"/>
        <w:rPr>
          <w:highlight w:val="white"/>
        </w:rPr>
      </w:pPr>
    </w:p>
    <w:p w:rsidR="006511DF" w:rsidRPr="00576FF8" w:rsidRDefault="00576FF8" w:rsidP="006511DF">
      <w:pPr>
        <w:pStyle w:val="a3"/>
        <w:rPr>
          <w:highlight w:val="white"/>
        </w:rPr>
      </w:pPr>
      <w:r w:rsidRPr="00576FF8">
        <w:rPr>
          <w:highlight w:val="white"/>
        </w:rPr>
        <w:t>Через какое-то время о</w:t>
      </w:r>
      <w:r w:rsidR="006511DF" w:rsidRPr="00576FF8">
        <w:rPr>
          <w:highlight w:val="white"/>
        </w:rPr>
        <w:t>чухивается, осматривает руки и ноги Ольги, проверяет надёжность наручников.</w:t>
      </w:r>
    </w:p>
    <w:p w:rsidR="006511DF" w:rsidRPr="00576FF8" w:rsidRDefault="006511DF" w:rsidP="006511DF">
      <w:pPr>
        <w:pStyle w:val="a3"/>
        <w:rPr>
          <w:highlight w:val="white"/>
        </w:rPr>
      </w:pP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>Химик берёт кляп и затыкает Ольге рот.</w:t>
      </w:r>
    </w:p>
    <w:p w:rsidR="006511DF" w:rsidRPr="00576FF8" w:rsidRDefault="006511DF" w:rsidP="006511DF">
      <w:pPr>
        <w:pStyle w:val="a3"/>
        <w:rPr>
          <w:highlight w:val="white"/>
        </w:rPr>
      </w:pP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>Химик очень медленно водит губами по Ольгиной коже.</w:t>
      </w:r>
    </w:p>
    <w:p w:rsidR="006511DF" w:rsidRPr="00576FF8" w:rsidRDefault="006511DF" w:rsidP="006511DF">
      <w:pPr>
        <w:pStyle w:val="a3"/>
        <w:rPr>
          <w:highlight w:val="white"/>
        </w:rPr>
      </w:pP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>За дверью слышны тихие шаги.</w:t>
      </w:r>
    </w:p>
    <w:p w:rsidR="006511DF" w:rsidRPr="00576FF8" w:rsidRDefault="006511DF" w:rsidP="006511DF">
      <w:pPr>
        <w:pStyle w:val="a3"/>
        <w:rPr>
          <w:highlight w:val="white"/>
        </w:rPr>
      </w:pP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>Ольга жмурится, напрягает тело и пытается дёрнуться.</w:t>
      </w:r>
    </w:p>
    <w:p w:rsidR="006511DF" w:rsidRPr="00576FF8" w:rsidRDefault="006511DF" w:rsidP="006511DF">
      <w:pPr>
        <w:pStyle w:val="a3"/>
        <w:rPr>
          <w:highlight w:val="white"/>
        </w:rPr>
      </w:pP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>Химик залезает на Ольгу всем телом.</w:t>
      </w:r>
    </w:p>
    <w:p w:rsidR="006511DF" w:rsidRPr="00576FF8" w:rsidRDefault="006511DF" w:rsidP="006511DF">
      <w:pPr>
        <w:rPr>
          <w:highlight w:val="white"/>
        </w:rPr>
      </w:pP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>Открывается дверь, Ольга кого-то видит, а Химик не обращает на это внимания.</w:t>
      </w:r>
    </w:p>
    <w:p w:rsidR="006511DF" w:rsidRPr="00576FF8" w:rsidRDefault="006511DF" w:rsidP="006511DF">
      <w:pPr>
        <w:pStyle w:val="a3"/>
        <w:rPr>
          <w:highlight w:val="white"/>
        </w:rPr>
      </w:pPr>
    </w:p>
    <w:p w:rsidR="006511DF" w:rsidRPr="00576FF8" w:rsidRDefault="006511DF" w:rsidP="006511DF">
      <w:pPr>
        <w:pStyle w:val="a3"/>
        <w:rPr>
          <w:highlight w:val="white"/>
        </w:rPr>
      </w:pPr>
      <w:r w:rsidRPr="00576FF8">
        <w:rPr>
          <w:highlight w:val="white"/>
        </w:rPr>
        <w:t>Кто-то хватает Химика за шкирку и сбрасывает на пол.</w:t>
      </w:r>
    </w:p>
    <w:p w:rsidR="006511DF" w:rsidRPr="007B5FB6" w:rsidRDefault="006511DF" w:rsidP="00313C13">
      <w:pPr>
        <w:pStyle w:val="a3"/>
        <w:rPr>
          <w:b/>
          <w:color w:val="C00000"/>
          <w:highlight w:val="white"/>
        </w:rPr>
      </w:pPr>
    </w:p>
    <w:p w:rsidR="006511DF" w:rsidRPr="00244912" w:rsidRDefault="006511DF" w:rsidP="00313C13">
      <w:pPr>
        <w:pStyle w:val="a3"/>
        <w:rPr>
          <w:highlight w:val="white"/>
        </w:rPr>
      </w:pPr>
      <w:r w:rsidRPr="00244912">
        <w:rPr>
          <w:highlight w:val="white"/>
        </w:rPr>
        <w:t>ИНТ. ТРЕНЕРСКАЯ КОМНАТА – ДЕНЬ</w:t>
      </w:r>
    </w:p>
    <w:p w:rsidR="006511DF" w:rsidRPr="00244912" w:rsidRDefault="006511DF" w:rsidP="00313C13">
      <w:pPr>
        <w:pStyle w:val="a3"/>
        <w:rPr>
          <w:highlight w:val="white"/>
        </w:rPr>
      </w:pPr>
    </w:p>
    <w:p w:rsidR="006511DF" w:rsidRPr="00244912" w:rsidRDefault="006511DF" w:rsidP="00313C13">
      <w:pPr>
        <w:pStyle w:val="a3"/>
        <w:rPr>
          <w:highlight w:val="white"/>
        </w:rPr>
      </w:pPr>
      <w:r w:rsidRPr="00244912">
        <w:rPr>
          <w:highlight w:val="white"/>
        </w:rPr>
        <w:t>Миша досматривает ролик</w:t>
      </w:r>
    </w:p>
    <w:p w:rsidR="00313C13" w:rsidRPr="00244912" w:rsidRDefault="00313C13" w:rsidP="00313C13">
      <w:pPr>
        <w:pStyle w:val="a3"/>
        <w:rPr>
          <w:highlight w:val="white"/>
        </w:rPr>
      </w:pPr>
    </w:p>
    <w:p w:rsidR="00313C13" w:rsidRPr="00244912" w:rsidRDefault="00313C13" w:rsidP="00313C13">
      <w:pPr>
        <w:pStyle w:val="a6"/>
        <w:rPr>
          <w:highlight w:val="white"/>
        </w:rPr>
      </w:pPr>
      <w:r w:rsidRPr="00244912">
        <w:rPr>
          <w:highlight w:val="white"/>
        </w:rPr>
        <w:t>миша</w:t>
      </w:r>
    </w:p>
    <w:p w:rsidR="00313C13" w:rsidRPr="00244912" w:rsidRDefault="00313C13" w:rsidP="00313C13">
      <w:pPr>
        <w:pStyle w:val="a5"/>
        <w:rPr>
          <w:highlight w:val="white"/>
        </w:rPr>
      </w:pPr>
      <w:r w:rsidRPr="00244912">
        <w:rPr>
          <w:highlight w:val="white"/>
        </w:rPr>
        <w:t>Что за рыжее уродище?</w:t>
      </w:r>
    </w:p>
    <w:p w:rsidR="00313C13" w:rsidRPr="00244912" w:rsidRDefault="00313C13" w:rsidP="00313C13">
      <w:pPr>
        <w:pStyle w:val="a7"/>
        <w:rPr>
          <w:highlight w:val="white"/>
        </w:rPr>
      </w:pPr>
      <w:r w:rsidRPr="00244912">
        <w:rPr>
          <w:highlight w:val="white"/>
        </w:rPr>
        <w:t>(звучит сигнал уведомления о новом сообщении)</w:t>
      </w:r>
    </w:p>
    <w:p w:rsidR="00313C13" w:rsidRPr="00244912" w:rsidRDefault="00313C13" w:rsidP="00313C13">
      <w:pPr>
        <w:pStyle w:val="a5"/>
        <w:rPr>
          <w:highlight w:val="white"/>
        </w:rPr>
      </w:pPr>
      <w:r w:rsidRPr="00244912">
        <w:rPr>
          <w:highlight w:val="white"/>
        </w:rPr>
        <w:t xml:space="preserve">Андрюх, что-то </w:t>
      </w:r>
      <w:r w:rsidR="0002759C" w:rsidRPr="00244912">
        <w:rPr>
          <w:highlight w:val="white"/>
        </w:rPr>
        <w:t xml:space="preserve">снова </w:t>
      </w:r>
      <w:r w:rsidRPr="00244912">
        <w:rPr>
          <w:highlight w:val="white"/>
        </w:rPr>
        <w:t>пришло!</w:t>
      </w:r>
    </w:p>
    <w:p w:rsidR="00313C13" w:rsidRPr="00244912" w:rsidRDefault="00313C13" w:rsidP="00313C13">
      <w:pPr>
        <w:pStyle w:val="a5"/>
        <w:rPr>
          <w:highlight w:val="white"/>
        </w:rPr>
      </w:pPr>
    </w:p>
    <w:p w:rsidR="00313C13" w:rsidRPr="00244912" w:rsidRDefault="00313C13" w:rsidP="00313C13">
      <w:pPr>
        <w:pStyle w:val="a3"/>
        <w:rPr>
          <w:highlight w:val="white"/>
        </w:rPr>
      </w:pPr>
      <w:r w:rsidRPr="00244912">
        <w:rPr>
          <w:highlight w:val="white"/>
        </w:rPr>
        <w:lastRenderedPageBreak/>
        <w:t>В комнату входит Андрей.Он берёт телефон и включает видео, немного отойдя от Миши.</w:t>
      </w:r>
    </w:p>
    <w:p w:rsidR="00313C13" w:rsidRPr="00244912" w:rsidRDefault="00313C13" w:rsidP="00313C13">
      <w:pPr>
        <w:rPr>
          <w:highlight w:val="white"/>
        </w:rPr>
      </w:pPr>
    </w:p>
    <w:p w:rsidR="00313C13" w:rsidRPr="00244912" w:rsidRDefault="00313C13" w:rsidP="00313C13">
      <w:pPr>
        <w:pStyle w:val="a3"/>
        <w:rPr>
          <w:highlight w:val="white"/>
        </w:rPr>
      </w:pPr>
      <w:r w:rsidRPr="00244912">
        <w:rPr>
          <w:highlight w:val="white"/>
        </w:rPr>
        <w:t>На экране телефона: Химик сидит рядом с Ольгой, он уже в своей обычной маске с чёрной бородой и крупными очками.</w:t>
      </w:r>
    </w:p>
    <w:p w:rsidR="00313C13" w:rsidRPr="00244912" w:rsidRDefault="00313C13" w:rsidP="00313C13">
      <w:pPr>
        <w:pStyle w:val="a3"/>
        <w:rPr>
          <w:highlight w:val="white"/>
        </w:rPr>
      </w:pPr>
    </w:p>
    <w:p w:rsidR="00313C13" w:rsidRPr="00244912" w:rsidRDefault="00313C13" w:rsidP="00313C13">
      <w:pPr>
        <w:pStyle w:val="a6"/>
        <w:rPr>
          <w:highlight w:val="white"/>
        </w:rPr>
      </w:pPr>
      <w:r w:rsidRPr="00244912">
        <w:rPr>
          <w:highlight w:val="white"/>
        </w:rPr>
        <w:t>химик</w:t>
      </w:r>
    </w:p>
    <w:p w:rsidR="00313C13" w:rsidRPr="00244912" w:rsidRDefault="00313C13" w:rsidP="00313C13">
      <w:pPr>
        <w:pStyle w:val="a5"/>
        <w:rPr>
          <w:highlight w:val="white"/>
        </w:rPr>
      </w:pPr>
      <w:r w:rsidRPr="00244912">
        <w:rPr>
          <w:highlight w:val="white"/>
        </w:rPr>
        <w:t>Андрей, приготовь двадцать три  миллиона рублей к 21.00. Жди дальнейших указаний</w:t>
      </w:r>
      <w:r w:rsidR="00FE510C" w:rsidRPr="00244912">
        <w:rPr>
          <w:highlight w:val="white"/>
        </w:rPr>
        <w:t xml:space="preserve"> по поводу места передачи выкупа</w:t>
      </w:r>
      <w:r w:rsidRPr="00244912">
        <w:rPr>
          <w:highlight w:val="white"/>
        </w:rPr>
        <w:t xml:space="preserve">. </w:t>
      </w:r>
    </w:p>
    <w:p w:rsidR="00FE510C" w:rsidRPr="00244912" w:rsidRDefault="00FE510C" w:rsidP="00313C13">
      <w:pPr>
        <w:pStyle w:val="a5"/>
        <w:rPr>
          <w:highlight w:val="white"/>
        </w:rPr>
      </w:pPr>
    </w:p>
    <w:p w:rsidR="00313C13" w:rsidRPr="00244912" w:rsidRDefault="00313C13" w:rsidP="00313C13">
      <w:pPr>
        <w:pStyle w:val="a3"/>
        <w:rPr>
          <w:highlight w:val="white"/>
        </w:rPr>
      </w:pPr>
      <w:r w:rsidRPr="00244912">
        <w:rPr>
          <w:highlight w:val="white"/>
        </w:rPr>
        <w:t xml:space="preserve">Видео заканчивается. Миша не смотрел видео, но всё слышал. </w:t>
      </w:r>
    </w:p>
    <w:p w:rsidR="00313C13" w:rsidRPr="00244912" w:rsidRDefault="00313C13" w:rsidP="00313C13">
      <w:pPr>
        <w:pStyle w:val="a6"/>
        <w:rPr>
          <w:highlight w:val="white"/>
        </w:rPr>
      </w:pPr>
    </w:p>
    <w:p w:rsidR="00313C13" w:rsidRPr="00244912" w:rsidRDefault="00313C13" w:rsidP="00313C13">
      <w:pPr>
        <w:pStyle w:val="a3"/>
        <w:rPr>
          <w:highlight w:val="white"/>
        </w:rPr>
      </w:pPr>
      <w:r w:rsidRPr="00244912">
        <w:rPr>
          <w:highlight w:val="white"/>
        </w:rPr>
        <w:t>Андрей открывает сейф в комнате и достаёт оттуда пистолет</w:t>
      </w:r>
    </w:p>
    <w:p w:rsidR="00313C13" w:rsidRPr="00244912" w:rsidRDefault="00313C13" w:rsidP="00313C13">
      <w:pPr>
        <w:pStyle w:val="a3"/>
        <w:rPr>
          <w:highlight w:val="white"/>
        </w:rPr>
      </w:pPr>
    </w:p>
    <w:p w:rsidR="00313C13" w:rsidRPr="00244912" w:rsidRDefault="00313C13" w:rsidP="00313C13">
      <w:pPr>
        <w:pStyle w:val="a6"/>
        <w:rPr>
          <w:highlight w:val="white"/>
        </w:rPr>
      </w:pPr>
      <w:r w:rsidRPr="00244912">
        <w:rPr>
          <w:highlight w:val="white"/>
        </w:rPr>
        <w:t>андрей</w:t>
      </w:r>
    </w:p>
    <w:p w:rsidR="00313C13" w:rsidRPr="00244912" w:rsidRDefault="00346CBB" w:rsidP="00313C13">
      <w:pPr>
        <w:pStyle w:val="a5"/>
        <w:rPr>
          <w:highlight w:val="white"/>
        </w:rPr>
      </w:pPr>
      <w:r w:rsidRPr="00244912">
        <w:rPr>
          <w:highlight w:val="white"/>
        </w:rPr>
        <w:t>Надо идти</w:t>
      </w:r>
      <w:r w:rsidR="00FE510C" w:rsidRPr="00244912">
        <w:rPr>
          <w:highlight w:val="white"/>
        </w:rPr>
        <w:t xml:space="preserve"> на выкуп</w:t>
      </w:r>
      <w:r w:rsidR="00313C13" w:rsidRPr="00244912">
        <w:rPr>
          <w:highlight w:val="white"/>
        </w:rPr>
        <w:t>?</w:t>
      </w:r>
    </w:p>
    <w:p w:rsidR="00FE510C" w:rsidRPr="00244912" w:rsidRDefault="00FE510C" w:rsidP="00FE510C">
      <w:pPr>
        <w:pStyle w:val="a7"/>
        <w:rPr>
          <w:highlight w:val="white"/>
        </w:rPr>
      </w:pPr>
      <w:r w:rsidRPr="00244912">
        <w:rPr>
          <w:highlight w:val="white"/>
        </w:rPr>
        <w:t>(задумывается)</w:t>
      </w:r>
    </w:p>
    <w:p w:rsidR="00313C13" w:rsidRPr="00244912" w:rsidRDefault="00346CBB" w:rsidP="00313C13">
      <w:pPr>
        <w:pStyle w:val="a5"/>
        <w:rPr>
          <w:highlight w:val="white"/>
        </w:rPr>
      </w:pPr>
      <w:r w:rsidRPr="00244912">
        <w:rPr>
          <w:highlight w:val="white"/>
        </w:rPr>
        <w:t>Я</w:t>
      </w:r>
      <w:r w:rsidR="00FE510C" w:rsidRPr="00244912">
        <w:rPr>
          <w:highlight w:val="white"/>
        </w:rPr>
        <w:t xml:space="preserve"> могу своих боксёров подтянуть.</w:t>
      </w:r>
    </w:p>
    <w:p w:rsidR="00FE510C" w:rsidRPr="00244912" w:rsidRDefault="00FE510C" w:rsidP="00313C13">
      <w:pPr>
        <w:pStyle w:val="a5"/>
        <w:rPr>
          <w:highlight w:val="white"/>
        </w:rPr>
      </w:pPr>
    </w:p>
    <w:p w:rsidR="00313C13" w:rsidRPr="00244912" w:rsidRDefault="00313C13" w:rsidP="00313C13">
      <w:pPr>
        <w:pStyle w:val="a6"/>
        <w:rPr>
          <w:highlight w:val="white"/>
        </w:rPr>
      </w:pPr>
      <w:r w:rsidRPr="00244912">
        <w:rPr>
          <w:highlight w:val="white"/>
        </w:rPr>
        <w:t>миша</w:t>
      </w:r>
    </w:p>
    <w:p w:rsidR="00313C13" w:rsidRPr="00244912" w:rsidRDefault="00313C13" w:rsidP="00313C13">
      <w:pPr>
        <w:pStyle w:val="a5"/>
        <w:rPr>
          <w:highlight w:val="white"/>
        </w:rPr>
      </w:pPr>
      <w:r w:rsidRPr="00244912">
        <w:rPr>
          <w:highlight w:val="white"/>
        </w:rPr>
        <w:t>Из травмата всех убьёшь?</w:t>
      </w:r>
    </w:p>
    <w:p w:rsidR="00313C13" w:rsidRPr="00244912" w:rsidRDefault="00313C13" w:rsidP="00313C13">
      <w:pPr>
        <w:pStyle w:val="a7"/>
        <w:rPr>
          <w:highlight w:val="white"/>
        </w:rPr>
      </w:pPr>
      <w:r w:rsidRPr="00244912">
        <w:rPr>
          <w:highlight w:val="white"/>
        </w:rPr>
        <w:t xml:space="preserve"> (подходит к Андрею)</w:t>
      </w:r>
    </w:p>
    <w:p w:rsidR="00313C13" w:rsidRPr="00244912" w:rsidRDefault="00313C13" w:rsidP="00313C13">
      <w:pPr>
        <w:pStyle w:val="a5"/>
        <w:rPr>
          <w:highlight w:val="white"/>
        </w:rPr>
      </w:pPr>
      <w:r w:rsidRPr="00244912">
        <w:rPr>
          <w:highlight w:val="white"/>
        </w:rPr>
        <w:t>Ольгу любишь? Нужна она тебе живой?</w:t>
      </w:r>
    </w:p>
    <w:p w:rsidR="00313C13" w:rsidRPr="00244912" w:rsidRDefault="00313C13" w:rsidP="00313C13">
      <w:pPr>
        <w:pStyle w:val="a5"/>
        <w:rPr>
          <w:highlight w:val="white"/>
        </w:rPr>
      </w:pPr>
    </w:p>
    <w:p w:rsidR="00313C13" w:rsidRPr="00244912" w:rsidRDefault="00313C13" w:rsidP="00313C13">
      <w:pPr>
        <w:pStyle w:val="a6"/>
        <w:rPr>
          <w:highlight w:val="white"/>
        </w:rPr>
      </w:pPr>
      <w:r w:rsidRPr="00244912">
        <w:rPr>
          <w:highlight w:val="white"/>
        </w:rPr>
        <w:t>Андрей</w:t>
      </w:r>
    </w:p>
    <w:p w:rsidR="00313C13" w:rsidRPr="00244912" w:rsidRDefault="00313C13" w:rsidP="00313C13">
      <w:pPr>
        <w:pStyle w:val="a5"/>
        <w:rPr>
          <w:highlight w:val="white"/>
        </w:rPr>
      </w:pPr>
      <w:r w:rsidRPr="00244912">
        <w:rPr>
          <w:highlight w:val="white"/>
        </w:rPr>
        <w:t xml:space="preserve">Ты дурак чтоль? Это жизнь моя! </w:t>
      </w:r>
    </w:p>
    <w:p w:rsidR="0002759C" w:rsidRPr="00244912" w:rsidRDefault="0002759C" w:rsidP="00313C13">
      <w:pPr>
        <w:pStyle w:val="a5"/>
        <w:rPr>
          <w:highlight w:val="white"/>
        </w:rPr>
      </w:pPr>
    </w:p>
    <w:p w:rsidR="00DF7F55" w:rsidRPr="00244912" w:rsidRDefault="00DF7F55" w:rsidP="00DF7F55">
      <w:pPr>
        <w:pStyle w:val="a6"/>
        <w:rPr>
          <w:highlight w:val="white"/>
        </w:rPr>
      </w:pPr>
      <w:r w:rsidRPr="00244912">
        <w:rPr>
          <w:highlight w:val="white"/>
        </w:rPr>
        <w:t>миша</w:t>
      </w:r>
    </w:p>
    <w:p w:rsidR="00DF7F55" w:rsidRPr="00244912" w:rsidRDefault="00DF7F55" w:rsidP="00DF7F55">
      <w:pPr>
        <w:pStyle w:val="a7"/>
        <w:rPr>
          <w:highlight w:val="white"/>
        </w:rPr>
      </w:pPr>
      <w:r w:rsidRPr="00244912">
        <w:rPr>
          <w:highlight w:val="white"/>
        </w:rPr>
        <w:t>(требовательно)</w:t>
      </w:r>
    </w:p>
    <w:p w:rsidR="00DF7F55" w:rsidRPr="00244912" w:rsidRDefault="00DF7F55" w:rsidP="00DF7F55">
      <w:pPr>
        <w:pStyle w:val="a5"/>
        <w:rPr>
          <w:highlight w:val="white"/>
        </w:rPr>
      </w:pPr>
      <w:r w:rsidRPr="00244912">
        <w:rPr>
          <w:highlight w:val="white"/>
        </w:rPr>
        <w:t>Сиди пиши заяву</w:t>
      </w:r>
      <w:r w:rsidR="001833BB" w:rsidRPr="00244912">
        <w:rPr>
          <w:highlight w:val="white"/>
        </w:rPr>
        <w:t xml:space="preserve"> по быстрому</w:t>
      </w:r>
      <w:r w:rsidRPr="00244912">
        <w:rPr>
          <w:highlight w:val="white"/>
        </w:rPr>
        <w:t>! Сейчас весь отдел на уши поставим, будем готовить операцию!</w:t>
      </w:r>
    </w:p>
    <w:p w:rsidR="00DF7F55" w:rsidRPr="00244912" w:rsidRDefault="00DF7F55" w:rsidP="00DF7F55">
      <w:pPr>
        <w:pStyle w:val="a5"/>
        <w:rPr>
          <w:highlight w:val="white"/>
        </w:rPr>
      </w:pPr>
    </w:p>
    <w:p w:rsidR="00DF7F55" w:rsidRPr="00244912" w:rsidRDefault="00DF7F55" w:rsidP="00DF7F55">
      <w:pPr>
        <w:pStyle w:val="a6"/>
        <w:rPr>
          <w:highlight w:val="white"/>
        </w:rPr>
      </w:pPr>
      <w:r w:rsidRPr="00244912">
        <w:rPr>
          <w:highlight w:val="white"/>
        </w:rPr>
        <w:t>андрей</w:t>
      </w:r>
    </w:p>
    <w:p w:rsidR="00DF7F55" w:rsidRPr="00244912" w:rsidRDefault="00DF7F55" w:rsidP="00DF7F55">
      <w:pPr>
        <w:pStyle w:val="a7"/>
        <w:rPr>
          <w:highlight w:val="white"/>
        </w:rPr>
      </w:pPr>
      <w:r w:rsidRPr="00244912">
        <w:rPr>
          <w:highlight w:val="white"/>
        </w:rPr>
        <w:t>(ремарка)</w:t>
      </w:r>
    </w:p>
    <w:p w:rsidR="00DF7F55" w:rsidRPr="00244912" w:rsidRDefault="00DF7F55" w:rsidP="00DF7F55">
      <w:pPr>
        <w:pStyle w:val="a5"/>
        <w:rPr>
          <w:highlight w:val="white"/>
        </w:rPr>
      </w:pPr>
      <w:r w:rsidRPr="00244912">
        <w:rPr>
          <w:highlight w:val="white"/>
        </w:rPr>
        <w:t xml:space="preserve">Да куда тебе, у тебя кокос на </w:t>
      </w:r>
      <w:r w:rsidR="00576FF8" w:rsidRPr="00244912">
        <w:rPr>
          <w:highlight w:val="white"/>
        </w:rPr>
        <w:t>носу не отсох</w:t>
      </w:r>
      <w:r w:rsidRPr="00244912">
        <w:rPr>
          <w:highlight w:val="white"/>
        </w:rPr>
        <w:t>.</w:t>
      </w:r>
      <w:r w:rsidR="006B0F4C" w:rsidRPr="00244912">
        <w:rPr>
          <w:highlight w:val="white"/>
        </w:rPr>
        <w:t xml:space="preserve"> </w:t>
      </w:r>
    </w:p>
    <w:p w:rsidR="00DF7F55" w:rsidRPr="00244912" w:rsidRDefault="00DF7F55" w:rsidP="00DF7F55">
      <w:pPr>
        <w:pStyle w:val="a6"/>
        <w:rPr>
          <w:highlight w:val="white"/>
        </w:rPr>
      </w:pPr>
    </w:p>
    <w:p w:rsidR="00DF7F55" w:rsidRPr="00244912" w:rsidRDefault="00DF7F55" w:rsidP="00DF7F55">
      <w:pPr>
        <w:pStyle w:val="a6"/>
        <w:rPr>
          <w:highlight w:val="white"/>
        </w:rPr>
      </w:pPr>
      <w:r w:rsidRPr="00244912">
        <w:rPr>
          <w:highlight w:val="white"/>
        </w:rPr>
        <w:t>миша</w:t>
      </w:r>
    </w:p>
    <w:p w:rsidR="00DF7F55" w:rsidRPr="00244912" w:rsidRDefault="006B0F4C" w:rsidP="00DF7F55">
      <w:pPr>
        <w:pStyle w:val="a5"/>
        <w:rPr>
          <w:highlight w:val="white"/>
        </w:rPr>
      </w:pPr>
      <w:r w:rsidRPr="00244912">
        <w:rPr>
          <w:highlight w:val="white"/>
        </w:rPr>
        <w:t xml:space="preserve">У тебя мозг </w:t>
      </w:r>
      <w:r w:rsidR="00576FF8" w:rsidRPr="00244912">
        <w:rPr>
          <w:highlight w:val="white"/>
        </w:rPr>
        <w:t>отсох</w:t>
      </w:r>
      <w:r w:rsidR="001833BB" w:rsidRPr="00244912">
        <w:rPr>
          <w:highlight w:val="white"/>
        </w:rPr>
        <w:t xml:space="preserve">. </w:t>
      </w:r>
      <w:r w:rsidRPr="00244912">
        <w:rPr>
          <w:highlight w:val="white"/>
        </w:rPr>
        <w:t xml:space="preserve">Я парней из отдела </w:t>
      </w:r>
      <w:r w:rsidR="00576FF8" w:rsidRPr="00244912">
        <w:rPr>
          <w:highlight w:val="white"/>
        </w:rPr>
        <w:t xml:space="preserve">нужного </w:t>
      </w:r>
      <w:r w:rsidRPr="00244912">
        <w:rPr>
          <w:highlight w:val="white"/>
        </w:rPr>
        <w:t xml:space="preserve">знаю. </w:t>
      </w:r>
      <w:r w:rsidR="001833BB" w:rsidRPr="00244912">
        <w:rPr>
          <w:highlight w:val="white"/>
        </w:rPr>
        <w:t>С</w:t>
      </w:r>
      <w:r w:rsidR="00DF7F55" w:rsidRPr="00244912">
        <w:rPr>
          <w:highlight w:val="white"/>
        </w:rPr>
        <w:t xml:space="preserve">ейчас и телефоны и </w:t>
      </w:r>
      <w:r w:rsidR="001833BB" w:rsidRPr="00244912">
        <w:rPr>
          <w:highlight w:val="white"/>
        </w:rPr>
        <w:t>электронку,</w:t>
      </w:r>
      <w:r w:rsidR="00DF7F55" w:rsidRPr="00244912">
        <w:rPr>
          <w:highlight w:val="white"/>
        </w:rPr>
        <w:t xml:space="preserve"> всё пробьём.</w:t>
      </w:r>
    </w:p>
    <w:p w:rsidR="00DF7F55" w:rsidRPr="00244912" w:rsidRDefault="00DF7F55" w:rsidP="00DF7F55">
      <w:pPr>
        <w:pStyle w:val="a5"/>
        <w:rPr>
          <w:highlight w:val="white"/>
        </w:rPr>
      </w:pPr>
    </w:p>
    <w:p w:rsidR="00AF1C32" w:rsidRDefault="00AF1C32" w:rsidP="00DF7F55">
      <w:pPr>
        <w:pStyle w:val="a6"/>
        <w:rPr>
          <w:highlight w:val="white"/>
        </w:rPr>
      </w:pPr>
    </w:p>
    <w:p w:rsidR="00DF7F55" w:rsidRPr="00244912" w:rsidRDefault="00DF7F55" w:rsidP="00DF7F55">
      <w:pPr>
        <w:pStyle w:val="a6"/>
        <w:rPr>
          <w:highlight w:val="white"/>
        </w:rPr>
      </w:pPr>
      <w:r w:rsidRPr="00244912">
        <w:rPr>
          <w:highlight w:val="white"/>
        </w:rPr>
        <w:lastRenderedPageBreak/>
        <w:t>андрей</w:t>
      </w:r>
    </w:p>
    <w:p w:rsidR="00DF7F55" w:rsidRPr="00244912" w:rsidRDefault="00DF7F55" w:rsidP="00DF7F55">
      <w:pPr>
        <w:pStyle w:val="a5"/>
        <w:rPr>
          <w:highlight w:val="white"/>
        </w:rPr>
      </w:pPr>
      <w:r w:rsidRPr="00244912">
        <w:rPr>
          <w:highlight w:val="white"/>
        </w:rPr>
        <w:t xml:space="preserve">Чего, </w:t>
      </w:r>
      <w:r w:rsidR="00346CBB" w:rsidRPr="00244912">
        <w:rPr>
          <w:highlight w:val="white"/>
        </w:rPr>
        <w:t xml:space="preserve">прямо </w:t>
      </w:r>
      <w:r w:rsidRPr="00244912">
        <w:rPr>
          <w:highlight w:val="white"/>
        </w:rPr>
        <w:t>всё</w:t>
      </w:r>
      <w:r w:rsidR="001833BB" w:rsidRPr="00244912">
        <w:rPr>
          <w:highlight w:val="white"/>
        </w:rPr>
        <w:t xml:space="preserve"> это</w:t>
      </w:r>
      <w:r w:rsidRPr="00244912">
        <w:rPr>
          <w:highlight w:val="white"/>
        </w:rPr>
        <w:t xml:space="preserve"> реально?</w:t>
      </w:r>
      <w:r w:rsidR="006B0F4C" w:rsidRPr="00244912">
        <w:rPr>
          <w:highlight w:val="white"/>
        </w:rPr>
        <w:t xml:space="preserve"> За такой короткий срок.</w:t>
      </w:r>
    </w:p>
    <w:p w:rsidR="00DF7F55" w:rsidRPr="00244912" w:rsidRDefault="00DF7F55" w:rsidP="00DF7F55">
      <w:pPr>
        <w:pStyle w:val="a6"/>
        <w:rPr>
          <w:highlight w:val="white"/>
        </w:rPr>
      </w:pPr>
    </w:p>
    <w:p w:rsidR="00DF7F55" w:rsidRPr="00244912" w:rsidRDefault="00DF7F55" w:rsidP="00DF7F55">
      <w:pPr>
        <w:pStyle w:val="a6"/>
        <w:rPr>
          <w:highlight w:val="white"/>
        </w:rPr>
      </w:pPr>
      <w:r w:rsidRPr="00244912">
        <w:rPr>
          <w:highlight w:val="white"/>
        </w:rPr>
        <w:t>миша</w:t>
      </w:r>
    </w:p>
    <w:p w:rsidR="00DF7F55" w:rsidRPr="00244912" w:rsidRDefault="00DF7F55" w:rsidP="00DF7F55">
      <w:pPr>
        <w:pStyle w:val="a5"/>
        <w:rPr>
          <w:highlight w:val="white"/>
        </w:rPr>
      </w:pPr>
      <w:r w:rsidRPr="00244912">
        <w:rPr>
          <w:highlight w:val="white"/>
        </w:rPr>
        <w:t xml:space="preserve">Может успеем сделать </w:t>
      </w:r>
      <w:r w:rsidR="001833BB" w:rsidRPr="00244912">
        <w:rPr>
          <w:highlight w:val="white"/>
        </w:rPr>
        <w:t xml:space="preserve">даже </w:t>
      </w:r>
      <w:r w:rsidRPr="00244912">
        <w:rPr>
          <w:highlight w:val="white"/>
        </w:rPr>
        <w:t>так, что они и из дома выйти не успеют.</w:t>
      </w:r>
      <w:r w:rsidR="006B0F4C" w:rsidRPr="00244912">
        <w:rPr>
          <w:highlight w:val="white"/>
        </w:rPr>
        <w:t xml:space="preserve"> Не первый раз, сейчас к этому очень серьёзно</w:t>
      </w:r>
      <w:r w:rsidR="00576FF8" w:rsidRPr="00244912">
        <w:rPr>
          <w:highlight w:val="white"/>
        </w:rPr>
        <w:t xml:space="preserve"> относятся</w:t>
      </w:r>
      <w:r w:rsidR="006B0F4C" w:rsidRPr="00244912">
        <w:rPr>
          <w:highlight w:val="white"/>
        </w:rPr>
        <w:t>, как к террору.</w:t>
      </w:r>
    </w:p>
    <w:p w:rsidR="00DF7F55" w:rsidRPr="00244912" w:rsidRDefault="00DF7F55" w:rsidP="00DF7F55">
      <w:pPr>
        <w:pStyle w:val="a5"/>
        <w:rPr>
          <w:highlight w:val="white"/>
        </w:rPr>
      </w:pPr>
    </w:p>
    <w:p w:rsidR="00313C13" w:rsidRPr="00244912" w:rsidRDefault="00313C13" w:rsidP="00313C13">
      <w:pPr>
        <w:pStyle w:val="a6"/>
        <w:rPr>
          <w:highlight w:val="white"/>
        </w:rPr>
      </w:pPr>
      <w:r w:rsidRPr="00244912">
        <w:rPr>
          <w:highlight w:val="white"/>
        </w:rPr>
        <w:t>андрей</w:t>
      </w:r>
    </w:p>
    <w:p w:rsidR="00313C13" w:rsidRPr="00244912" w:rsidRDefault="00DF7F55" w:rsidP="00313C13">
      <w:pPr>
        <w:pStyle w:val="a5"/>
        <w:rPr>
          <w:highlight w:val="white"/>
        </w:rPr>
      </w:pPr>
      <w:r w:rsidRPr="00244912">
        <w:rPr>
          <w:highlight w:val="white"/>
        </w:rPr>
        <w:t>А деньги?</w:t>
      </w:r>
      <w:r w:rsidR="00DE340C" w:rsidRPr="00244912">
        <w:rPr>
          <w:highlight w:val="white"/>
        </w:rPr>
        <w:t xml:space="preserve"> </w:t>
      </w:r>
      <w:r w:rsidR="00313C13" w:rsidRPr="00244912">
        <w:rPr>
          <w:highlight w:val="white"/>
        </w:rPr>
        <w:t xml:space="preserve">А фальшивых, у вас </w:t>
      </w:r>
      <w:r w:rsidR="0002759C" w:rsidRPr="00244912">
        <w:rPr>
          <w:highlight w:val="white"/>
        </w:rPr>
        <w:t xml:space="preserve">в ментовке </w:t>
      </w:r>
      <w:r w:rsidR="00313C13" w:rsidRPr="00244912">
        <w:rPr>
          <w:highlight w:val="white"/>
        </w:rPr>
        <w:t>нельзя найти?</w:t>
      </w:r>
    </w:p>
    <w:p w:rsidR="00313C13" w:rsidRPr="00244912" w:rsidRDefault="00313C13" w:rsidP="00313C13">
      <w:pPr>
        <w:pStyle w:val="a7"/>
        <w:rPr>
          <w:highlight w:val="white"/>
        </w:rPr>
      </w:pPr>
      <w:r w:rsidRPr="00244912">
        <w:rPr>
          <w:highlight w:val="white"/>
        </w:rPr>
        <w:t xml:space="preserve"> </w:t>
      </w:r>
    </w:p>
    <w:p w:rsidR="00313C13" w:rsidRPr="00244912" w:rsidRDefault="00313C13" w:rsidP="00313C13">
      <w:pPr>
        <w:pStyle w:val="a6"/>
        <w:rPr>
          <w:highlight w:val="white"/>
        </w:rPr>
      </w:pPr>
      <w:r w:rsidRPr="00244912">
        <w:rPr>
          <w:highlight w:val="white"/>
        </w:rPr>
        <w:t>миша</w:t>
      </w:r>
    </w:p>
    <w:p w:rsidR="00DE340C" w:rsidRPr="00244912" w:rsidRDefault="00313C13" w:rsidP="00313C13">
      <w:pPr>
        <w:pStyle w:val="a5"/>
        <w:rPr>
          <w:highlight w:val="white"/>
        </w:rPr>
      </w:pPr>
      <w:r w:rsidRPr="00244912">
        <w:rPr>
          <w:highlight w:val="white"/>
        </w:rPr>
        <w:t>Не</w:t>
      </w:r>
      <w:r w:rsidR="00DE340C" w:rsidRPr="00244912">
        <w:rPr>
          <w:highlight w:val="white"/>
        </w:rPr>
        <w:t>-не-не, их нет</w:t>
      </w:r>
      <w:r w:rsidR="00576FF8" w:rsidRPr="00244912">
        <w:rPr>
          <w:highlight w:val="white"/>
        </w:rPr>
        <w:t xml:space="preserve"> и не успеем найти</w:t>
      </w:r>
      <w:r w:rsidRPr="00244912">
        <w:rPr>
          <w:highlight w:val="white"/>
        </w:rPr>
        <w:t xml:space="preserve">. Смотри Андрюх…. Сиди дома, будь на связи, я через полчаса выясню насчёт </w:t>
      </w:r>
      <w:r w:rsidR="00A07557" w:rsidRPr="00244912">
        <w:rPr>
          <w:highlight w:val="white"/>
        </w:rPr>
        <w:t>покупашки у Камилы</w:t>
      </w:r>
      <w:r w:rsidRPr="00244912">
        <w:rPr>
          <w:highlight w:val="white"/>
        </w:rPr>
        <w:t xml:space="preserve">, </w:t>
      </w:r>
      <w:r w:rsidR="00DE340C" w:rsidRPr="00244912">
        <w:rPr>
          <w:highlight w:val="white"/>
        </w:rPr>
        <w:t xml:space="preserve">а то может он </w:t>
      </w:r>
      <w:r w:rsidR="00DF7F55" w:rsidRPr="00244912">
        <w:rPr>
          <w:highlight w:val="white"/>
        </w:rPr>
        <w:t xml:space="preserve">и </w:t>
      </w:r>
      <w:r w:rsidR="00DE340C" w:rsidRPr="00244912">
        <w:rPr>
          <w:highlight w:val="white"/>
        </w:rPr>
        <w:t xml:space="preserve">не согласится под залог.  </w:t>
      </w:r>
      <w:r w:rsidR="00DF7F55" w:rsidRPr="00244912">
        <w:rPr>
          <w:highlight w:val="white"/>
        </w:rPr>
        <w:t>Нам же залог интересен, ты же не хочешь</w:t>
      </w:r>
      <w:r w:rsidR="001833BB" w:rsidRPr="00244912">
        <w:rPr>
          <w:highlight w:val="white"/>
        </w:rPr>
        <w:t xml:space="preserve"> </w:t>
      </w:r>
      <w:r w:rsidR="00DF7F55" w:rsidRPr="00244912">
        <w:rPr>
          <w:highlight w:val="white"/>
        </w:rPr>
        <w:t>б</w:t>
      </w:r>
      <w:r w:rsidR="001833BB" w:rsidRPr="00244912">
        <w:rPr>
          <w:highlight w:val="white"/>
        </w:rPr>
        <w:t>изнес</w:t>
      </w:r>
      <w:r w:rsidR="00DF7F55" w:rsidRPr="00244912">
        <w:rPr>
          <w:highlight w:val="white"/>
        </w:rPr>
        <w:t xml:space="preserve"> продавать. </w:t>
      </w:r>
      <w:r w:rsidR="00DE340C" w:rsidRPr="00244912">
        <w:rPr>
          <w:highlight w:val="white"/>
        </w:rPr>
        <w:t>А</w:t>
      </w:r>
      <w:r w:rsidRPr="00244912">
        <w:rPr>
          <w:highlight w:val="white"/>
        </w:rPr>
        <w:t xml:space="preserve"> ты остальные готовь ловэ</w:t>
      </w:r>
      <w:r w:rsidR="00DF7F55" w:rsidRPr="00244912">
        <w:rPr>
          <w:highlight w:val="white"/>
        </w:rPr>
        <w:t xml:space="preserve"> с квартиры твоей</w:t>
      </w:r>
      <w:r w:rsidR="00DE340C" w:rsidRPr="00244912">
        <w:rPr>
          <w:highlight w:val="white"/>
        </w:rPr>
        <w:t>.</w:t>
      </w:r>
    </w:p>
    <w:p w:rsidR="00313C13" w:rsidRPr="00244912" w:rsidRDefault="00313C13" w:rsidP="00DE340C">
      <w:pPr>
        <w:pStyle w:val="a5"/>
        <w:rPr>
          <w:highlight w:val="white"/>
        </w:rPr>
      </w:pPr>
      <w:r w:rsidRPr="00244912">
        <w:rPr>
          <w:highlight w:val="white"/>
        </w:rPr>
        <w:t xml:space="preserve"> </w:t>
      </w:r>
    </w:p>
    <w:p w:rsidR="001833BB" w:rsidRPr="00244912" w:rsidRDefault="00313C13" w:rsidP="00313C13">
      <w:pPr>
        <w:pStyle w:val="a3"/>
        <w:rPr>
          <w:highlight w:val="white"/>
        </w:rPr>
      </w:pPr>
      <w:r w:rsidRPr="00244912">
        <w:rPr>
          <w:highlight w:val="white"/>
        </w:rPr>
        <w:t>Андрей садится на диван, откидывает голову, выдыхает</w:t>
      </w:r>
    </w:p>
    <w:p w:rsidR="00313C13" w:rsidRPr="00244912" w:rsidRDefault="00313C13" w:rsidP="00313C13">
      <w:pPr>
        <w:pStyle w:val="a3"/>
        <w:rPr>
          <w:highlight w:val="white"/>
        </w:rPr>
      </w:pPr>
      <w:r w:rsidRPr="00244912">
        <w:rPr>
          <w:highlight w:val="white"/>
        </w:rPr>
        <w:t xml:space="preserve"> </w:t>
      </w:r>
    </w:p>
    <w:p w:rsidR="00313C13" w:rsidRPr="00244912" w:rsidRDefault="00313C13" w:rsidP="00313C13">
      <w:pPr>
        <w:pStyle w:val="a6"/>
        <w:rPr>
          <w:highlight w:val="white"/>
        </w:rPr>
      </w:pPr>
      <w:r w:rsidRPr="00244912">
        <w:rPr>
          <w:highlight w:val="white"/>
        </w:rPr>
        <w:t>андрей</w:t>
      </w:r>
    </w:p>
    <w:p w:rsidR="00313C13" w:rsidRPr="00244912" w:rsidRDefault="00313C13" w:rsidP="00313C13">
      <w:pPr>
        <w:pStyle w:val="a5"/>
        <w:rPr>
          <w:highlight w:val="white"/>
        </w:rPr>
      </w:pPr>
      <w:r w:rsidRPr="00244912">
        <w:rPr>
          <w:highlight w:val="white"/>
        </w:rPr>
        <w:t>Ты думаешь это реально?</w:t>
      </w:r>
      <w:r w:rsidR="006B0F4C" w:rsidRPr="00244912">
        <w:rPr>
          <w:highlight w:val="white"/>
        </w:rPr>
        <w:t xml:space="preserve"> Кому я там на Петровке нужен?</w:t>
      </w:r>
    </w:p>
    <w:p w:rsidR="00313C13" w:rsidRPr="00244912" w:rsidRDefault="00313C13" w:rsidP="00313C13">
      <w:pPr>
        <w:pStyle w:val="a5"/>
        <w:rPr>
          <w:highlight w:val="white"/>
        </w:rPr>
      </w:pPr>
    </w:p>
    <w:p w:rsidR="00313C13" w:rsidRPr="00244912" w:rsidRDefault="00313C13" w:rsidP="00313C13">
      <w:pPr>
        <w:pStyle w:val="a6"/>
        <w:rPr>
          <w:highlight w:val="white"/>
        </w:rPr>
      </w:pPr>
      <w:r w:rsidRPr="00244912">
        <w:rPr>
          <w:highlight w:val="white"/>
        </w:rPr>
        <w:t>миша</w:t>
      </w:r>
    </w:p>
    <w:p w:rsidR="00313C13" w:rsidRPr="00244912" w:rsidRDefault="00DF7F55" w:rsidP="00313C13">
      <w:pPr>
        <w:pStyle w:val="a5"/>
        <w:rPr>
          <w:highlight w:val="white"/>
        </w:rPr>
      </w:pPr>
      <w:r w:rsidRPr="00244912">
        <w:rPr>
          <w:highlight w:val="white"/>
        </w:rPr>
        <w:t>Готовь бабло и жди инструкций</w:t>
      </w:r>
      <w:r w:rsidR="001833BB" w:rsidRPr="00244912">
        <w:rPr>
          <w:highlight w:val="white"/>
        </w:rPr>
        <w:t xml:space="preserve">. </w:t>
      </w:r>
      <w:r w:rsidR="006B0F4C" w:rsidRPr="00244912">
        <w:rPr>
          <w:highlight w:val="white"/>
        </w:rPr>
        <w:t>Они</w:t>
      </w:r>
      <w:r w:rsidR="001833BB" w:rsidRPr="00244912">
        <w:rPr>
          <w:highlight w:val="white"/>
        </w:rPr>
        <w:t xml:space="preserve"> таких злодеев брали</w:t>
      </w:r>
      <w:r w:rsidR="00576FF8" w:rsidRPr="00244912">
        <w:rPr>
          <w:highlight w:val="white"/>
        </w:rPr>
        <w:t>:</w:t>
      </w:r>
      <w:r w:rsidR="001833BB" w:rsidRPr="00244912">
        <w:rPr>
          <w:highlight w:val="white"/>
        </w:rPr>
        <w:t xml:space="preserve"> бывших гэбэшников, </w:t>
      </w:r>
      <w:r w:rsidR="00576FF8" w:rsidRPr="00244912">
        <w:rPr>
          <w:highlight w:val="white"/>
        </w:rPr>
        <w:t xml:space="preserve">чехов отмороженных, </w:t>
      </w:r>
      <w:r w:rsidR="001833BB" w:rsidRPr="00244912">
        <w:rPr>
          <w:highlight w:val="white"/>
        </w:rPr>
        <w:t>а тут клоун бородатый.</w:t>
      </w:r>
      <w:r w:rsidR="006B0F4C" w:rsidRPr="00244912">
        <w:rPr>
          <w:highlight w:val="white"/>
        </w:rPr>
        <w:t xml:space="preserve"> Сам я буду участвовать тоже</w:t>
      </w:r>
      <w:r w:rsidR="00244912" w:rsidRPr="00244912">
        <w:rPr>
          <w:highlight w:val="white"/>
        </w:rPr>
        <w:t xml:space="preserve"> в операции и всё контролировать</w:t>
      </w:r>
      <w:r w:rsidR="006B0F4C" w:rsidRPr="00244912">
        <w:rPr>
          <w:highlight w:val="white"/>
        </w:rPr>
        <w:t>.</w:t>
      </w:r>
    </w:p>
    <w:p w:rsidR="00313C13" w:rsidRPr="00244912" w:rsidRDefault="00313C13" w:rsidP="00313C13">
      <w:pPr>
        <w:pStyle w:val="a5"/>
        <w:rPr>
          <w:highlight w:val="white"/>
        </w:rPr>
      </w:pPr>
    </w:p>
    <w:p w:rsidR="00313C13" w:rsidRPr="00244912" w:rsidRDefault="00313C13" w:rsidP="00313C13">
      <w:pPr>
        <w:pStyle w:val="a6"/>
        <w:rPr>
          <w:highlight w:val="white"/>
        </w:rPr>
      </w:pPr>
      <w:r w:rsidRPr="00244912">
        <w:rPr>
          <w:highlight w:val="white"/>
        </w:rPr>
        <w:t>андрей</w:t>
      </w:r>
    </w:p>
    <w:p w:rsidR="00313C13" w:rsidRPr="00244912" w:rsidRDefault="00313C13" w:rsidP="00313C13">
      <w:pPr>
        <w:pStyle w:val="a5"/>
        <w:rPr>
          <w:highlight w:val="white"/>
        </w:rPr>
      </w:pPr>
      <w:r w:rsidRPr="00244912">
        <w:rPr>
          <w:highlight w:val="white"/>
        </w:rPr>
        <w:t>Брат</w:t>
      </w:r>
      <w:r w:rsidR="007B5FB6" w:rsidRPr="00244912">
        <w:rPr>
          <w:highlight w:val="white"/>
        </w:rPr>
        <w:t>…, ну</w:t>
      </w:r>
      <w:r w:rsidRPr="00244912">
        <w:rPr>
          <w:highlight w:val="white"/>
        </w:rPr>
        <w:t xml:space="preserve"> я верю тебе</w:t>
      </w:r>
      <w:r w:rsidR="001833BB" w:rsidRPr="00244912">
        <w:rPr>
          <w:highlight w:val="white"/>
        </w:rPr>
        <w:t>. Я надеюсь.</w:t>
      </w:r>
    </w:p>
    <w:p w:rsidR="00313C13" w:rsidRPr="00244912" w:rsidRDefault="00313C13" w:rsidP="00313C13">
      <w:pPr>
        <w:pStyle w:val="a7"/>
        <w:rPr>
          <w:highlight w:val="white"/>
        </w:rPr>
      </w:pPr>
      <w:r w:rsidRPr="00244912">
        <w:rPr>
          <w:highlight w:val="white"/>
        </w:rPr>
        <w:t>(протягивает руку)</w:t>
      </w:r>
    </w:p>
    <w:p w:rsidR="00313C13" w:rsidRPr="00244912" w:rsidRDefault="00313C13" w:rsidP="00313C13">
      <w:pPr>
        <w:pStyle w:val="a5"/>
        <w:rPr>
          <w:highlight w:val="white"/>
        </w:rPr>
      </w:pPr>
      <w:r w:rsidRPr="00244912">
        <w:rPr>
          <w:highlight w:val="white"/>
        </w:rPr>
        <w:t>Я не могу всю свою жизнь</w:t>
      </w:r>
      <w:r w:rsidR="00244912" w:rsidRPr="00244912">
        <w:rPr>
          <w:highlight w:val="white"/>
        </w:rPr>
        <w:t xml:space="preserve"> и ловэ</w:t>
      </w:r>
      <w:r w:rsidRPr="00244912">
        <w:rPr>
          <w:highlight w:val="white"/>
        </w:rPr>
        <w:t xml:space="preserve">, какой-то мрази отдать. </w:t>
      </w:r>
    </w:p>
    <w:p w:rsidR="00313C13" w:rsidRPr="00244912" w:rsidRDefault="00313C13" w:rsidP="00313C13">
      <w:pPr>
        <w:pStyle w:val="a3"/>
        <w:rPr>
          <w:highlight w:val="white"/>
        </w:rPr>
      </w:pPr>
    </w:p>
    <w:p w:rsidR="00AF1C32" w:rsidRDefault="00AF1C32" w:rsidP="00A07557">
      <w:pPr>
        <w:pStyle w:val="a6"/>
        <w:rPr>
          <w:highlight w:val="white"/>
        </w:rPr>
      </w:pPr>
    </w:p>
    <w:p w:rsidR="00A07557" w:rsidRPr="00244912" w:rsidRDefault="00A07557" w:rsidP="00A07557">
      <w:pPr>
        <w:pStyle w:val="a6"/>
        <w:rPr>
          <w:highlight w:val="white"/>
        </w:rPr>
      </w:pPr>
      <w:r w:rsidRPr="00244912">
        <w:rPr>
          <w:highlight w:val="white"/>
        </w:rPr>
        <w:lastRenderedPageBreak/>
        <w:t>миша</w:t>
      </w:r>
    </w:p>
    <w:p w:rsidR="00A07557" w:rsidRPr="00244912" w:rsidRDefault="00DF7F55" w:rsidP="00A07557">
      <w:pPr>
        <w:pStyle w:val="a5"/>
        <w:rPr>
          <w:highlight w:val="white"/>
        </w:rPr>
      </w:pPr>
      <w:r w:rsidRPr="00244912">
        <w:rPr>
          <w:highlight w:val="white"/>
        </w:rPr>
        <w:t>Давай</w:t>
      </w:r>
      <w:r w:rsidR="006511DF" w:rsidRPr="00244912">
        <w:rPr>
          <w:highlight w:val="white"/>
        </w:rPr>
        <w:t>,</w:t>
      </w:r>
      <w:r w:rsidRPr="00244912">
        <w:rPr>
          <w:highlight w:val="white"/>
        </w:rPr>
        <w:t xml:space="preserve"> будь дома</w:t>
      </w:r>
      <w:r w:rsidR="00A07557" w:rsidRPr="00244912">
        <w:rPr>
          <w:highlight w:val="white"/>
        </w:rPr>
        <w:t>.</w:t>
      </w:r>
      <w:r w:rsidRPr="00244912">
        <w:rPr>
          <w:highlight w:val="white"/>
        </w:rPr>
        <w:t xml:space="preserve"> Будут звонить</w:t>
      </w:r>
      <w:r w:rsidR="006511DF" w:rsidRPr="00244912">
        <w:rPr>
          <w:highlight w:val="white"/>
        </w:rPr>
        <w:t>,</w:t>
      </w:r>
      <w:r w:rsidRPr="00244912">
        <w:rPr>
          <w:highlight w:val="white"/>
        </w:rPr>
        <w:t xml:space="preserve"> во всём поддакивай, всё исполняй и веди себя </w:t>
      </w:r>
      <w:r w:rsidR="00244912" w:rsidRPr="00244912">
        <w:rPr>
          <w:highlight w:val="white"/>
        </w:rPr>
        <w:t xml:space="preserve">по телефону </w:t>
      </w:r>
      <w:r w:rsidRPr="00244912">
        <w:rPr>
          <w:highlight w:val="white"/>
        </w:rPr>
        <w:t xml:space="preserve">кротким </w:t>
      </w:r>
      <w:r w:rsidR="007B5FB6" w:rsidRPr="00244912">
        <w:rPr>
          <w:highlight w:val="white"/>
        </w:rPr>
        <w:t>человечком</w:t>
      </w:r>
      <w:r w:rsidRPr="00244912">
        <w:rPr>
          <w:highlight w:val="white"/>
        </w:rPr>
        <w:t>.</w:t>
      </w:r>
      <w:r w:rsidR="009911F1" w:rsidRPr="00244912">
        <w:rPr>
          <w:highlight w:val="white"/>
        </w:rPr>
        <w:t xml:space="preserve"> </w:t>
      </w:r>
    </w:p>
    <w:p w:rsidR="009911F1" w:rsidRPr="00244912" w:rsidRDefault="009911F1" w:rsidP="00A07557">
      <w:pPr>
        <w:pStyle w:val="a5"/>
        <w:rPr>
          <w:color w:val="00B0F0"/>
          <w:highlight w:val="white"/>
        </w:rPr>
      </w:pPr>
    </w:p>
    <w:p w:rsidR="00313C13" w:rsidRPr="00244912" w:rsidRDefault="00CD51AC" w:rsidP="00313C13">
      <w:pPr>
        <w:rPr>
          <w:rFonts w:ascii="Courier New" w:hAnsi="Courier New" w:cs="Courier New"/>
        </w:rPr>
      </w:pPr>
      <w:r w:rsidRPr="00244912">
        <w:rPr>
          <w:rFonts w:ascii="Courier New" w:hAnsi="Courier New" w:cs="Courier New"/>
        </w:rPr>
        <w:t>Миша уходит</w:t>
      </w:r>
      <w:r w:rsidR="00313C13" w:rsidRPr="00244912">
        <w:rPr>
          <w:rFonts w:ascii="Courier New" w:hAnsi="Courier New" w:cs="Courier New"/>
        </w:rPr>
        <w:t>.</w:t>
      </w:r>
    </w:p>
    <w:p w:rsidR="009911F1" w:rsidRPr="00244912" w:rsidRDefault="009911F1" w:rsidP="00313C13">
      <w:pPr>
        <w:rPr>
          <w:rFonts w:ascii="Courier New" w:hAnsi="Courier New" w:cs="Courier New"/>
        </w:rPr>
      </w:pPr>
    </w:p>
    <w:p w:rsidR="009911F1" w:rsidRPr="00244912" w:rsidRDefault="009911F1" w:rsidP="00313C13">
      <w:pPr>
        <w:rPr>
          <w:rFonts w:ascii="Courier New" w:hAnsi="Courier New" w:cs="Courier New"/>
        </w:rPr>
      </w:pPr>
      <w:r w:rsidRPr="00244912">
        <w:rPr>
          <w:rFonts w:ascii="Courier New" w:hAnsi="Courier New" w:cs="Courier New"/>
        </w:rPr>
        <w:t>Андрей сидит сосредоточенный, вертит в руках пистолет.</w:t>
      </w:r>
    </w:p>
    <w:p w:rsidR="009911F1" w:rsidRPr="00244912" w:rsidRDefault="009911F1" w:rsidP="00313C13">
      <w:pPr>
        <w:rPr>
          <w:rFonts w:ascii="Courier New" w:hAnsi="Courier New" w:cs="Courier New"/>
        </w:rPr>
      </w:pPr>
    </w:p>
    <w:p w:rsidR="009911F1" w:rsidRPr="00244912" w:rsidRDefault="009911F1" w:rsidP="00313C13">
      <w:pPr>
        <w:rPr>
          <w:rFonts w:ascii="Courier New" w:hAnsi="Courier New" w:cs="Courier New"/>
        </w:rPr>
      </w:pPr>
      <w:r w:rsidRPr="00244912">
        <w:rPr>
          <w:rFonts w:ascii="Courier New" w:hAnsi="Courier New" w:cs="Courier New"/>
        </w:rPr>
        <w:t>ИНТ. БОКСЁРСКИЙ ЗАЛ - ДЕНЬ</w:t>
      </w:r>
    </w:p>
    <w:p w:rsidR="005D003F" w:rsidRPr="00244912" w:rsidRDefault="005D003F" w:rsidP="00313C13">
      <w:pPr>
        <w:rPr>
          <w:rFonts w:ascii="Courier New" w:hAnsi="Courier New" w:cs="Courier New"/>
        </w:rPr>
      </w:pPr>
    </w:p>
    <w:p w:rsidR="009911F1" w:rsidRPr="00244912" w:rsidRDefault="009911F1" w:rsidP="00313C13">
      <w:pPr>
        <w:rPr>
          <w:rFonts w:ascii="Courier New" w:hAnsi="Courier New" w:cs="Courier New"/>
        </w:rPr>
      </w:pPr>
      <w:r w:rsidRPr="00244912">
        <w:rPr>
          <w:rFonts w:ascii="Courier New" w:hAnsi="Courier New" w:cs="Courier New"/>
        </w:rPr>
        <w:t>Андрей работает на груше.</w:t>
      </w:r>
    </w:p>
    <w:p w:rsidR="009911F1" w:rsidRPr="003167DC" w:rsidRDefault="009911F1" w:rsidP="00313C13">
      <w:pPr>
        <w:rPr>
          <w:rFonts w:ascii="Courier New" w:hAnsi="Courier New" w:cs="Courier New"/>
        </w:rPr>
      </w:pPr>
    </w:p>
    <w:p w:rsidR="00926732" w:rsidRPr="00A50F54" w:rsidRDefault="00926732" w:rsidP="00926732">
      <w:pPr>
        <w:pStyle w:val="a4"/>
        <w:rPr>
          <w:highlight w:val="white"/>
        </w:rPr>
      </w:pPr>
      <w:r w:rsidRPr="00A50F54">
        <w:rPr>
          <w:highlight w:val="white"/>
        </w:rPr>
        <w:t>ИНТ. съёмная квартира Камилы и андрея – зал - день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>За столом сидит Андрей, Камила и ЮРИСТ (мужчина 40ЛЕТ) в строгом костюме. На столе стоит сумка с деньгами и аппарат для проверки купюр на подлинность. На столе лежит много бумаг.</w:t>
      </w: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 xml:space="preserve"> </w:t>
      </w: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андрей</w:t>
      </w:r>
    </w:p>
    <w:p w:rsidR="00926732" w:rsidRPr="00A50F54" w:rsidRDefault="00926732" w:rsidP="00926732">
      <w:pPr>
        <w:pStyle w:val="a7"/>
        <w:rPr>
          <w:highlight w:val="white"/>
        </w:rPr>
      </w:pPr>
      <w:r w:rsidRPr="00A50F54">
        <w:rPr>
          <w:highlight w:val="white"/>
        </w:rPr>
        <w:t>(читая документы)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Быстро ты Камил с Мишей всё организовала.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камила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Человеку надо, он делает всё для этого.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андрей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А где сам этот таинственный покупатель?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>Андрей берёт другие листы и читает, Камила раскладывает пачки денег, отделяя рубли от долларов.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камила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Не захотел светиться. Ты же не продаёшь пока.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>Андрей пристально смотрит на Камилу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андрей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Так это твой или Миши знакомый? В чём подвох то?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камила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Ну как бы наш общий, ну больше Мишин конечно. Я собственно, что могу, мне сказали пока на себя оформить.</w:t>
      </w:r>
    </w:p>
    <w:p w:rsidR="00926732" w:rsidRPr="00A50F54" w:rsidRDefault="00926732" w:rsidP="00926732">
      <w:pPr>
        <w:pStyle w:val="a6"/>
        <w:rPr>
          <w:highlight w:val="white"/>
        </w:rPr>
      </w:pP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>Камила и Юрист встают из-за стола.</w:t>
      </w:r>
    </w:p>
    <w:p w:rsidR="00926732" w:rsidRPr="00A50F54" w:rsidRDefault="00926732" w:rsidP="00926732">
      <w:pPr>
        <w:pStyle w:val="a6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камила</w:t>
      </w:r>
    </w:p>
    <w:p w:rsidR="00926732" w:rsidRPr="00A50F54" w:rsidRDefault="00926732" w:rsidP="00926732">
      <w:pPr>
        <w:pStyle w:val="a7"/>
        <w:rPr>
          <w:highlight w:val="white"/>
        </w:rPr>
      </w:pPr>
      <w:r w:rsidRPr="00A50F54">
        <w:rPr>
          <w:highlight w:val="white"/>
        </w:rPr>
        <w:t>(выходя в коридор)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Свет в ванной выключи, что горит то.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>Камила и Юрист выходят из квартиры.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926732" w:rsidRPr="00A50F54" w:rsidRDefault="00926732" w:rsidP="00926732">
      <w:pPr>
        <w:pStyle w:val="a6"/>
        <w:ind w:left="0"/>
        <w:rPr>
          <w:highlight w:val="white"/>
        </w:rPr>
      </w:pPr>
      <w:r w:rsidRPr="00A50F54">
        <w:rPr>
          <w:highlight w:val="white"/>
        </w:rPr>
        <w:t>ИНТ. съёмная квартира Камилы и андрея – кухня - день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 xml:space="preserve">Андрей наливает себе чай. </w:t>
      </w:r>
    </w:p>
    <w:p w:rsidR="00926732" w:rsidRPr="00A50F54" w:rsidRDefault="00926732" w:rsidP="00926732">
      <w:pPr>
        <w:pStyle w:val="a4"/>
        <w:rPr>
          <w:highlight w:val="white"/>
        </w:rPr>
      </w:pPr>
    </w:p>
    <w:p w:rsidR="00926732" w:rsidRPr="00A50F54" w:rsidRDefault="00926732" w:rsidP="00926732">
      <w:pPr>
        <w:pStyle w:val="a4"/>
        <w:rPr>
          <w:highlight w:val="white"/>
        </w:rPr>
      </w:pPr>
      <w:r w:rsidRPr="00A50F54">
        <w:rPr>
          <w:highlight w:val="white"/>
        </w:rPr>
        <w:t xml:space="preserve">ИНТ. съёмная квартира Камилы и андрея – зал – день </w:t>
      </w:r>
    </w:p>
    <w:p w:rsidR="00926732" w:rsidRPr="00A50F54" w:rsidRDefault="00926732" w:rsidP="00926732">
      <w:pPr>
        <w:pStyle w:val="a5"/>
        <w:ind w:left="0"/>
        <w:rPr>
          <w:caps/>
        </w:rPr>
      </w:pP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>За столом вместе с Андреем сидят ДВА ОПЕРАТИВНИКА. На столе стоит ксерокс.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>Один из оперативников ксерит деньги. Другой,</w:t>
      </w:r>
      <w:r w:rsidR="00380F3F" w:rsidRPr="00A50F54">
        <w:rPr>
          <w:highlight w:val="white"/>
        </w:rPr>
        <w:t xml:space="preserve"> </w:t>
      </w:r>
      <w:r w:rsidRPr="00A50F54">
        <w:rPr>
          <w:highlight w:val="white"/>
        </w:rPr>
        <w:t>что-то записывает.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оперативник</w:t>
      </w:r>
    </w:p>
    <w:p w:rsidR="00926732" w:rsidRPr="00A50F54" w:rsidRDefault="00926732" w:rsidP="00926732">
      <w:pPr>
        <w:pStyle w:val="a5"/>
        <w:rPr>
          <w:caps/>
        </w:rPr>
      </w:pPr>
      <w:r w:rsidRPr="00A50F54">
        <w:rPr>
          <w:highlight w:val="white"/>
        </w:rPr>
        <w:t>Вам присылали смс с номера зарегистрированного в Хорватии.</w:t>
      </w:r>
      <w:r w:rsidRPr="00A50F54">
        <w:t xml:space="preserve"> </w:t>
      </w:r>
      <w:r w:rsidR="007B5FB6" w:rsidRPr="00A50F54">
        <w:t xml:space="preserve">Второй телефон </w:t>
      </w:r>
      <w:r w:rsidRPr="00A50F54">
        <w:t>пробиваем, но результата нет пока.</w:t>
      </w:r>
      <w:r w:rsidR="00E91E89" w:rsidRPr="00A50F54">
        <w:t xml:space="preserve"> По электронке тоже самое.</w:t>
      </w:r>
    </w:p>
    <w:p w:rsidR="00926732" w:rsidRPr="00A50F54" w:rsidRDefault="00926732" w:rsidP="00926732">
      <w:pPr>
        <w:pStyle w:val="a5"/>
        <w:ind w:left="0"/>
        <w:rPr>
          <w:caps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андрей</w:t>
      </w:r>
    </w:p>
    <w:p w:rsidR="00926732" w:rsidRPr="00A50F54" w:rsidRDefault="00926732" w:rsidP="00926732">
      <w:pPr>
        <w:pStyle w:val="a5"/>
      </w:pPr>
      <w:r w:rsidRPr="00A50F54">
        <w:rPr>
          <w:highlight w:val="white"/>
        </w:rPr>
        <w:t>Ну</w:t>
      </w:r>
      <w:r w:rsidR="00E91E89" w:rsidRPr="00A50F54">
        <w:rPr>
          <w:highlight w:val="white"/>
        </w:rPr>
        <w:t xml:space="preserve"> не удивили</w:t>
      </w:r>
      <w:r w:rsidRPr="00A50F54">
        <w:rPr>
          <w:highlight w:val="white"/>
        </w:rPr>
        <w:t>.</w:t>
      </w:r>
      <w:r w:rsidR="00346CBB" w:rsidRPr="00A50F54">
        <w:t xml:space="preserve"> </w:t>
      </w:r>
    </w:p>
    <w:p w:rsidR="00926732" w:rsidRPr="00A50F54" w:rsidRDefault="00926732" w:rsidP="00926732">
      <w:pPr>
        <w:pStyle w:val="a5"/>
        <w:ind w:left="0"/>
      </w:pPr>
    </w:p>
    <w:p w:rsidR="00926732" w:rsidRPr="00A50F54" w:rsidRDefault="00926732" w:rsidP="00926732">
      <w:pPr>
        <w:pStyle w:val="a5"/>
        <w:ind w:left="0" w:right="0"/>
        <w:rPr>
          <w:caps/>
        </w:rPr>
      </w:pPr>
      <w:r w:rsidRPr="00A50F54">
        <w:t xml:space="preserve">Оперативники никак не реагируют и продолжают </w:t>
      </w:r>
      <w:r w:rsidR="00E91E89" w:rsidRPr="00A50F54">
        <w:t>снимать копии с купюр</w:t>
      </w:r>
      <w:r w:rsidRPr="00A50F54">
        <w:t>.</w:t>
      </w:r>
    </w:p>
    <w:p w:rsidR="00926732" w:rsidRPr="00A50F54" w:rsidRDefault="00926732" w:rsidP="00926732">
      <w:pPr>
        <w:pStyle w:val="a5"/>
        <w:ind w:left="0"/>
        <w:rPr>
          <w:caps/>
        </w:rPr>
      </w:pPr>
    </w:p>
    <w:p w:rsidR="00926732" w:rsidRPr="00A50F54" w:rsidRDefault="00926732" w:rsidP="00926732">
      <w:pPr>
        <w:pStyle w:val="a4"/>
        <w:rPr>
          <w:highlight w:val="white"/>
        </w:rPr>
      </w:pPr>
      <w:r w:rsidRPr="00A50F54">
        <w:rPr>
          <w:highlight w:val="white"/>
        </w:rPr>
        <w:t>ИНТ. съёмная квартира Камилы и андрея – коридор – ранний вечер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>Андрей делает серию ударов голыми руками по стене.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4"/>
        <w:rPr>
          <w:highlight w:val="white"/>
        </w:rPr>
      </w:pPr>
      <w:r w:rsidRPr="00A50F54">
        <w:rPr>
          <w:highlight w:val="white"/>
        </w:rPr>
        <w:t xml:space="preserve">ИНТ. съёмная квартира Камилы и андрея – зал – ранний вечер 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926732" w:rsidRPr="00A50F54" w:rsidRDefault="00926732" w:rsidP="00926732">
      <w:pPr>
        <w:pStyle w:val="a3"/>
      </w:pPr>
      <w:r w:rsidRPr="00A50F54">
        <w:rPr>
          <w:highlight w:val="white"/>
        </w:rPr>
        <w:t>Андрей сидит перед открытым ноутбуком,  тупо смотрит на заставку.</w:t>
      </w:r>
      <w:r w:rsidRPr="00A50F54">
        <w:t xml:space="preserve"> Рядом </w:t>
      </w:r>
      <w:r w:rsidR="00E91E89" w:rsidRPr="00A50F54">
        <w:t xml:space="preserve">с ним </w:t>
      </w:r>
      <w:r w:rsidRPr="00A50F54">
        <w:t xml:space="preserve">на столе </w:t>
      </w:r>
      <w:r w:rsidR="00E91E89" w:rsidRPr="00A50F54">
        <w:t>чашка кофе и</w:t>
      </w:r>
      <w:r w:rsidRPr="00A50F54">
        <w:t xml:space="preserve"> телефон.</w:t>
      </w:r>
    </w:p>
    <w:p w:rsidR="00926732" w:rsidRPr="00A50F54" w:rsidRDefault="00926732" w:rsidP="00926732">
      <w:pPr>
        <w:pStyle w:val="a3"/>
      </w:pPr>
    </w:p>
    <w:p w:rsidR="00926732" w:rsidRPr="00A50F54" w:rsidRDefault="00926732" w:rsidP="00926732">
      <w:pPr>
        <w:pStyle w:val="a3"/>
      </w:pPr>
      <w:r w:rsidRPr="00A50F54">
        <w:t>Ему на телефон приходит смс: «обмен назначен на 21.00. В 19.00 жди звонка, скажем место»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4"/>
        <w:rPr>
          <w:highlight w:val="white"/>
        </w:rPr>
      </w:pPr>
      <w:r w:rsidRPr="00A50F54">
        <w:rPr>
          <w:highlight w:val="white"/>
        </w:rPr>
        <w:t xml:space="preserve">ИНТ. съёмная квартира Камилы и андрея – зал – ВЕЧЕР 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926732" w:rsidRPr="00A50F54" w:rsidRDefault="00926732" w:rsidP="00926732">
      <w:pPr>
        <w:pStyle w:val="a3"/>
      </w:pPr>
      <w:r w:rsidRPr="00A50F54">
        <w:rPr>
          <w:highlight w:val="white"/>
        </w:rPr>
        <w:t xml:space="preserve">Андрей </w:t>
      </w:r>
      <w:r w:rsidRPr="00A50F54">
        <w:t>за столом, смотрит по телевизору боксёрский поединок.</w:t>
      </w:r>
    </w:p>
    <w:p w:rsidR="00926732" w:rsidRPr="00A50F54" w:rsidRDefault="00926732" w:rsidP="00926732">
      <w:pPr>
        <w:pStyle w:val="a3"/>
      </w:pPr>
    </w:p>
    <w:p w:rsidR="00926732" w:rsidRPr="00A50F54" w:rsidRDefault="00926732" w:rsidP="00926732">
      <w:pPr>
        <w:pStyle w:val="a3"/>
      </w:pPr>
      <w:r w:rsidRPr="00A50F54">
        <w:t xml:space="preserve">Ему на телефон приходит смс: «папуля ты где?» </w:t>
      </w:r>
    </w:p>
    <w:p w:rsidR="00926732" w:rsidRPr="00A50F54" w:rsidRDefault="00926732" w:rsidP="00926732">
      <w:pPr>
        <w:pStyle w:val="a3"/>
      </w:pPr>
    </w:p>
    <w:p w:rsidR="00926732" w:rsidRPr="00A50F54" w:rsidRDefault="00926732" w:rsidP="00926732">
      <w:pPr>
        <w:pStyle w:val="a3"/>
      </w:pPr>
      <w:r w:rsidRPr="00A50F54">
        <w:t>Андрей печатает сообщение в ответ.</w:t>
      </w:r>
    </w:p>
    <w:p w:rsidR="00926732" w:rsidRPr="00A50F54" w:rsidRDefault="00926732" w:rsidP="00926732">
      <w:pPr>
        <w:pStyle w:val="a3"/>
      </w:pPr>
    </w:p>
    <w:p w:rsidR="00926732" w:rsidRPr="00A50F54" w:rsidRDefault="00926732" w:rsidP="00926732">
      <w:pPr>
        <w:pStyle w:val="a3"/>
      </w:pPr>
      <w:r w:rsidRPr="00A50F54">
        <w:t>Сразу после смс ему звонят на телефон.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химик</w:t>
      </w:r>
    </w:p>
    <w:p w:rsidR="00926732" w:rsidRPr="00A50F54" w:rsidRDefault="00926732" w:rsidP="00926732">
      <w:pPr>
        <w:pStyle w:val="a7"/>
        <w:rPr>
          <w:highlight w:val="white"/>
        </w:rPr>
      </w:pPr>
      <w:r w:rsidRPr="00A50F54">
        <w:rPr>
          <w:highlight w:val="white"/>
        </w:rPr>
        <w:t>(голос из телефона)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Привет Андр</w:t>
      </w:r>
      <w:r w:rsidR="00E91E89" w:rsidRPr="00A50F54">
        <w:rPr>
          <w:highlight w:val="white"/>
        </w:rPr>
        <w:t>ей</w:t>
      </w:r>
      <w:r w:rsidRPr="00A50F54">
        <w:rPr>
          <w:highlight w:val="white"/>
        </w:rPr>
        <w:t xml:space="preserve">, </w:t>
      </w:r>
      <w:r w:rsidR="00E91E89" w:rsidRPr="00A50F54">
        <w:rPr>
          <w:highlight w:val="white"/>
        </w:rPr>
        <w:t>сейчас сосредоточься</w:t>
      </w:r>
      <w:r w:rsidRPr="00A50F54">
        <w:rPr>
          <w:highlight w:val="white"/>
        </w:rPr>
        <w:t>.</w:t>
      </w:r>
    </w:p>
    <w:p w:rsidR="00926732" w:rsidRPr="00A50F54" w:rsidRDefault="00926732" w:rsidP="00926732">
      <w:pPr>
        <w:pStyle w:val="a6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андрей</w:t>
      </w:r>
    </w:p>
    <w:p w:rsidR="00926732" w:rsidRPr="00A50F54" w:rsidRDefault="00380F3F" w:rsidP="00926732">
      <w:pPr>
        <w:pStyle w:val="a5"/>
        <w:rPr>
          <w:highlight w:val="white"/>
        </w:rPr>
      </w:pPr>
      <w:r w:rsidRPr="00A50F54">
        <w:rPr>
          <w:highlight w:val="white"/>
        </w:rPr>
        <w:t>Говори</w:t>
      </w:r>
      <w:r w:rsidR="00926732" w:rsidRPr="00A50F54">
        <w:rPr>
          <w:highlight w:val="white"/>
        </w:rPr>
        <w:t>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химик</w:t>
      </w:r>
    </w:p>
    <w:p w:rsidR="00926732" w:rsidRPr="00A50F54" w:rsidRDefault="00926732" w:rsidP="00926732">
      <w:pPr>
        <w:pStyle w:val="a7"/>
        <w:rPr>
          <w:highlight w:val="white"/>
        </w:rPr>
      </w:pPr>
      <w:r w:rsidRPr="00A50F54">
        <w:rPr>
          <w:highlight w:val="white"/>
        </w:rPr>
        <w:t>(из телефона)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 xml:space="preserve">Приготовь восемь миллионов. Нам нужен будет аванс, что бы знать, что деньги не фальшивые и чтобы не было </w:t>
      </w:r>
      <w:r w:rsidR="007B5FB6" w:rsidRPr="00A50F54">
        <w:rPr>
          <w:highlight w:val="white"/>
        </w:rPr>
        <w:t>обмана</w:t>
      </w:r>
      <w:r w:rsidRPr="00A50F54">
        <w:rPr>
          <w:highlight w:val="white"/>
        </w:rPr>
        <w:t xml:space="preserve"> во время выкупа, даже если </w:t>
      </w:r>
      <w:r w:rsidR="00380F3F" w:rsidRPr="00A50F54">
        <w:rPr>
          <w:highlight w:val="white"/>
        </w:rPr>
        <w:t xml:space="preserve">ты вдруг </w:t>
      </w:r>
      <w:r w:rsidRPr="00A50F54">
        <w:rPr>
          <w:highlight w:val="white"/>
        </w:rPr>
        <w:t>ментов вызовешь, хот</w:t>
      </w:r>
      <w:r w:rsidR="00E91E89" w:rsidRPr="00A50F54">
        <w:rPr>
          <w:highlight w:val="white"/>
        </w:rPr>
        <w:t>я бы</w:t>
      </w:r>
      <w:r w:rsidRPr="00A50F54">
        <w:rPr>
          <w:highlight w:val="white"/>
        </w:rPr>
        <w:t xml:space="preserve"> часть денег будет у нас.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андрей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Все деньги во время выкупа.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химик</w:t>
      </w:r>
    </w:p>
    <w:p w:rsidR="00926732" w:rsidRPr="00A50F54" w:rsidRDefault="00926732" w:rsidP="00926732">
      <w:pPr>
        <w:pStyle w:val="a7"/>
        <w:rPr>
          <w:highlight w:val="white"/>
        </w:rPr>
      </w:pPr>
      <w:r w:rsidRPr="00A50F54">
        <w:rPr>
          <w:highlight w:val="white"/>
        </w:rPr>
        <w:t>(из телефона)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 xml:space="preserve">Не не не Андрюш. 8 лямов надо отдать сразу ещё до выкупа, а то знаем мы твоих друзей ментов, </w:t>
      </w:r>
      <w:r w:rsidR="00E91E89" w:rsidRPr="00A50F54">
        <w:rPr>
          <w:highlight w:val="white"/>
        </w:rPr>
        <w:t xml:space="preserve">уже наверное Михаила подрядил, </w:t>
      </w:r>
      <w:r w:rsidRPr="00A50F54">
        <w:rPr>
          <w:highlight w:val="white"/>
        </w:rPr>
        <w:t xml:space="preserve">наверное уже планируете операцию. 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андрей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Нет. Не прокатит так.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химик</w:t>
      </w:r>
    </w:p>
    <w:p w:rsidR="00926732" w:rsidRPr="00A50F54" w:rsidRDefault="00926732" w:rsidP="00926732">
      <w:pPr>
        <w:pStyle w:val="a7"/>
        <w:rPr>
          <w:highlight w:val="white"/>
        </w:rPr>
      </w:pPr>
      <w:r w:rsidRPr="00A50F54">
        <w:rPr>
          <w:highlight w:val="white"/>
        </w:rPr>
        <w:t>(из телефона)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Ну, у тебя же дочка ещё.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андрей</w:t>
      </w:r>
    </w:p>
    <w:p w:rsidR="00926732" w:rsidRPr="00A50F54" w:rsidRDefault="00926732" w:rsidP="00926732">
      <w:pPr>
        <w:pStyle w:val="a7"/>
        <w:rPr>
          <w:highlight w:val="white"/>
        </w:rPr>
      </w:pPr>
      <w:r w:rsidRPr="00A50F54">
        <w:rPr>
          <w:highlight w:val="white"/>
        </w:rPr>
        <w:t>(приходит в бешенство и мечется по комнате)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 xml:space="preserve">Твари! Всю оставшуюся жизнь </w:t>
      </w:r>
      <w:r w:rsidR="00D520A6">
        <w:rPr>
          <w:highlight w:val="white"/>
        </w:rPr>
        <w:t xml:space="preserve">на поиски </w:t>
      </w:r>
      <w:r w:rsidRPr="00A50F54">
        <w:rPr>
          <w:highlight w:val="white"/>
        </w:rPr>
        <w:t>положу.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химик</w:t>
      </w:r>
    </w:p>
    <w:p w:rsidR="00926732" w:rsidRPr="00A50F54" w:rsidRDefault="00926732" w:rsidP="00926732">
      <w:pPr>
        <w:pStyle w:val="a7"/>
        <w:rPr>
          <w:highlight w:val="white"/>
        </w:rPr>
      </w:pPr>
      <w:r w:rsidRPr="00A50F54">
        <w:rPr>
          <w:highlight w:val="white"/>
        </w:rPr>
        <w:t>(из телефона, говорит медленно)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Андрюш, это всё так просто. Не ищи логику в моих действиях. Я долбанутый, влюблённый в твою жену, да и в твоего ребёнка тоже. Я бы и денег не брал, но мне жить негде, поэтому я выбрал выкуп, хотя…. Ну если ты против…, я заберу Олю себе и никогда ты её не увидишь…. Мы уедем с ней на море.</w:t>
      </w:r>
    </w:p>
    <w:p w:rsidR="00926732" w:rsidRPr="00A50F54" w:rsidRDefault="00926732" w:rsidP="00926732">
      <w:pPr>
        <w:pStyle w:val="a7"/>
        <w:rPr>
          <w:highlight w:val="white"/>
        </w:rPr>
      </w:pPr>
      <w:r w:rsidRPr="00A50F54">
        <w:rPr>
          <w:highlight w:val="white"/>
        </w:rPr>
        <w:t>(</w:t>
      </w:r>
      <w:r w:rsidR="00E91E89" w:rsidRPr="00A50F54">
        <w:rPr>
          <w:highlight w:val="white"/>
        </w:rPr>
        <w:t xml:space="preserve">Андрей в бешенстве мечется по комнате и хаотично бьёт </w:t>
      </w:r>
      <w:r w:rsidR="00A50F54">
        <w:rPr>
          <w:highlight w:val="white"/>
        </w:rPr>
        <w:t xml:space="preserve">кулаком </w:t>
      </w:r>
      <w:r w:rsidR="00E91E89" w:rsidRPr="00A50F54">
        <w:rPr>
          <w:highlight w:val="white"/>
        </w:rPr>
        <w:t>по шкафам…</w:t>
      </w:r>
      <w:r w:rsidR="00A50F54">
        <w:rPr>
          <w:highlight w:val="white"/>
        </w:rPr>
        <w:t>.</w:t>
      </w:r>
      <w:r w:rsidR="00E91E89" w:rsidRPr="00A50F54">
        <w:rPr>
          <w:highlight w:val="white"/>
        </w:rPr>
        <w:t xml:space="preserve"> Химик после паузы продолжает</w:t>
      </w:r>
      <w:r w:rsidRPr="00A50F54">
        <w:rPr>
          <w:highlight w:val="white"/>
        </w:rPr>
        <w:t>)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Ты знаешь ты прав, наверное, зря я это всё затеял. Оставлю я её себе, только одно видео тебе пришлю сейчас, что бы ты понимал, что мы не только сексом будем заниматься. Нам весело. Открой почту свою.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5"/>
        <w:ind w:left="0" w:right="0"/>
        <w:rPr>
          <w:highlight w:val="white"/>
        </w:rPr>
      </w:pPr>
      <w:r w:rsidRPr="00A50F54">
        <w:rPr>
          <w:highlight w:val="white"/>
        </w:rPr>
        <w:t>Андрей открывает почту на ноутбуке. Загружает видео.</w:t>
      </w:r>
    </w:p>
    <w:p w:rsidR="00926732" w:rsidRPr="00A50F54" w:rsidRDefault="00926732" w:rsidP="00926732">
      <w:pPr>
        <w:pStyle w:val="a5"/>
        <w:ind w:left="0" w:right="0"/>
        <w:rPr>
          <w:highlight w:val="white"/>
        </w:rPr>
      </w:pPr>
    </w:p>
    <w:p w:rsidR="00E91E89" w:rsidRPr="00A50F54" w:rsidRDefault="00926732" w:rsidP="00926732">
      <w:pPr>
        <w:pStyle w:val="a5"/>
        <w:ind w:left="0" w:right="0"/>
        <w:rPr>
          <w:highlight w:val="white"/>
        </w:rPr>
      </w:pPr>
      <w:r w:rsidRPr="00A50F54">
        <w:rPr>
          <w:highlight w:val="white"/>
        </w:rPr>
        <w:t xml:space="preserve">На экране монитора на загрузившемся видео: Химик сидит рядом с Ольгой, её рот закрыт. Он держит в своей руке её руку, в наручнике. </w:t>
      </w:r>
    </w:p>
    <w:p w:rsidR="00E91E89" w:rsidRPr="00A50F54" w:rsidRDefault="00E91E89" w:rsidP="00926732">
      <w:pPr>
        <w:pStyle w:val="a5"/>
        <w:ind w:left="0" w:right="0"/>
        <w:rPr>
          <w:highlight w:val="white"/>
        </w:rPr>
      </w:pPr>
    </w:p>
    <w:p w:rsidR="00926732" w:rsidRPr="00A50F54" w:rsidRDefault="00926732" w:rsidP="00926732">
      <w:pPr>
        <w:pStyle w:val="a5"/>
        <w:ind w:left="0" w:right="0"/>
        <w:rPr>
          <w:highlight w:val="white"/>
        </w:rPr>
      </w:pPr>
      <w:r w:rsidRPr="00A50F54">
        <w:rPr>
          <w:highlight w:val="white"/>
        </w:rPr>
        <w:t xml:space="preserve">Химик начинает ножом резать ей палец. Ольга орёт насколько это возможно с закрытым ртом. Химик режет ей палец. </w:t>
      </w:r>
    </w:p>
    <w:p w:rsidR="00E91E89" w:rsidRPr="00A50F54" w:rsidRDefault="00E91E89" w:rsidP="00926732">
      <w:pPr>
        <w:pStyle w:val="a5"/>
        <w:ind w:left="0" w:right="0"/>
        <w:rPr>
          <w:highlight w:val="white"/>
        </w:rPr>
      </w:pPr>
    </w:p>
    <w:p w:rsidR="00E91E89" w:rsidRPr="00A50F54" w:rsidRDefault="00E91E89" w:rsidP="00E91E89">
      <w:pPr>
        <w:pStyle w:val="a6"/>
        <w:rPr>
          <w:highlight w:val="white"/>
        </w:rPr>
      </w:pPr>
      <w:r w:rsidRPr="00A50F54">
        <w:rPr>
          <w:highlight w:val="white"/>
        </w:rPr>
        <w:t>Андрей</w:t>
      </w:r>
    </w:p>
    <w:p w:rsidR="00E91E89" w:rsidRPr="00A50F54" w:rsidRDefault="00E91E89" w:rsidP="00E91E89">
      <w:pPr>
        <w:pStyle w:val="a7"/>
        <w:rPr>
          <w:highlight w:val="white"/>
        </w:rPr>
      </w:pPr>
      <w:r w:rsidRPr="00A50F54">
        <w:rPr>
          <w:highlight w:val="white"/>
        </w:rPr>
        <w:t>(глаза краснеют и слезятся)</w:t>
      </w:r>
    </w:p>
    <w:p w:rsidR="00E91E89" w:rsidRPr="00A50F54" w:rsidRDefault="00E91E89" w:rsidP="00E91E89">
      <w:pPr>
        <w:pStyle w:val="a5"/>
        <w:rPr>
          <w:highlight w:val="white"/>
        </w:rPr>
      </w:pPr>
      <w:r w:rsidRPr="00A50F54">
        <w:rPr>
          <w:highlight w:val="white"/>
        </w:rPr>
        <w:t>Тварь порву, порву тебя!</w:t>
      </w:r>
    </w:p>
    <w:p w:rsidR="00926732" w:rsidRPr="00A50F54" w:rsidRDefault="00926732" w:rsidP="00926732">
      <w:pPr>
        <w:pStyle w:val="a5"/>
        <w:ind w:left="0" w:right="0"/>
        <w:rPr>
          <w:highlight w:val="white"/>
        </w:rPr>
      </w:pPr>
    </w:p>
    <w:p w:rsidR="00926732" w:rsidRPr="00A50F54" w:rsidRDefault="00926732" w:rsidP="00926732">
      <w:pPr>
        <w:pStyle w:val="a5"/>
        <w:ind w:left="0" w:right="0"/>
        <w:rPr>
          <w:highlight w:val="white"/>
        </w:rPr>
      </w:pPr>
      <w:r w:rsidRPr="00A50F54">
        <w:rPr>
          <w:highlight w:val="white"/>
        </w:rPr>
        <w:t>Отрезанный палец Химик подносит к монитору.</w:t>
      </w:r>
    </w:p>
    <w:p w:rsidR="00926732" w:rsidRPr="00A50F54" w:rsidRDefault="00926732" w:rsidP="00926732">
      <w:pPr>
        <w:pStyle w:val="a5"/>
        <w:ind w:left="0" w:right="0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андрей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Я жрать не буду, я спать не буду. Я убью тебя.</w:t>
      </w:r>
    </w:p>
    <w:p w:rsidR="00926732" w:rsidRPr="00A50F54" w:rsidRDefault="00926732" w:rsidP="00926732">
      <w:pPr>
        <w:pStyle w:val="a7"/>
        <w:rPr>
          <w:highlight w:val="white"/>
        </w:rPr>
      </w:pPr>
    </w:p>
    <w:p w:rsidR="006D751E" w:rsidRDefault="006D751E" w:rsidP="00926732">
      <w:pPr>
        <w:pStyle w:val="a6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lastRenderedPageBreak/>
        <w:t>химик</w:t>
      </w:r>
    </w:p>
    <w:p w:rsidR="00926732" w:rsidRPr="00A50F54" w:rsidRDefault="00926732" w:rsidP="00926732">
      <w:pPr>
        <w:pStyle w:val="a7"/>
        <w:rPr>
          <w:highlight w:val="white"/>
        </w:rPr>
      </w:pPr>
      <w:r w:rsidRPr="00A50F54">
        <w:rPr>
          <w:highlight w:val="white"/>
        </w:rPr>
        <w:t>(из телефона, перебивая Андрея)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Конечно, конечно, потом выговоришься, у нас времени нет. Значит, смотри, если сейчас обманешь, я в следующий раз лезвием искалечу всё её лицо, мне тем более в её теле главное не лицо. Ты осознай, это всего лишь 8 лямов из 23-х, и мы будем спокойны и ты т</w:t>
      </w:r>
      <w:r w:rsidR="00A50F54">
        <w:rPr>
          <w:highlight w:val="white"/>
        </w:rPr>
        <w:t>оже, ведь это не все деньги под</w:t>
      </w:r>
      <w:r w:rsidRPr="00A50F54">
        <w:rPr>
          <w:highlight w:val="white"/>
        </w:rPr>
        <w:t>чистую. Поверь, это самый простой способ всем быть спо</w:t>
      </w:r>
      <w:r w:rsidR="00A50F54">
        <w:rPr>
          <w:highlight w:val="white"/>
        </w:rPr>
        <w:t>ко</w:t>
      </w:r>
      <w:r w:rsidRPr="00A50F54">
        <w:rPr>
          <w:highlight w:val="white"/>
        </w:rPr>
        <w:t xml:space="preserve">йнее. Сейчас </w:t>
      </w:r>
      <w:r w:rsidR="00E91E89" w:rsidRPr="00A50F54">
        <w:rPr>
          <w:highlight w:val="white"/>
        </w:rPr>
        <w:t>собери деньги в сумку и</w:t>
      </w:r>
      <w:r w:rsidR="00A50F54">
        <w:rPr>
          <w:highlight w:val="white"/>
        </w:rPr>
        <w:t xml:space="preserve"> </w:t>
      </w:r>
      <w:r w:rsidR="00E91E89" w:rsidRPr="00A50F54">
        <w:rPr>
          <w:highlight w:val="white"/>
        </w:rPr>
        <w:t>скажешь когда всё</w:t>
      </w:r>
      <w:r w:rsidRPr="00A50F54">
        <w:rPr>
          <w:highlight w:val="white"/>
        </w:rPr>
        <w:t>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E91E89" w:rsidRPr="00A50F54" w:rsidRDefault="00E91E89" w:rsidP="00926732">
      <w:pPr>
        <w:pStyle w:val="a5"/>
        <w:ind w:left="0" w:right="0"/>
        <w:rPr>
          <w:highlight w:val="white"/>
        </w:rPr>
      </w:pPr>
      <w:r w:rsidRPr="00A50F54">
        <w:rPr>
          <w:highlight w:val="white"/>
        </w:rPr>
        <w:t>Андрей собирает деньги.</w:t>
      </w:r>
    </w:p>
    <w:p w:rsidR="00E91E89" w:rsidRPr="00A50F54" w:rsidRDefault="00E91E89" w:rsidP="00926732">
      <w:pPr>
        <w:pStyle w:val="a5"/>
        <w:ind w:left="0" w:right="0"/>
        <w:rPr>
          <w:highlight w:val="white"/>
        </w:rPr>
      </w:pPr>
    </w:p>
    <w:p w:rsidR="00E91E89" w:rsidRPr="00A50F54" w:rsidRDefault="00E91E89" w:rsidP="00E91E89">
      <w:pPr>
        <w:pStyle w:val="a6"/>
        <w:rPr>
          <w:highlight w:val="white"/>
        </w:rPr>
      </w:pPr>
      <w:r w:rsidRPr="00A50F54">
        <w:rPr>
          <w:highlight w:val="white"/>
        </w:rPr>
        <w:t>Андрей</w:t>
      </w:r>
    </w:p>
    <w:p w:rsidR="00E91E89" w:rsidRPr="00A50F54" w:rsidRDefault="00E91E89" w:rsidP="00E91E89">
      <w:pPr>
        <w:pStyle w:val="a5"/>
        <w:rPr>
          <w:highlight w:val="white"/>
        </w:rPr>
      </w:pPr>
      <w:r w:rsidRPr="00A50F54">
        <w:rPr>
          <w:highlight w:val="white"/>
        </w:rPr>
        <w:t>Собрал</w:t>
      </w:r>
    </w:p>
    <w:p w:rsidR="00E91E89" w:rsidRPr="00A50F54" w:rsidRDefault="00E91E89" w:rsidP="00926732">
      <w:pPr>
        <w:pStyle w:val="a5"/>
        <w:ind w:left="0" w:right="0"/>
        <w:rPr>
          <w:highlight w:val="white"/>
        </w:rPr>
      </w:pPr>
    </w:p>
    <w:p w:rsidR="00E91E89" w:rsidRPr="00A50F54" w:rsidRDefault="00E91E89" w:rsidP="00E91E89">
      <w:pPr>
        <w:pStyle w:val="a6"/>
        <w:rPr>
          <w:highlight w:val="white"/>
        </w:rPr>
      </w:pPr>
      <w:r w:rsidRPr="00A50F54">
        <w:rPr>
          <w:highlight w:val="white"/>
        </w:rPr>
        <w:t>химик</w:t>
      </w:r>
    </w:p>
    <w:p w:rsidR="00E91E89" w:rsidRPr="00A50F54" w:rsidRDefault="00E91E89" w:rsidP="00E91E89">
      <w:pPr>
        <w:pStyle w:val="a7"/>
        <w:rPr>
          <w:highlight w:val="white"/>
        </w:rPr>
      </w:pPr>
      <w:r w:rsidRPr="00A50F54">
        <w:rPr>
          <w:highlight w:val="white"/>
        </w:rPr>
        <w:t>(из телефона)</w:t>
      </w:r>
    </w:p>
    <w:p w:rsidR="00E91E89" w:rsidRPr="00A50F54" w:rsidRDefault="00A50F54" w:rsidP="00E91E89">
      <w:pPr>
        <w:pStyle w:val="a5"/>
        <w:rPr>
          <w:highlight w:val="white"/>
        </w:rPr>
      </w:pPr>
      <w:r w:rsidRPr="00A50F54">
        <w:rPr>
          <w:highlight w:val="white"/>
        </w:rPr>
        <w:t>В течении одной минуты….</w:t>
      </w:r>
    </w:p>
    <w:p w:rsidR="00A50F54" w:rsidRPr="00A50F54" w:rsidRDefault="00A50F54" w:rsidP="00E91E89">
      <w:pPr>
        <w:pStyle w:val="a5"/>
        <w:rPr>
          <w:highlight w:val="white"/>
        </w:rPr>
      </w:pPr>
    </w:p>
    <w:p w:rsidR="00A50F54" w:rsidRPr="00A50F54" w:rsidRDefault="00A50F54" w:rsidP="00A50F54">
      <w:pPr>
        <w:pStyle w:val="a6"/>
        <w:rPr>
          <w:highlight w:val="white"/>
        </w:rPr>
      </w:pPr>
      <w:r w:rsidRPr="00A50F54">
        <w:rPr>
          <w:highlight w:val="white"/>
        </w:rPr>
        <w:t>андрей</w:t>
      </w:r>
    </w:p>
    <w:p w:rsidR="00A50F54" w:rsidRPr="00A50F54" w:rsidRDefault="00A50F54" w:rsidP="00A50F54">
      <w:pPr>
        <w:pStyle w:val="a5"/>
        <w:rPr>
          <w:highlight w:val="white"/>
        </w:rPr>
      </w:pPr>
      <w:r w:rsidRPr="00A50F54">
        <w:rPr>
          <w:highlight w:val="white"/>
        </w:rPr>
        <w:t>Перезвони через 5 мин</w:t>
      </w:r>
    </w:p>
    <w:p w:rsidR="00A50F54" w:rsidRPr="00A50F54" w:rsidRDefault="00A50F54" w:rsidP="00A50F54">
      <w:pPr>
        <w:pStyle w:val="a3"/>
        <w:rPr>
          <w:highlight w:val="white"/>
        </w:rPr>
      </w:pPr>
    </w:p>
    <w:p w:rsidR="00A50F54" w:rsidRPr="00A50F54" w:rsidRDefault="00A50F54" w:rsidP="00A50F54">
      <w:pPr>
        <w:pStyle w:val="a3"/>
        <w:rPr>
          <w:highlight w:val="white"/>
        </w:rPr>
      </w:pPr>
      <w:r w:rsidRPr="00A50F54">
        <w:rPr>
          <w:highlight w:val="white"/>
        </w:rPr>
        <w:t>Андрей сбрасывает звонок Химика и набирает номер Миши, но тот не подходит к трубке.</w:t>
      </w:r>
    </w:p>
    <w:p w:rsidR="00A50F54" w:rsidRPr="00A50F54" w:rsidRDefault="00A50F54" w:rsidP="00A50F54">
      <w:pPr>
        <w:pStyle w:val="a6"/>
        <w:rPr>
          <w:highlight w:val="white"/>
        </w:rPr>
      </w:pPr>
    </w:p>
    <w:p w:rsidR="00A50F54" w:rsidRPr="00A50F54" w:rsidRDefault="00A50F54" w:rsidP="00A50F54">
      <w:pPr>
        <w:pStyle w:val="a3"/>
        <w:rPr>
          <w:highlight w:val="white"/>
        </w:rPr>
      </w:pPr>
      <w:r w:rsidRPr="00A50F54">
        <w:rPr>
          <w:highlight w:val="white"/>
        </w:rPr>
        <w:t>Сразу же ему снова звонит Химик.</w:t>
      </w:r>
    </w:p>
    <w:p w:rsidR="00A50F54" w:rsidRPr="00A50F54" w:rsidRDefault="00A50F54" w:rsidP="00A50F54">
      <w:pPr>
        <w:pStyle w:val="a6"/>
        <w:rPr>
          <w:highlight w:val="white"/>
        </w:rPr>
      </w:pPr>
    </w:p>
    <w:p w:rsidR="00A50F54" w:rsidRPr="00A50F54" w:rsidRDefault="00A50F54" w:rsidP="00A50F54">
      <w:pPr>
        <w:pStyle w:val="a6"/>
        <w:rPr>
          <w:highlight w:val="white"/>
        </w:rPr>
      </w:pPr>
      <w:r w:rsidRPr="00A50F54">
        <w:rPr>
          <w:highlight w:val="white"/>
        </w:rPr>
        <w:t>химик</w:t>
      </w:r>
    </w:p>
    <w:p w:rsidR="00A50F54" w:rsidRPr="00A50F54" w:rsidRDefault="00A50F54" w:rsidP="00A50F54">
      <w:pPr>
        <w:pStyle w:val="a7"/>
        <w:rPr>
          <w:highlight w:val="white"/>
        </w:rPr>
      </w:pPr>
      <w:r w:rsidRPr="00A50F54">
        <w:rPr>
          <w:highlight w:val="white"/>
        </w:rPr>
        <w:t>(из телефона)</w:t>
      </w:r>
    </w:p>
    <w:p w:rsidR="00A50F54" w:rsidRPr="00A50F54" w:rsidRDefault="00A50F54" w:rsidP="00A50F54">
      <w:pPr>
        <w:pStyle w:val="a5"/>
        <w:rPr>
          <w:highlight w:val="white"/>
        </w:rPr>
      </w:pPr>
      <w:r w:rsidRPr="00A50F54">
        <w:rPr>
          <w:highlight w:val="white"/>
        </w:rPr>
        <w:t>Следующее видео с выколотым глазом будет. Ещё раз сбросишь звонок, и продолжу пытать её. Сейчас в течении минуты выходи и сбрасывай с балкона сумку.</w:t>
      </w:r>
    </w:p>
    <w:p w:rsidR="00E91E89" w:rsidRPr="00A50F54" w:rsidRDefault="00E91E89" w:rsidP="00926732">
      <w:pPr>
        <w:pStyle w:val="a5"/>
        <w:ind w:left="0" w:right="0"/>
        <w:rPr>
          <w:highlight w:val="white"/>
        </w:rPr>
      </w:pPr>
    </w:p>
    <w:p w:rsidR="00926732" w:rsidRPr="00A50F54" w:rsidRDefault="00926732" w:rsidP="00926732">
      <w:pPr>
        <w:pStyle w:val="a5"/>
        <w:ind w:left="0" w:right="0"/>
        <w:rPr>
          <w:highlight w:val="white"/>
        </w:rPr>
      </w:pPr>
      <w:r w:rsidRPr="00A50F54">
        <w:rPr>
          <w:highlight w:val="white"/>
        </w:rPr>
        <w:t>Андрей собирает</w:t>
      </w:r>
      <w:r w:rsidR="00A50F54" w:rsidRPr="00A50F54">
        <w:rPr>
          <w:highlight w:val="white"/>
        </w:rPr>
        <w:t>ся на балкон</w:t>
      </w:r>
      <w:r w:rsidRPr="00A50F54">
        <w:rPr>
          <w:highlight w:val="white"/>
        </w:rPr>
        <w:t>, но в какой-то момент останавливается и в растерянности плюхается на диван.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6D751E" w:rsidRDefault="006D751E" w:rsidP="00926732">
      <w:pPr>
        <w:pStyle w:val="a6"/>
        <w:rPr>
          <w:highlight w:val="white"/>
        </w:rPr>
      </w:pPr>
    </w:p>
    <w:p w:rsidR="006D751E" w:rsidRDefault="006D751E" w:rsidP="00926732">
      <w:pPr>
        <w:pStyle w:val="a6"/>
        <w:rPr>
          <w:highlight w:val="white"/>
        </w:rPr>
      </w:pPr>
    </w:p>
    <w:p w:rsidR="006D751E" w:rsidRDefault="006D751E" w:rsidP="00926732">
      <w:pPr>
        <w:pStyle w:val="a6"/>
        <w:rPr>
          <w:highlight w:val="white"/>
        </w:rPr>
      </w:pPr>
    </w:p>
    <w:p w:rsidR="006D751E" w:rsidRDefault="006D751E" w:rsidP="00926732">
      <w:pPr>
        <w:pStyle w:val="a6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lastRenderedPageBreak/>
        <w:t>химик</w:t>
      </w:r>
    </w:p>
    <w:p w:rsidR="00926732" w:rsidRPr="00A50F54" w:rsidRDefault="00926732" w:rsidP="00926732">
      <w:pPr>
        <w:pStyle w:val="a7"/>
        <w:rPr>
          <w:highlight w:val="white"/>
        </w:rPr>
      </w:pPr>
      <w:r w:rsidRPr="00A50F54">
        <w:rPr>
          <w:highlight w:val="white"/>
        </w:rPr>
        <w:t>(из   телефона</w:t>
      </w:r>
      <w:r w:rsidR="00A50F54" w:rsidRPr="00A50F54">
        <w:rPr>
          <w:highlight w:val="white"/>
        </w:rPr>
        <w:t xml:space="preserve"> слышен женский крик от боли</w:t>
      </w:r>
      <w:r w:rsidRPr="00A50F54">
        <w:rPr>
          <w:highlight w:val="white"/>
        </w:rPr>
        <w:t>)</w:t>
      </w:r>
    </w:p>
    <w:p w:rsidR="00926732" w:rsidRPr="00A50F54" w:rsidRDefault="00A50F54" w:rsidP="00926732">
      <w:pPr>
        <w:pStyle w:val="a5"/>
        <w:rPr>
          <w:highlight w:val="white"/>
        </w:rPr>
      </w:pPr>
      <w:r w:rsidRPr="00A50F54">
        <w:rPr>
          <w:highlight w:val="white"/>
        </w:rPr>
        <w:t>Одна минута Андрей.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андрей</w:t>
      </w:r>
    </w:p>
    <w:p w:rsidR="00926732" w:rsidRPr="00A50F54" w:rsidRDefault="00926732" w:rsidP="00926732">
      <w:pPr>
        <w:pStyle w:val="a7"/>
        <w:rPr>
          <w:highlight w:val="white"/>
        </w:rPr>
      </w:pPr>
      <w:r w:rsidRPr="00A50F54">
        <w:rPr>
          <w:highlight w:val="white"/>
        </w:rPr>
        <w:t>(кричит)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Всё! Всё иду!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5"/>
        <w:ind w:left="0"/>
        <w:rPr>
          <w:highlight w:val="white"/>
        </w:rPr>
      </w:pPr>
      <w:r w:rsidRPr="00A50F54">
        <w:rPr>
          <w:highlight w:val="white"/>
        </w:rPr>
        <w:t>ИНТ. БАЛКОН - ВЕЧЕР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A50F54" w:rsidRPr="00A50F54" w:rsidRDefault="00926732" w:rsidP="00926732">
      <w:pPr>
        <w:pStyle w:val="a5"/>
        <w:ind w:left="0" w:right="0"/>
        <w:rPr>
          <w:highlight w:val="white"/>
        </w:rPr>
      </w:pPr>
      <w:r w:rsidRPr="00A50F54">
        <w:rPr>
          <w:highlight w:val="white"/>
        </w:rPr>
        <w:t xml:space="preserve">Андрей выходит на балкон и выкидывает сумку с деньгами к машине. </w:t>
      </w:r>
    </w:p>
    <w:p w:rsidR="00A50F54" w:rsidRPr="00A50F54" w:rsidRDefault="00A50F54" w:rsidP="00926732">
      <w:pPr>
        <w:pStyle w:val="a5"/>
        <w:ind w:left="0" w:right="0"/>
        <w:rPr>
          <w:highlight w:val="white"/>
        </w:rPr>
      </w:pPr>
    </w:p>
    <w:p w:rsidR="00A50F54" w:rsidRPr="00A50F54" w:rsidRDefault="00A50F54" w:rsidP="00926732">
      <w:pPr>
        <w:pStyle w:val="a5"/>
        <w:ind w:left="0" w:right="0"/>
        <w:rPr>
          <w:highlight w:val="white"/>
        </w:rPr>
      </w:pPr>
    </w:p>
    <w:p w:rsidR="00926732" w:rsidRPr="00A50F54" w:rsidRDefault="00926732" w:rsidP="00926732">
      <w:pPr>
        <w:pStyle w:val="a5"/>
        <w:ind w:left="0" w:right="0"/>
        <w:rPr>
          <w:i/>
          <w:highlight w:val="white"/>
        </w:rPr>
      </w:pPr>
      <w:r w:rsidRPr="00A50F54">
        <w:rPr>
          <w:highlight w:val="white"/>
        </w:rPr>
        <w:t>Из серой девятки выходит мужчина в чёрной куртке, с капюшоном</w:t>
      </w:r>
      <w:r w:rsidR="00A50F54" w:rsidRPr="00A50F54">
        <w:rPr>
          <w:highlight w:val="white"/>
        </w:rPr>
        <w:t>, з</w:t>
      </w:r>
      <w:r w:rsidRPr="00A50F54">
        <w:rPr>
          <w:highlight w:val="white"/>
        </w:rPr>
        <w:t>абирает сумку, садится в машину и уезжает.</w:t>
      </w:r>
    </w:p>
    <w:p w:rsidR="00926732" w:rsidRPr="00A50F54" w:rsidRDefault="00926732" w:rsidP="00926732">
      <w:pPr>
        <w:pStyle w:val="a7"/>
        <w:rPr>
          <w:highlight w:val="white"/>
        </w:rPr>
      </w:pPr>
    </w:p>
    <w:p w:rsidR="00926732" w:rsidRPr="00A50F54" w:rsidRDefault="00926732" w:rsidP="00926732">
      <w:pPr>
        <w:pStyle w:val="a6"/>
        <w:rPr>
          <w:highlight w:val="white"/>
        </w:rPr>
      </w:pPr>
      <w:r w:rsidRPr="00A50F54">
        <w:rPr>
          <w:highlight w:val="white"/>
        </w:rPr>
        <w:t>химик</w:t>
      </w:r>
    </w:p>
    <w:p w:rsidR="00926732" w:rsidRPr="00A50F54" w:rsidRDefault="00926732" w:rsidP="00926732">
      <w:pPr>
        <w:pStyle w:val="a7"/>
        <w:rPr>
          <w:highlight w:val="white"/>
        </w:rPr>
      </w:pPr>
      <w:r w:rsidRPr="00A50F54">
        <w:rPr>
          <w:highlight w:val="white"/>
        </w:rPr>
        <w:t>(из телефона)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Сейчас погоди.</w:t>
      </w:r>
    </w:p>
    <w:p w:rsidR="00926732" w:rsidRPr="00A50F54" w:rsidRDefault="00926732" w:rsidP="00926732">
      <w:pPr>
        <w:pStyle w:val="a7"/>
        <w:rPr>
          <w:highlight w:val="white"/>
        </w:rPr>
      </w:pPr>
      <w:r w:rsidRPr="00A50F54">
        <w:rPr>
          <w:highlight w:val="white"/>
        </w:rPr>
        <w:t xml:space="preserve"> (слышно, как Химику кто-то звонит, Химик подходит ко второму телефону)</w:t>
      </w:r>
    </w:p>
    <w:p w:rsidR="00926732" w:rsidRPr="00A50F54" w:rsidRDefault="00926732" w:rsidP="00926732">
      <w:pPr>
        <w:pStyle w:val="a5"/>
        <w:rPr>
          <w:highlight w:val="white"/>
        </w:rPr>
      </w:pPr>
      <w:r w:rsidRPr="00A50F54">
        <w:rPr>
          <w:highlight w:val="white"/>
        </w:rPr>
        <w:t>Андрюш, ты молодец. Пересчитаем деньги и всё, будем готовить Ольгу к возвращению домой. Я тебе клянусь, успокойся, она будет на месте, всё будет хорошо.</w:t>
      </w:r>
    </w:p>
    <w:p w:rsidR="00926732" w:rsidRPr="00A50F54" w:rsidRDefault="00926732" w:rsidP="00926732">
      <w:pPr>
        <w:pStyle w:val="a5"/>
        <w:rPr>
          <w:highlight w:val="white"/>
        </w:rPr>
      </w:pP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 xml:space="preserve">Андрей </w:t>
      </w:r>
      <w:r w:rsidR="00A50F54" w:rsidRPr="00A50F54">
        <w:rPr>
          <w:highlight w:val="white"/>
        </w:rPr>
        <w:t>в растерянном виде сидит на диване</w:t>
      </w:r>
      <w:r w:rsidRPr="00A50F54">
        <w:rPr>
          <w:highlight w:val="white"/>
        </w:rPr>
        <w:t>.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>ИНТ. СЪЁМНАЯ КВАРТИРА АНДРЕЯ И КАМИЛЫ – ЗАЛ - ВЕЧЕР</w:t>
      </w: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 xml:space="preserve"> </w:t>
      </w: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>Андрей сидит.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>Андрей пьёт чай.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 xml:space="preserve">Андрей считает </w:t>
      </w:r>
      <w:r w:rsidR="00A50F54" w:rsidRPr="00A50F54">
        <w:rPr>
          <w:highlight w:val="white"/>
        </w:rPr>
        <w:t xml:space="preserve">оставшиеся </w:t>
      </w:r>
      <w:r w:rsidRPr="00A50F54">
        <w:rPr>
          <w:highlight w:val="white"/>
        </w:rPr>
        <w:t>деньги.</w:t>
      </w:r>
    </w:p>
    <w:p w:rsidR="00926732" w:rsidRPr="00A50F54" w:rsidRDefault="00926732" w:rsidP="00926732">
      <w:pPr>
        <w:pStyle w:val="a3"/>
        <w:rPr>
          <w:highlight w:val="white"/>
        </w:rPr>
      </w:pPr>
    </w:p>
    <w:p w:rsidR="00926732" w:rsidRPr="00A50F54" w:rsidRDefault="00926732" w:rsidP="00926732">
      <w:pPr>
        <w:pStyle w:val="a3"/>
        <w:rPr>
          <w:highlight w:val="white"/>
        </w:rPr>
      </w:pPr>
      <w:r w:rsidRPr="00A50F54">
        <w:rPr>
          <w:highlight w:val="white"/>
        </w:rPr>
        <w:t>Андрей держится за голову.</w:t>
      </w:r>
    </w:p>
    <w:p w:rsidR="00926732" w:rsidRPr="003167DC" w:rsidRDefault="00926732" w:rsidP="00926732">
      <w:pPr>
        <w:rPr>
          <w:i/>
          <w:color w:val="00B050"/>
          <w:u w:val="single"/>
        </w:rPr>
      </w:pPr>
    </w:p>
    <w:p w:rsidR="00926732" w:rsidRPr="00D520A6" w:rsidRDefault="00926732" w:rsidP="00926732">
      <w:pPr>
        <w:pStyle w:val="a4"/>
        <w:rPr>
          <w:highlight w:val="white"/>
        </w:rPr>
      </w:pPr>
      <w:r w:rsidRPr="00D520A6">
        <w:rPr>
          <w:highlight w:val="white"/>
        </w:rPr>
        <w:t>ИНТ. квартира циркуля – кухня - вечер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 xml:space="preserve">Циркуль, одетый в чёрную куртку с капюшоном, (в этой одежде он был под окнами Андрея), заходит на кухню. 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lastRenderedPageBreak/>
        <w:t xml:space="preserve">Он достаёт из шкафа бутылку коньяка, из холодильника лимон и садится за стол. Выкладывает на стол телефон и спортивную сумку. 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На столе звонит телефон. На экране высветилось: «Брат»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Он раскрывает сумку, смотрит на пачки денег, трогает их рукой, улыбается.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циркуль</w:t>
      </w:r>
    </w:p>
    <w:p w:rsidR="00926732" w:rsidRPr="00D520A6" w:rsidRDefault="00926732" w:rsidP="00926732">
      <w:pPr>
        <w:pStyle w:val="a7"/>
        <w:rPr>
          <w:highlight w:val="white"/>
        </w:rPr>
      </w:pPr>
      <w:r w:rsidRPr="00D520A6">
        <w:rPr>
          <w:highlight w:val="white"/>
        </w:rPr>
        <w:t>(кричит в телефон)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Ты дебил! Ты тупорылый баран просто! Зачем ты это всё натворил?</w:t>
      </w:r>
    </w:p>
    <w:p w:rsidR="00926732" w:rsidRPr="00D520A6" w:rsidRDefault="00926732" w:rsidP="00926732">
      <w:pPr>
        <w:pStyle w:val="a7"/>
        <w:rPr>
          <w:highlight w:val="white"/>
        </w:rPr>
      </w:pPr>
      <w:r w:rsidRPr="00D520A6">
        <w:rPr>
          <w:highlight w:val="white"/>
        </w:rPr>
        <w:t xml:space="preserve"> (наливает себе коньяк и выпивает)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Мог бы жить нормально.</w:t>
      </w:r>
    </w:p>
    <w:p w:rsidR="00926732" w:rsidRPr="00D520A6" w:rsidRDefault="00926732" w:rsidP="00926732">
      <w:pPr>
        <w:pStyle w:val="a7"/>
        <w:rPr>
          <w:highlight w:val="white"/>
        </w:rPr>
      </w:pPr>
      <w:r w:rsidRPr="00D520A6">
        <w:rPr>
          <w:highlight w:val="white"/>
        </w:rPr>
        <w:t xml:space="preserve"> (закусывает лимоном и немного успокаивается)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Брат ты мой, зачем это всё? Нас же убьют всех.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Телефон перестаёт звонить. На экране надпись: 17 пропущенных вызовов.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Циркуль пьёт коньяк.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</w:pPr>
      <w:r w:rsidRPr="00D520A6">
        <w:t>Циркуль сидит уставившись в монитор компьютера. На мониторе открыты вкладки сайта с проститутками.</w:t>
      </w:r>
    </w:p>
    <w:p w:rsidR="00926732" w:rsidRPr="00D520A6" w:rsidRDefault="00926732" w:rsidP="00926732">
      <w:pPr>
        <w:pStyle w:val="a3"/>
      </w:pPr>
    </w:p>
    <w:p w:rsidR="00926732" w:rsidRPr="00D520A6" w:rsidRDefault="00926732" w:rsidP="00926732">
      <w:pPr>
        <w:pStyle w:val="a4"/>
        <w:rPr>
          <w:highlight w:val="white"/>
        </w:rPr>
      </w:pPr>
      <w:r w:rsidRPr="00D520A6">
        <w:rPr>
          <w:highlight w:val="white"/>
        </w:rPr>
        <w:t>ИНТ. квартира циркуля – кухня - вечер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 xml:space="preserve">Циркуль сидит за столом, держит в руках рюмку. Рядом с ним сидит ЖАННА (проститутка, 30 лет) 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жанна</w:t>
      </w:r>
    </w:p>
    <w:p w:rsidR="00926732" w:rsidRPr="00D520A6" w:rsidRDefault="00926732" w:rsidP="00926732">
      <w:pPr>
        <w:pStyle w:val="a7"/>
        <w:rPr>
          <w:highlight w:val="white"/>
        </w:rPr>
      </w:pPr>
      <w:r w:rsidRPr="00D520A6">
        <w:rPr>
          <w:highlight w:val="white"/>
        </w:rPr>
        <w:t>(ремарка)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Мы с тобой сегодня уединяться то пойдём или как?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Жанна выпивает и Циркуль тоже.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циркуль</w:t>
      </w:r>
    </w:p>
    <w:p w:rsidR="00926732" w:rsidRPr="00D520A6" w:rsidRDefault="00926732" w:rsidP="00926732">
      <w:pPr>
        <w:pStyle w:val="a7"/>
        <w:rPr>
          <w:highlight w:val="white"/>
        </w:rPr>
      </w:pPr>
      <w:r w:rsidRPr="00D520A6">
        <w:rPr>
          <w:highlight w:val="white"/>
        </w:rPr>
        <w:t>(сильно пьяный)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А чем тебе плохо?</w:t>
      </w:r>
    </w:p>
    <w:p w:rsidR="00926732" w:rsidRPr="00D520A6" w:rsidRDefault="00926732" w:rsidP="00926732">
      <w:pPr>
        <w:pStyle w:val="a7"/>
        <w:rPr>
          <w:highlight w:val="white"/>
        </w:rPr>
      </w:pPr>
      <w:r w:rsidRPr="00D520A6">
        <w:rPr>
          <w:highlight w:val="white"/>
        </w:rPr>
        <w:t xml:space="preserve"> (Жанна согласно мотает головой)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А поехали со мной в другой город?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lastRenderedPageBreak/>
        <w:t xml:space="preserve">жанна </w:t>
      </w:r>
    </w:p>
    <w:p w:rsidR="00926732" w:rsidRPr="00D520A6" w:rsidRDefault="00D520A6" w:rsidP="00926732">
      <w:pPr>
        <w:pStyle w:val="a5"/>
        <w:rPr>
          <w:highlight w:val="white"/>
        </w:rPr>
      </w:pPr>
      <w:r w:rsidRPr="00D520A6">
        <w:rPr>
          <w:highlight w:val="white"/>
        </w:rPr>
        <w:t>А д</w:t>
      </w:r>
      <w:r w:rsidR="00926732" w:rsidRPr="00D520A6">
        <w:rPr>
          <w:highlight w:val="white"/>
        </w:rPr>
        <w:t xml:space="preserve">еньги </w:t>
      </w:r>
      <w:r w:rsidRPr="00D520A6">
        <w:rPr>
          <w:highlight w:val="white"/>
        </w:rPr>
        <w:t xml:space="preserve">то у тебя </w:t>
      </w:r>
      <w:r w:rsidR="00926732" w:rsidRPr="00D520A6">
        <w:rPr>
          <w:highlight w:val="white"/>
        </w:rPr>
        <w:t>есть?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 xml:space="preserve">Циркуль </w:t>
      </w:r>
      <w:r w:rsidR="00D520A6" w:rsidRPr="00D520A6">
        <w:rPr>
          <w:highlight w:val="white"/>
        </w:rPr>
        <w:t xml:space="preserve">встаёт из-за стола и его качает, </w:t>
      </w:r>
      <w:r w:rsidRPr="00D520A6">
        <w:rPr>
          <w:highlight w:val="white"/>
        </w:rPr>
        <w:t>берёт сумку из шкафа и показывает Жанне стопки денег.</w:t>
      </w:r>
    </w:p>
    <w:p w:rsidR="00926732" w:rsidRPr="007B5FB6" w:rsidRDefault="00926732" w:rsidP="00926732">
      <w:pPr>
        <w:pStyle w:val="a3"/>
        <w:rPr>
          <w:b/>
          <w:highlight w:val="white"/>
        </w:rPr>
      </w:pPr>
    </w:p>
    <w:p w:rsidR="00926732" w:rsidRPr="00D520A6" w:rsidRDefault="00926732" w:rsidP="00926732">
      <w:pPr>
        <w:pStyle w:val="a4"/>
        <w:rPr>
          <w:highlight w:val="white"/>
        </w:rPr>
      </w:pPr>
      <w:r w:rsidRPr="00D520A6">
        <w:rPr>
          <w:highlight w:val="white"/>
        </w:rPr>
        <w:t>ИНТ. комната химика - вечер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Ольга лежит привязанной, но уже без кляпа.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Недалеко от кровати на полу стоят баллончики с синей изолентой.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Химик сидит рядом на стуле и держит в руках телефон, где по громкоговорителю слышны гудки.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Химик сидит уже без маски. Он качается на стуле, он явно нервничает.</w:t>
      </w:r>
    </w:p>
    <w:p w:rsidR="00926732" w:rsidRPr="00D520A6" w:rsidRDefault="00926732" w:rsidP="00926732">
      <w:pPr>
        <w:pStyle w:val="a3"/>
        <w:tabs>
          <w:tab w:val="left" w:pos="1005"/>
        </w:tabs>
        <w:rPr>
          <w:highlight w:val="white"/>
        </w:rPr>
      </w:pPr>
      <w:r w:rsidRPr="00D520A6">
        <w:rPr>
          <w:highlight w:val="white"/>
        </w:rPr>
        <w:tab/>
      </w: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ольга</w:t>
      </w:r>
    </w:p>
    <w:p w:rsidR="00926732" w:rsidRPr="00D520A6" w:rsidRDefault="00926732" w:rsidP="00926732">
      <w:pPr>
        <w:pStyle w:val="a7"/>
        <w:rPr>
          <w:highlight w:val="white"/>
        </w:rPr>
      </w:pPr>
      <w:r w:rsidRPr="00D520A6">
        <w:rPr>
          <w:highlight w:val="white"/>
        </w:rPr>
        <w:t>(говорит вяло)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Кинул братик?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химик</w:t>
      </w:r>
    </w:p>
    <w:p w:rsidR="00926732" w:rsidRPr="00D520A6" w:rsidRDefault="00926732" w:rsidP="00926732">
      <w:pPr>
        <w:pStyle w:val="a7"/>
        <w:rPr>
          <w:highlight w:val="white"/>
        </w:rPr>
      </w:pPr>
      <w:r w:rsidRPr="00D520A6">
        <w:rPr>
          <w:highlight w:val="white"/>
        </w:rPr>
        <w:t>(заикается)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Заааамолчи Оль.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ольга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Ну, он всегда такой был. Вместо того, что бы за тебя заступаться смеялся вместе со всеми.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химик</w:t>
      </w:r>
    </w:p>
    <w:p w:rsidR="00926732" w:rsidRPr="00D520A6" w:rsidRDefault="00926732" w:rsidP="00926732">
      <w:pPr>
        <w:pStyle w:val="a7"/>
        <w:rPr>
          <w:highlight w:val="white"/>
        </w:rPr>
      </w:pPr>
      <w:r w:rsidRPr="00D520A6">
        <w:rPr>
          <w:highlight w:val="white"/>
        </w:rPr>
        <w:t>(заикаясь)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Ты зааааткнёшься или нет?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ольга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Почему опять заикаешься?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химик</w:t>
      </w:r>
    </w:p>
    <w:p w:rsidR="00926732" w:rsidRPr="00D520A6" w:rsidRDefault="00926732" w:rsidP="00926732">
      <w:pPr>
        <w:pStyle w:val="a7"/>
        <w:rPr>
          <w:highlight w:val="white"/>
        </w:rPr>
      </w:pPr>
      <w:r w:rsidRPr="00D520A6">
        <w:rPr>
          <w:highlight w:val="white"/>
        </w:rPr>
        <w:t>(заикаясь)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 xml:space="preserve">Приход заканчивается, из-за нервов всё. </w:t>
      </w:r>
      <w:r w:rsidR="007F1DE3" w:rsidRPr="00D520A6">
        <w:rPr>
          <w:highlight w:val="white"/>
        </w:rPr>
        <w:t>Из-за адреналина.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ольга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Надо тебе завязывать Олежек. Ты так долго не протянешь. Ты сегодня уже столько раз кололся.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6D751E" w:rsidRDefault="006D751E" w:rsidP="00926732">
      <w:pPr>
        <w:pStyle w:val="a6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lastRenderedPageBreak/>
        <w:t>химик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Ты переживаешь?</w:t>
      </w:r>
    </w:p>
    <w:p w:rsidR="00926732" w:rsidRPr="00D520A6" w:rsidRDefault="00926732" w:rsidP="00926732">
      <w:pPr>
        <w:pStyle w:val="a6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ольга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Ну</w:t>
      </w:r>
      <w:r w:rsidR="007B5FB6" w:rsidRPr="00D520A6">
        <w:rPr>
          <w:highlight w:val="white"/>
        </w:rPr>
        <w:t>,</w:t>
      </w:r>
      <w:r w:rsidRPr="00D520A6">
        <w:rPr>
          <w:highlight w:val="white"/>
        </w:rPr>
        <w:t xml:space="preserve"> </w:t>
      </w:r>
      <w:r w:rsidR="007F1DE3" w:rsidRPr="00D520A6">
        <w:rPr>
          <w:highlight w:val="white"/>
        </w:rPr>
        <w:t>немного</w:t>
      </w:r>
      <w:r w:rsidRPr="00D520A6">
        <w:rPr>
          <w:highlight w:val="white"/>
        </w:rPr>
        <w:t>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Химик бросает телефон и пригибается к Ольге. Он обнимает её.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химик</w:t>
      </w:r>
    </w:p>
    <w:p w:rsidR="00926732" w:rsidRPr="00D520A6" w:rsidRDefault="00926732" w:rsidP="00926732">
      <w:pPr>
        <w:pStyle w:val="a7"/>
        <w:rPr>
          <w:highlight w:val="white"/>
        </w:rPr>
      </w:pPr>
      <w:r w:rsidRPr="00D520A6">
        <w:rPr>
          <w:highlight w:val="white"/>
        </w:rPr>
        <w:t>(уткнувшись Ольге в шею)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Обними меня.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ольга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Не могу.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Химик быстро открывает наручники с обеих рук.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Ольга еле-еле протягивает руки, что бы обнять Химика.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ольга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Сил нет.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Ольга одной рукой обнимает Химика, а другую в бессилии опускает, и болтающаяся часть наручника ударяет об пол, близко к тому месту на полу где стоят баллончики.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Химик поворачивает взгляд в ту сторону, где наручники задели баллончик. Он смотрит на руку Ольги. Он приподнимает голову и смотрит на Ольгу.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ольга</w:t>
      </w:r>
    </w:p>
    <w:p w:rsidR="00926732" w:rsidRPr="00D520A6" w:rsidRDefault="00926732" w:rsidP="00926732">
      <w:pPr>
        <w:pStyle w:val="a3"/>
        <w:ind w:left="2126" w:right="2126"/>
        <w:rPr>
          <w:highlight w:val="white"/>
        </w:rPr>
      </w:pPr>
      <w:r w:rsidRPr="00D520A6">
        <w:rPr>
          <w:highlight w:val="white"/>
        </w:rPr>
        <w:t>Нет. Ты не правильно меня понял. Я ничего не хотела!</w:t>
      </w:r>
    </w:p>
    <w:p w:rsidR="00926732" w:rsidRPr="00D520A6" w:rsidRDefault="00926732" w:rsidP="00926732">
      <w:pPr>
        <w:pStyle w:val="a6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химик</w:t>
      </w:r>
    </w:p>
    <w:p w:rsidR="00926732" w:rsidRPr="00D520A6" w:rsidRDefault="00926732" w:rsidP="00926732">
      <w:pPr>
        <w:pStyle w:val="a7"/>
        <w:rPr>
          <w:highlight w:val="white"/>
        </w:rPr>
      </w:pPr>
      <w:r w:rsidRPr="00D520A6">
        <w:rPr>
          <w:highlight w:val="white"/>
        </w:rPr>
        <w:t>(вздыхая и приподнимаясь)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Приииидётся усыпить.</w:t>
      </w:r>
      <w:r w:rsidR="00B3570C" w:rsidRPr="00D520A6">
        <w:rPr>
          <w:highlight w:val="white"/>
        </w:rPr>
        <w:t xml:space="preserve"> 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3"/>
        <w:tabs>
          <w:tab w:val="left" w:pos="1365"/>
        </w:tabs>
        <w:rPr>
          <w:highlight w:val="white"/>
        </w:rPr>
      </w:pPr>
      <w:r w:rsidRPr="00D520A6">
        <w:rPr>
          <w:highlight w:val="white"/>
        </w:rPr>
        <w:t xml:space="preserve">Ольга со вздохом и, как будто из последних сил обматывает второй рукой отцепленную часть наручника на шее у Химика. </w:t>
      </w:r>
    </w:p>
    <w:p w:rsidR="00926732" w:rsidRPr="00D520A6" w:rsidRDefault="00926732" w:rsidP="00926732">
      <w:pPr>
        <w:pStyle w:val="a3"/>
        <w:tabs>
          <w:tab w:val="left" w:pos="1365"/>
        </w:tabs>
        <w:rPr>
          <w:highlight w:val="white"/>
        </w:rPr>
      </w:pPr>
    </w:p>
    <w:p w:rsidR="00926732" w:rsidRPr="00D520A6" w:rsidRDefault="00926732" w:rsidP="00926732">
      <w:pPr>
        <w:pStyle w:val="a3"/>
        <w:tabs>
          <w:tab w:val="left" w:pos="1365"/>
        </w:tabs>
        <w:rPr>
          <w:highlight w:val="white"/>
        </w:rPr>
      </w:pPr>
      <w:r w:rsidRPr="00D520A6">
        <w:rPr>
          <w:highlight w:val="white"/>
        </w:rPr>
        <w:t xml:space="preserve">Химик в ответ, спокойно улыбается и хватает её руку. </w:t>
      </w:r>
    </w:p>
    <w:p w:rsidR="00926732" w:rsidRPr="00D520A6" w:rsidRDefault="00926732" w:rsidP="00926732">
      <w:pPr>
        <w:pStyle w:val="a3"/>
        <w:tabs>
          <w:tab w:val="left" w:pos="1365"/>
        </w:tabs>
        <w:rPr>
          <w:highlight w:val="white"/>
        </w:rPr>
      </w:pPr>
    </w:p>
    <w:p w:rsidR="00926732" w:rsidRPr="00D520A6" w:rsidRDefault="00926732" w:rsidP="00926732">
      <w:pPr>
        <w:pStyle w:val="a3"/>
        <w:tabs>
          <w:tab w:val="left" w:pos="1365"/>
        </w:tabs>
        <w:rPr>
          <w:highlight w:val="white"/>
        </w:rPr>
      </w:pPr>
      <w:r w:rsidRPr="00D520A6">
        <w:rPr>
          <w:highlight w:val="white"/>
        </w:rPr>
        <w:t>Ольга вяло и нелепо второй рукой пытается схватить наручник, таким образом, что бы цепь замоталась на шее у него. Но её движения вялые и Химик без эмоций просто одёргивает её руки.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Химик спрыгивает с кровати и берёт спрей.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lastRenderedPageBreak/>
        <w:t xml:space="preserve">Он брызгает на неё спреем и </w:t>
      </w:r>
      <w:r w:rsidR="00D520A6" w:rsidRPr="00D520A6">
        <w:rPr>
          <w:highlight w:val="white"/>
        </w:rPr>
        <w:t>Ольга</w:t>
      </w:r>
      <w:r w:rsidRPr="00D520A6">
        <w:rPr>
          <w:highlight w:val="white"/>
        </w:rPr>
        <w:t xml:space="preserve"> выключается. 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Химик садится на стул рядом с ней и смотри на неё.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 xml:space="preserve">Он подходит к столу и дрожащими руками достаёт ампулы. 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Набирает зелёную жидкость в шприц и делает себе укол.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Он подходит к кровати и снова садится рядом с Ольгой. Он дотрагивается до её тела.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D520A6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 xml:space="preserve">Наркотический приход начинает своё действие и у Химика опускается голова, как будто он кивает. </w:t>
      </w:r>
    </w:p>
    <w:p w:rsidR="00D520A6" w:rsidRPr="00D520A6" w:rsidRDefault="00D520A6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 xml:space="preserve">У него закрыты глаза. Он пытается поднять голову, но она как чугунная снова опускается. 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Кое-как открыв глаза, он смотрит на часы, время 19.00.</w:t>
      </w:r>
    </w:p>
    <w:p w:rsidR="00B3570C" w:rsidRPr="00D520A6" w:rsidRDefault="00B3570C" w:rsidP="00926732">
      <w:pPr>
        <w:pStyle w:val="a3"/>
        <w:rPr>
          <w:highlight w:val="white"/>
        </w:rPr>
      </w:pPr>
    </w:p>
    <w:p w:rsidR="00B3570C" w:rsidRPr="00D520A6" w:rsidRDefault="00B3570C" w:rsidP="00926732">
      <w:pPr>
        <w:pStyle w:val="a3"/>
        <w:rPr>
          <w:highlight w:val="white"/>
        </w:rPr>
      </w:pPr>
      <w:r w:rsidRPr="00D520A6">
        <w:rPr>
          <w:highlight w:val="white"/>
        </w:rPr>
        <w:t>Через некоторое время он снова открывает глаза, смотрит на часы и бьёт себя по щекам.</w:t>
      </w:r>
    </w:p>
    <w:p w:rsidR="00926732" w:rsidRPr="003167DC" w:rsidRDefault="00926732" w:rsidP="00926732">
      <w:pPr>
        <w:rPr>
          <w:i/>
          <w:color w:val="00B050"/>
          <w:u w:val="single"/>
        </w:rPr>
      </w:pPr>
    </w:p>
    <w:p w:rsidR="00926732" w:rsidRPr="00D520A6" w:rsidRDefault="00926732" w:rsidP="00926732">
      <w:pPr>
        <w:pStyle w:val="a4"/>
        <w:rPr>
          <w:highlight w:val="white"/>
        </w:rPr>
      </w:pPr>
      <w:r w:rsidRPr="00D520A6">
        <w:rPr>
          <w:highlight w:val="white"/>
        </w:rPr>
        <w:t>ИНТ. автомобиль миши - вечер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Миша ведет машину.</w:t>
      </w:r>
      <w:r w:rsidR="00346CBB" w:rsidRPr="00D520A6">
        <w:rPr>
          <w:highlight w:val="white"/>
        </w:rPr>
        <w:t xml:space="preserve"> Андрей едет</w:t>
      </w:r>
      <w:r w:rsidR="007B5FB6" w:rsidRPr="00D520A6">
        <w:rPr>
          <w:highlight w:val="white"/>
        </w:rPr>
        <w:t>,</w:t>
      </w:r>
      <w:r w:rsidR="00346CBB" w:rsidRPr="00D520A6">
        <w:rPr>
          <w:highlight w:val="white"/>
        </w:rPr>
        <w:t xml:space="preserve"> повернувшись от Миши к стеклу.</w:t>
      </w:r>
    </w:p>
    <w:p w:rsidR="00926732" w:rsidRPr="00D520A6" w:rsidRDefault="00926732" w:rsidP="00926732">
      <w:pPr>
        <w:pStyle w:val="a6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миша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Как ты так хладнокровие и рассудок потерял? Ты человек, который на профессиональном ринге выступал. Взял и скинул 8 лямов?  А если они загасятся сейчас?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андрей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>Не загасились же? Едем на выкуп.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миша</w:t>
      </w:r>
    </w:p>
    <w:p w:rsidR="00926732" w:rsidRPr="00D520A6" w:rsidRDefault="00926732" w:rsidP="00926732">
      <w:pPr>
        <w:pStyle w:val="a3"/>
        <w:ind w:left="2126" w:right="2126"/>
        <w:rPr>
          <w:highlight w:val="white"/>
        </w:rPr>
      </w:pPr>
      <w:r w:rsidRPr="00D520A6">
        <w:rPr>
          <w:highlight w:val="white"/>
        </w:rPr>
        <w:t>Очень странные злодеи, ну очень. И на деньги нагрузили и ещё раз хотят, либо они честные, либо больные.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Миша останавливает машину и осматривается.</w:t>
      </w:r>
    </w:p>
    <w:p w:rsidR="00926732" w:rsidRPr="00D520A6" w:rsidRDefault="00926732" w:rsidP="00926732">
      <w:pPr>
        <w:pStyle w:val="a5"/>
        <w:rPr>
          <w:highlight w:val="white"/>
        </w:rPr>
      </w:pPr>
    </w:p>
    <w:p w:rsidR="00926732" w:rsidRPr="00D520A6" w:rsidRDefault="00926732" w:rsidP="00926732">
      <w:pPr>
        <w:pStyle w:val="a6"/>
        <w:rPr>
          <w:highlight w:val="white"/>
        </w:rPr>
      </w:pPr>
      <w:r w:rsidRPr="00D520A6">
        <w:rPr>
          <w:highlight w:val="white"/>
        </w:rPr>
        <w:t>миша</w:t>
      </w:r>
    </w:p>
    <w:p w:rsidR="00926732" w:rsidRPr="00D520A6" w:rsidRDefault="00926732" w:rsidP="00926732">
      <w:pPr>
        <w:pStyle w:val="a7"/>
        <w:rPr>
          <w:highlight w:val="white"/>
        </w:rPr>
      </w:pPr>
      <w:r w:rsidRPr="00D520A6">
        <w:rPr>
          <w:highlight w:val="white"/>
        </w:rPr>
        <w:t>(показывает Андрею окрестность)</w:t>
      </w:r>
    </w:p>
    <w:p w:rsidR="00926732" w:rsidRPr="00D520A6" w:rsidRDefault="00926732" w:rsidP="00926732">
      <w:pPr>
        <w:pStyle w:val="a5"/>
        <w:rPr>
          <w:highlight w:val="white"/>
        </w:rPr>
      </w:pPr>
      <w:r w:rsidRPr="00D520A6">
        <w:rPr>
          <w:highlight w:val="white"/>
        </w:rPr>
        <w:t xml:space="preserve">Слушай и смотри. Опера мои врежутся там чуть далее, </w:t>
      </w:r>
      <w:r w:rsidRPr="00D520A6">
        <w:rPr>
          <w:highlight w:val="white"/>
        </w:rPr>
        <w:lastRenderedPageBreak/>
        <w:t xml:space="preserve">создадут пробку, я на другой стороне буду, вон там буду стоять. </w:t>
      </w:r>
      <w:r w:rsidR="00B3570C" w:rsidRPr="00D520A6">
        <w:rPr>
          <w:highlight w:val="white"/>
        </w:rPr>
        <w:t>Один</w:t>
      </w:r>
      <w:r w:rsidRPr="00D520A6">
        <w:rPr>
          <w:highlight w:val="white"/>
        </w:rPr>
        <w:t>, типа на сломанной машине рядом с тобой будет.</w:t>
      </w:r>
    </w:p>
    <w:p w:rsidR="00926732" w:rsidRPr="00D520A6" w:rsidRDefault="00926732" w:rsidP="00926732">
      <w:pPr>
        <w:pStyle w:val="a3"/>
        <w:rPr>
          <w:highlight w:val="white"/>
        </w:rPr>
      </w:pPr>
    </w:p>
    <w:p w:rsidR="00926732" w:rsidRPr="00D520A6" w:rsidRDefault="00926732" w:rsidP="00926732">
      <w:pPr>
        <w:pStyle w:val="a3"/>
        <w:rPr>
          <w:highlight w:val="white"/>
        </w:rPr>
      </w:pPr>
      <w:r w:rsidRPr="00D520A6">
        <w:rPr>
          <w:highlight w:val="white"/>
        </w:rPr>
        <w:t>Андрей выходит из машины.</w:t>
      </w:r>
    </w:p>
    <w:p w:rsidR="00926732" w:rsidRPr="002D1814" w:rsidRDefault="00926732" w:rsidP="00926732">
      <w:pPr>
        <w:pStyle w:val="a4"/>
        <w:rPr>
          <w:b/>
          <w:highlight w:val="white"/>
        </w:rPr>
      </w:pPr>
    </w:p>
    <w:p w:rsidR="00926732" w:rsidRPr="00F54694" w:rsidRDefault="00926732" w:rsidP="00926732">
      <w:pPr>
        <w:pStyle w:val="a4"/>
        <w:rPr>
          <w:highlight w:val="white"/>
        </w:rPr>
      </w:pPr>
      <w:r w:rsidRPr="00F54694">
        <w:rPr>
          <w:highlight w:val="white"/>
        </w:rPr>
        <w:t>нат. транспортная развязка - вечер</w:t>
      </w:r>
    </w:p>
    <w:p w:rsidR="00926732" w:rsidRPr="00F54694" w:rsidRDefault="00926732" w:rsidP="00926732">
      <w:pPr>
        <w:pStyle w:val="a3"/>
        <w:rPr>
          <w:highlight w:val="white"/>
        </w:rPr>
      </w:pPr>
    </w:p>
    <w:p w:rsidR="00926732" w:rsidRPr="00F54694" w:rsidRDefault="00926732" w:rsidP="00926732">
      <w:pPr>
        <w:pStyle w:val="a3"/>
        <w:rPr>
          <w:highlight w:val="white"/>
        </w:rPr>
      </w:pPr>
      <w:r w:rsidRPr="00F54694">
        <w:rPr>
          <w:highlight w:val="white"/>
        </w:rPr>
        <w:t>Эстакада над широким проспектом. К нему примыкает узкая дорога на перекрёстке, с которой заправка. На этой заправке останавливается Руслан, выходит из машины и открывает капот.</w:t>
      </w:r>
    </w:p>
    <w:p w:rsidR="00926732" w:rsidRPr="00F54694" w:rsidRDefault="00926732" w:rsidP="00926732">
      <w:pPr>
        <w:pStyle w:val="a3"/>
        <w:rPr>
          <w:highlight w:val="white"/>
        </w:rPr>
      </w:pPr>
    </w:p>
    <w:p w:rsidR="00926732" w:rsidRPr="00F54694" w:rsidRDefault="00926732" w:rsidP="00926732">
      <w:pPr>
        <w:pStyle w:val="a3"/>
        <w:rPr>
          <w:highlight w:val="white"/>
        </w:rPr>
      </w:pPr>
      <w:r w:rsidRPr="00F54694">
        <w:rPr>
          <w:highlight w:val="white"/>
        </w:rPr>
        <w:t xml:space="preserve">На разделительной полосе проспекта забор </w:t>
      </w:r>
      <w:r w:rsidR="00AA28C6">
        <w:rPr>
          <w:highlight w:val="white"/>
        </w:rPr>
        <w:t>–</w:t>
      </w:r>
      <w:r w:rsidRPr="00F54694">
        <w:rPr>
          <w:highlight w:val="white"/>
        </w:rPr>
        <w:t xml:space="preserve"> </w:t>
      </w:r>
      <w:r w:rsidR="00AA28C6">
        <w:rPr>
          <w:highlight w:val="white"/>
        </w:rPr>
        <w:t xml:space="preserve">разделительное </w:t>
      </w:r>
      <w:r w:rsidRPr="00F54694">
        <w:rPr>
          <w:highlight w:val="white"/>
        </w:rPr>
        <w:t>металлическое заграждение с проёмами.</w:t>
      </w:r>
    </w:p>
    <w:p w:rsidR="00926732" w:rsidRPr="00F54694" w:rsidRDefault="00926732" w:rsidP="00926732">
      <w:pPr>
        <w:pStyle w:val="a3"/>
        <w:rPr>
          <w:highlight w:val="white"/>
        </w:rPr>
      </w:pPr>
    </w:p>
    <w:p w:rsidR="00926732" w:rsidRPr="00F54694" w:rsidRDefault="00926732" w:rsidP="00926732">
      <w:pPr>
        <w:pStyle w:val="a3"/>
        <w:rPr>
          <w:highlight w:val="white"/>
        </w:rPr>
      </w:pPr>
      <w:r w:rsidRPr="00F54694">
        <w:rPr>
          <w:highlight w:val="white"/>
        </w:rPr>
        <w:t>Андрей со спортивной сумкой стоит внизу около этого перекрестка.</w:t>
      </w:r>
    </w:p>
    <w:p w:rsidR="00926732" w:rsidRPr="00F54694" w:rsidRDefault="00926732" w:rsidP="00926732">
      <w:pPr>
        <w:pStyle w:val="a3"/>
        <w:rPr>
          <w:highlight w:val="white"/>
        </w:rPr>
      </w:pPr>
    </w:p>
    <w:p w:rsidR="00D520A6" w:rsidRPr="00F54694" w:rsidRDefault="00926732" w:rsidP="00926732">
      <w:pPr>
        <w:pStyle w:val="a3"/>
        <w:rPr>
          <w:highlight w:val="white"/>
        </w:rPr>
      </w:pPr>
      <w:r w:rsidRPr="00F54694">
        <w:rPr>
          <w:highlight w:val="white"/>
        </w:rPr>
        <w:t xml:space="preserve">Чуть далее от моста по ходу движения в центр на проспекте, две машины оперативников, стоят притёршись крыльями, имитируя ДТП. Притёрлись практически ювелирно и без последствий. </w:t>
      </w:r>
    </w:p>
    <w:p w:rsidR="00D520A6" w:rsidRPr="00F54694" w:rsidRDefault="00D520A6" w:rsidP="00926732">
      <w:pPr>
        <w:pStyle w:val="a3"/>
        <w:rPr>
          <w:highlight w:val="white"/>
        </w:rPr>
      </w:pPr>
    </w:p>
    <w:p w:rsidR="00926732" w:rsidRPr="00F54694" w:rsidRDefault="00926732" w:rsidP="00926732">
      <w:pPr>
        <w:pStyle w:val="a3"/>
        <w:rPr>
          <w:highlight w:val="white"/>
        </w:rPr>
      </w:pPr>
      <w:r w:rsidRPr="00F54694">
        <w:rPr>
          <w:highlight w:val="white"/>
        </w:rPr>
        <w:t>Сзади них, понемногу  скапливается пробка.</w:t>
      </w:r>
    </w:p>
    <w:p w:rsidR="00926732" w:rsidRPr="00F54694" w:rsidRDefault="00926732" w:rsidP="00926732">
      <w:pPr>
        <w:pStyle w:val="a3"/>
        <w:rPr>
          <w:highlight w:val="white"/>
        </w:rPr>
      </w:pPr>
    </w:p>
    <w:p w:rsidR="00926732" w:rsidRPr="00F54694" w:rsidRDefault="00926732" w:rsidP="00926732">
      <w:pPr>
        <w:pStyle w:val="a3"/>
        <w:rPr>
          <w:highlight w:val="white"/>
        </w:rPr>
      </w:pPr>
      <w:r w:rsidRPr="00F54694">
        <w:rPr>
          <w:highlight w:val="white"/>
        </w:rPr>
        <w:t xml:space="preserve">Андрей топчется, ходит по кругу, весь на нервах. </w:t>
      </w:r>
    </w:p>
    <w:p w:rsidR="00B3570C" w:rsidRPr="00F54694" w:rsidRDefault="00B3570C" w:rsidP="00926732">
      <w:pPr>
        <w:pStyle w:val="a3"/>
        <w:rPr>
          <w:highlight w:val="white"/>
        </w:rPr>
      </w:pPr>
    </w:p>
    <w:p w:rsidR="00926732" w:rsidRPr="00F54694" w:rsidRDefault="00926732" w:rsidP="00926732">
      <w:pPr>
        <w:pStyle w:val="a3"/>
        <w:rPr>
          <w:highlight w:val="white"/>
        </w:rPr>
      </w:pPr>
      <w:r w:rsidRPr="00F54694">
        <w:rPr>
          <w:highlight w:val="white"/>
        </w:rPr>
        <w:t xml:space="preserve">На другой стороне проспекта, на автобусной остановке выходит из машины Миша и садится на </w:t>
      </w:r>
      <w:r w:rsidR="00B3570C" w:rsidRPr="00F54694">
        <w:rPr>
          <w:highlight w:val="white"/>
        </w:rPr>
        <w:t>лавочку</w:t>
      </w:r>
      <w:r w:rsidRPr="00F54694">
        <w:rPr>
          <w:highlight w:val="white"/>
        </w:rPr>
        <w:t>.</w:t>
      </w:r>
    </w:p>
    <w:p w:rsidR="00926732" w:rsidRPr="00F54694" w:rsidRDefault="00926732" w:rsidP="00926732">
      <w:pPr>
        <w:pStyle w:val="a3"/>
        <w:rPr>
          <w:highlight w:val="white"/>
        </w:rPr>
      </w:pPr>
    </w:p>
    <w:p w:rsidR="00926732" w:rsidRPr="00F54694" w:rsidRDefault="00926732" w:rsidP="00926732">
      <w:pPr>
        <w:pStyle w:val="a3"/>
        <w:rPr>
          <w:highlight w:val="white"/>
        </w:rPr>
      </w:pPr>
      <w:r w:rsidRPr="00F54694">
        <w:rPr>
          <w:highlight w:val="white"/>
        </w:rPr>
        <w:t>Андрею звонят на телефон.</w:t>
      </w:r>
    </w:p>
    <w:p w:rsidR="00926732" w:rsidRPr="00F54694" w:rsidRDefault="00926732" w:rsidP="00926732">
      <w:pPr>
        <w:pStyle w:val="a3"/>
        <w:rPr>
          <w:highlight w:val="white"/>
        </w:rPr>
      </w:pPr>
      <w:r w:rsidRPr="00F54694">
        <w:rPr>
          <w:highlight w:val="white"/>
        </w:rPr>
        <w:t xml:space="preserve">  </w:t>
      </w:r>
    </w:p>
    <w:p w:rsidR="00926732" w:rsidRPr="00F54694" w:rsidRDefault="00926732" w:rsidP="00926732">
      <w:pPr>
        <w:pStyle w:val="a6"/>
        <w:rPr>
          <w:highlight w:val="white"/>
        </w:rPr>
      </w:pPr>
      <w:r w:rsidRPr="00F54694">
        <w:rPr>
          <w:highlight w:val="white"/>
        </w:rPr>
        <w:t>андрей</w:t>
      </w:r>
    </w:p>
    <w:p w:rsidR="00926732" w:rsidRPr="00F54694" w:rsidRDefault="00926732" w:rsidP="00926732">
      <w:pPr>
        <w:pStyle w:val="a5"/>
        <w:rPr>
          <w:highlight w:val="white"/>
        </w:rPr>
      </w:pPr>
      <w:r w:rsidRPr="00F54694">
        <w:rPr>
          <w:highlight w:val="white"/>
        </w:rPr>
        <w:t>Алло. Я на месте.</w:t>
      </w:r>
    </w:p>
    <w:p w:rsidR="00926732" w:rsidRPr="00F54694" w:rsidRDefault="00926732" w:rsidP="00926732">
      <w:pPr>
        <w:pStyle w:val="a5"/>
        <w:rPr>
          <w:highlight w:val="white"/>
        </w:rPr>
      </w:pPr>
    </w:p>
    <w:p w:rsidR="00926732" w:rsidRPr="00F54694" w:rsidRDefault="00926732" w:rsidP="00926732">
      <w:pPr>
        <w:pStyle w:val="a6"/>
        <w:rPr>
          <w:highlight w:val="white"/>
        </w:rPr>
      </w:pPr>
      <w:r w:rsidRPr="00F54694">
        <w:rPr>
          <w:highlight w:val="white"/>
        </w:rPr>
        <w:t>голос из телефона</w:t>
      </w:r>
    </w:p>
    <w:p w:rsidR="00926732" w:rsidRPr="00F54694" w:rsidRDefault="00926732" w:rsidP="00926732">
      <w:pPr>
        <w:pStyle w:val="a5"/>
        <w:rPr>
          <w:highlight w:val="white"/>
        </w:rPr>
      </w:pPr>
      <w:r w:rsidRPr="00F54694">
        <w:rPr>
          <w:highlight w:val="white"/>
        </w:rPr>
        <w:t xml:space="preserve">Трубку не клади, если связь прервётся, и ты сразу же второй </w:t>
      </w:r>
      <w:r w:rsidR="00D520A6" w:rsidRPr="00F54694">
        <w:rPr>
          <w:highlight w:val="white"/>
        </w:rPr>
        <w:t xml:space="preserve">свой запасной </w:t>
      </w:r>
      <w:r w:rsidR="00AA28C6">
        <w:rPr>
          <w:highlight w:val="white"/>
        </w:rPr>
        <w:t xml:space="preserve">телефон </w:t>
      </w:r>
      <w:r w:rsidRPr="00F54694">
        <w:rPr>
          <w:highlight w:val="white"/>
        </w:rPr>
        <w:t xml:space="preserve">не включишь, как договаривались…, то обмен </w:t>
      </w:r>
      <w:r w:rsidR="00AA28C6">
        <w:rPr>
          <w:highlight w:val="white"/>
        </w:rPr>
        <w:t xml:space="preserve">сразу </w:t>
      </w:r>
      <w:r w:rsidRPr="00F54694">
        <w:rPr>
          <w:highlight w:val="white"/>
        </w:rPr>
        <w:t>отменяется.</w:t>
      </w:r>
    </w:p>
    <w:p w:rsidR="00926732" w:rsidRPr="00F54694" w:rsidRDefault="00926732" w:rsidP="00926732">
      <w:pPr>
        <w:pStyle w:val="a7"/>
        <w:rPr>
          <w:highlight w:val="white"/>
        </w:rPr>
      </w:pPr>
      <w:r w:rsidRPr="00F54694">
        <w:rPr>
          <w:highlight w:val="white"/>
        </w:rPr>
        <w:t>(говорит очень быстро)</w:t>
      </w:r>
    </w:p>
    <w:p w:rsidR="00926732" w:rsidRPr="00F54694" w:rsidRDefault="00926732" w:rsidP="00926732">
      <w:pPr>
        <w:pStyle w:val="a5"/>
        <w:rPr>
          <w:highlight w:val="white"/>
        </w:rPr>
      </w:pPr>
      <w:r w:rsidRPr="00F54694">
        <w:rPr>
          <w:highlight w:val="white"/>
        </w:rPr>
        <w:t xml:space="preserve">Значит так. Какие-то два дебила врезались и создали пробку. Времени у нас нет, поэтому мы сейчас сделаем крюк и будем с другой </w:t>
      </w:r>
      <w:r w:rsidRPr="00F54694">
        <w:rPr>
          <w:highlight w:val="white"/>
        </w:rPr>
        <w:lastRenderedPageBreak/>
        <w:t>стороны</w:t>
      </w:r>
      <w:r w:rsidR="00D520A6" w:rsidRPr="00F54694">
        <w:rPr>
          <w:highlight w:val="white"/>
        </w:rPr>
        <w:t xml:space="preserve"> дороги</w:t>
      </w:r>
      <w:r w:rsidRPr="00F54694">
        <w:rPr>
          <w:highlight w:val="white"/>
        </w:rPr>
        <w:t xml:space="preserve">. </w:t>
      </w:r>
      <w:r w:rsidR="00AA28C6">
        <w:rPr>
          <w:highlight w:val="white"/>
        </w:rPr>
        <w:t>А пока п</w:t>
      </w:r>
      <w:r w:rsidRPr="00F54694">
        <w:rPr>
          <w:highlight w:val="white"/>
        </w:rPr>
        <w:t>одойди под эстакаду.</w:t>
      </w:r>
    </w:p>
    <w:p w:rsidR="00926732" w:rsidRPr="00F54694" w:rsidRDefault="00926732" w:rsidP="00926732">
      <w:pPr>
        <w:pStyle w:val="a5"/>
        <w:rPr>
          <w:highlight w:val="white"/>
        </w:rPr>
      </w:pPr>
    </w:p>
    <w:p w:rsidR="00926732" w:rsidRPr="00F54694" w:rsidRDefault="00926732" w:rsidP="00926732">
      <w:pPr>
        <w:pStyle w:val="a3"/>
        <w:rPr>
          <w:highlight w:val="white"/>
        </w:rPr>
      </w:pPr>
      <w:r w:rsidRPr="00F54694">
        <w:rPr>
          <w:highlight w:val="white"/>
        </w:rPr>
        <w:t>Андрей идёт под эстакаду.</w:t>
      </w:r>
    </w:p>
    <w:p w:rsidR="00926732" w:rsidRPr="00F54694" w:rsidRDefault="00926732" w:rsidP="00926732">
      <w:pPr>
        <w:pStyle w:val="a3"/>
        <w:rPr>
          <w:highlight w:val="white"/>
        </w:rPr>
      </w:pPr>
    </w:p>
    <w:p w:rsidR="00926732" w:rsidRPr="00F54694" w:rsidRDefault="00926732" w:rsidP="00926732">
      <w:pPr>
        <w:pStyle w:val="a6"/>
        <w:rPr>
          <w:highlight w:val="white"/>
        </w:rPr>
      </w:pPr>
      <w:r w:rsidRPr="00F54694">
        <w:rPr>
          <w:highlight w:val="white"/>
        </w:rPr>
        <w:t>голос из телефона</w:t>
      </w:r>
    </w:p>
    <w:p w:rsidR="00926732" w:rsidRPr="00F54694" w:rsidRDefault="00926732" w:rsidP="00926732">
      <w:pPr>
        <w:pStyle w:val="a5"/>
        <w:rPr>
          <w:highlight w:val="white"/>
        </w:rPr>
      </w:pPr>
      <w:r w:rsidRPr="00F54694">
        <w:rPr>
          <w:highlight w:val="white"/>
        </w:rPr>
        <w:t xml:space="preserve">Видишь </w:t>
      </w:r>
      <w:r w:rsidR="00AA28C6">
        <w:rPr>
          <w:highlight w:val="white"/>
        </w:rPr>
        <w:t>под опорой строительные заграждения</w:t>
      </w:r>
      <w:r w:rsidRPr="00F54694">
        <w:rPr>
          <w:highlight w:val="white"/>
        </w:rPr>
        <w:t>. Иди туда.</w:t>
      </w:r>
    </w:p>
    <w:p w:rsidR="00926732" w:rsidRPr="00F54694" w:rsidRDefault="00926732" w:rsidP="00926732">
      <w:pPr>
        <w:pStyle w:val="a7"/>
        <w:rPr>
          <w:highlight w:val="white"/>
        </w:rPr>
      </w:pPr>
      <w:r w:rsidRPr="00F54694">
        <w:rPr>
          <w:highlight w:val="white"/>
        </w:rPr>
        <w:t xml:space="preserve"> </w:t>
      </w:r>
    </w:p>
    <w:p w:rsidR="00926732" w:rsidRPr="00F54694" w:rsidRDefault="00926732" w:rsidP="00926732">
      <w:pPr>
        <w:pStyle w:val="a3"/>
        <w:rPr>
          <w:highlight w:val="white"/>
        </w:rPr>
      </w:pPr>
      <w:r w:rsidRPr="00F54694">
        <w:rPr>
          <w:highlight w:val="white"/>
        </w:rPr>
        <w:t>Андрей идёт к столбу.</w:t>
      </w:r>
    </w:p>
    <w:p w:rsidR="00926732" w:rsidRPr="002D1814" w:rsidRDefault="00926732" w:rsidP="00926732">
      <w:pPr>
        <w:pStyle w:val="a3"/>
        <w:rPr>
          <w:b/>
          <w:highlight w:val="white"/>
        </w:rPr>
      </w:pPr>
    </w:p>
    <w:p w:rsidR="00926732" w:rsidRPr="00AA28C6" w:rsidRDefault="00926732" w:rsidP="00926732">
      <w:pPr>
        <w:pStyle w:val="a3"/>
        <w:rPr>
          <w:highlight w:val="white"/>
        </w:rPr>
      </w:pPr>
      <w:r w:rsidRPr="00AA28C6">
        <w:rPr>
          <w:highlight w:val="white"/>
        </w:rPr>
        <w:t>НАТ. У ОПОРЫ ЭСТАКАДЫ – ВЕЧЕР</w:t>
      </w:r>
    </w:p>
    <w:p w:rsidR="00926732" w:rsidRPr="00AA28C6" w:rsidRDefault="00926732" w:rsidP="00926732">
      <w:pPr>
        <w:pStyle w:val="a3"/>
        <w:rPr>
          <w:highlight w:val="white"/>
        </w:rPr>
      </w:pPr>
    </w:p>
    <w:p w:rsidR="00926732" w:rsidRPr="00AA28C6" w:rsidRDefault="00926732" w:rsidP="00926732">
      <w:pPr>
        <w:pStyle w:val="a3"/>
        <w:rPr>
          <w:highlight w:val="white"/>
        </w:rPr>
      </w:pPr>
      <w:r w:rsidRPr="00AA28C6">
        <w:rPr>
          <w:highlight w:val="white"/>
        </w:rPr>
        <w:t xml:space="preserve">Пробка стала затором. Андрей стоит у опоры с сумкой, не отрываясь от телефона. Рядом с опорой у её основания валяется строительный мусор, сама опора заграждена заборчиками, на заборчике висят </w:t>
      </w:r>
      <w:r w:rsidR="00AA28C6" w:rsidRPr="00AA28C6">
        <w:rPr>
          <w:highlight w:val="white"/>
        </w:rPr>
        <w:t xml:space="preserve">оставленные кем-то </w:t>
      </w:r>
      <w:r w:rsidRPr="00AA28C6">
        <w:rPr>
          <w:highlight w:val="white"/>
        </w:rPr>
        <w:t xml:space="preserve">строительные жилетки, как будто только что, здесь велись ремонтные работы. Внутри за заборчиком валяется всякий хлам. </w:t>
      </w:r>
    </w:p>
    <w:p w:rsidR="00AA28C6" w:rsidRPr="00AA28C6" w:rsidRDefault="00AA28C6" w:rsidP="00926732">
      <w:pPr>
        <w:pStyle w:val="a3"/>
        <w:rPr>
          <w:highlight w:val="white"/>
        </w:rPr>
      </w:pPr>
    </w:p>
    <w:p w:rsidR="00926732" w:rsidRPr="00AA28C6" w:rsidRDefault="00926732" w:rsidP="00926732">
      <w:pPr>
        <w:pStyle w:val="a3"/>
        <w:rPr>
          <w:highlight w:val="white"/>
        </w:rPr>
      </w:pPr>
      <w:r w:rsidRPr="00AA28C6">
        <w:rPr>
          <w:highlight w:val="white"/>
        </w:rPr>
        <w:t>На другой стороне дороги, за огороженной разделительной полосой останавливается ВАЗ 2101 в крайнем левом ряду, включается аварийка, из машины выходит человек и открывает</w:t>
      </w:r>
      <w:r w:rsidRPr="002D1814">
        <w:rPr>
          <w:b/>
          <w:highlight w:val="white"/>
        </w:rPr>
        <w:t xml:space="preserve"> </w:t>
      </w:r>
      <w:r w:rsidRPr="00AA28C6">
        <w:rPr>
          <w:highlight w:val="white"/>
        </w:rPr>
        <w:t>капот.</w:t>
      </w:r>
    </w:p>
    <w:p w:rsidR="00926732" w:rsidRPr="002D1814" w:rsidRDefault="00926732" w:rsidP="00926732">
      <w:pPr>
        <w:pStyle w:val="a3"/>
        <w:rPr>
          <w:b/>
          <w:highlight w:val="white"/>
        </w:rPr>
      </w:pPr>
    </w:p>
    <w:p w:rsidR="00926732" w:rsidRPr="00CA2C28" w:rsidRDefault="00926732" w:rsidP="00926732">
      <w:pPr>
        <w:pStyle w:val="a6"/>
        <w:rPr>
          <w:highlight w:val="white"/>
        </w:rPr>
      </w:pPr>
      <w:r w:rsidRPr="00CA2C28">
        <w:rPr>
          <w:highlight w:val="white"/>
        </w:rPr>
        <w:t>голос из телефона</w:t>
      </w:r>
    </w:p>
    <w:p w:rsidR="00926732" w:rsidRPr="00CA2C28" w:rsidRDefault="00926732" w:rsidP="00926732">
      <w:pPr>
        <w:pStyle w:val="a5"/>
        <w:rPr>
          <w:highlight w:val="white"/>
        </w:rPr>
      </w:pPr>
      <w:r w:rsidRPr="00CA2C28">
        <w:rPr>
          <w:highlight w:val="white"/>
        </w:rPr>
        <w:t>Подойди к строительному заборчику.</w:t>
      </w:r>
    </w:p>
    <w:p w:rsidR="00926732" w:rsidRPr="00CA2C28" w:rsidRDefault="00926732" w:rsidP="00926732">
      <w:pPr>
        <w:pStyle w:val="a5"/>
        <w:rPr>
          <w:highlight w:val="white"/>
        </w:rPr>
      </w:pPr>
    </w:p>
    <w:p w:rsidR="00926732" w:rsidRPr="00CA2C28" w:rsidRDefault="00926732" w:rsidP="00926732">
      <w:pPr>
        <w:pStyle w:val="a6"/>
        <w:rPr>
          <w:highlight w:val="white"/>
        </w:rPr>
      </w:pPr>
      <w:r w:rsidRPr="00CA2C28">
        <w:rPr>
          <w:highlight w:val="white"/>
        </w:rPr>
        <w:t>андрей</w:t>
      </w:r>
    </w:p>
    <w:p w:rsidR="00926732" w:rsidRPr="00CA2C28" w:rsidRDefault="00926732" w:rsidP="00926732">
      <w:pPr>
        <w:pStyle w:val="a5"/>
        <w:rPr>
          <w:highlight w:val="white"/>
        </w:rPr>
      </w:pPr>
      <w:r w:rsidRPr="00CA2C28">
        <w:rPr>
          <w:highlight w:val="white"/>
        </w:rPr>
        <w:t>Где Ольга?</w:t>
      </w:r>
    </w:p>
    <w:p w:rsidR="00926732" w:rsidRPr="00CA2C28" w:rsidRDefault="00926732" w:rsidP="00926732">
      <w:pPr>
        <w:pStyle w:val="a5"/>
        <w:rPr>
          <w:highlight w:val="white"/>
        </w:rPr>
      </w:pPr>
    </w:p>
    <w:p w:rsidR="00926732" w:rsidRPr="00CA2C28" w:rsidRDefault="00926732" w:rsidP="00926732">
      <w:pPr>
        <w:pStyle w:val="a6"/>
        <w:rPr>
          <w:highlight w:val="white"/>
        </w:rPr>
      </w:pPr>
      <w:r w:rsidRPr="00CA2C28">
        <w:rPr>
          <w:highlight w:val="white"/>
        </w:rPr>
        <w:t>голос из телефона</w:t>
      </w:r>
    </w:p>
    <w:p w:rsidR="00926732" w:rsidRPr="00CA2C28" w:rsidRDefault="00926732" w:rsidP="00926732">
      <w:pPr>
        <w:pStyle w:val="a5"/>
        <w:rPr>
          <w:highlight w:val="white"/>
        </w:rPr>
      </w:pPr>
      <w:r w:rsidRPr="00CA2C28">
        <w:rPr>
          <w:highlight w:val="white"/>
        </w:rPr>
        <w:t>Сейчас всё надо будет делать быстро. Малейшие промедления и всё прекратим</w:t>
      </w:r>
      <w:r w:rsidR="00AA28C6" w:rsidRPr="00CA2C28">
        <w:rPr>
          <w:highlight w:val="white"/>
        </w:rPr>
        <w:t xml:space="preserve"> и второй раз не приедем</w:t>
      </w:r>
      <w:r w:rsidRPr="00CA2C28">
        <w:rPr>
          <w:highlight w:val="white"/>
        </w:rPr>
        <w:t>. Сейчас подойдёшь к строительному заборчику, и под курткой висит крюк, на него зацепишь сумку и отойдёшь на пару метров, не кладя телефон</w:t>
      </w:r>
      <w:r w:rsidR="00AA28C6" w:rsidRPr="00CA2C28">
        <w:rPr>
          <w:highlight w:val="white"/>
        </w:rPr>
        <w:t>,</w:t>
      </w:r>
      <w:r w:rsidRPr="00CA2C28">
        <w:rPr>
          <w:highlight w:val="white"/>
        </w:rPr>
        <w:t xml:space="preserve"> и мы сразу тебе </w:t>
      </w:r>
      <w:r w:rsidR="00AA28C6" w:rsidRPr="00CA2C28">
        <w:rPr>
          <w:highlight w:val="white"/>
        </w:rPr>
        <w:t>скажем</w:t>
      </w:r>
      <w:r w:rsidRPr="00CA2C28">
        <w:rPr>
          <w:highlight w:val="white"/>
        </w:rPr>
        <w:t xml:space="preserve">, где Ольга. Ты её </w:t>
      </w:r>
      <w:r w:rsidR="00AA28C6" w:rsidRPr="00CA2C28">
        <w:rPr>
          <w:highlight w:val="white"/>
        </w:rPr>
        <w:t>у</w:t>
      </w:r>
      <w:r w:rsidRPr="00CA2C28">
        <w:rPr>
          <w:highlight w:val="white"/>
        </w:rPr>
        <w:t xml:space="preserve">видишь и бежишь к ней в объятия. </w:t>
      </w:r>
      <w:r w:rsidR="00AA28C6" w:rsidRPr="00CA2C28">
        <w:rPr>
          <w:highlight w:val="white"/>
        </w:rPr>
        <w:t xml:space="preserve">Мы за тобой следим. </w:t>
      </w:r>
      <w:r w:rsidRPr="00CA2C28">
        <w:rPr>
          <w:highlight w:val="white"/>
        </w:rPr>
        <w:t xml:space="preserve">Понял? Отойдёшь на пару метров всего лишь, так что если что не </w:t>
      </w:r>
      <w:r w:rsidR="00AA28C6" w:rsidRPr="00CA2C28">
        <w:rPr>
          <w:highlight w:val="white"/>
        </w:rPr>
        <w:t>с</w:t>
      </w:r>
      <w:r w:rsidRPr="00CA2C28">
        <w:rPr>
          <w:highlight w:val="white"/>
        </w:rPr>
        <w:t xml:space="preserve">сы, </w:t>
      </w:r>
      <w:r w:rsidR="00AA28C6" w:rsidRPr="00CA2C28">
        <w:rPr>
          <w:highlight w:val="white"/>
        </w:rPr>
        <w:t xml:space="preserve">не увидишь Ольгу или засомневаешься в нашей честности, </w:t>
      </w:r>
      <w:r w:rsidRPr="00CA2C28">
        <w:rPr>
          <w:highlight w:val="white"/>
        </w:rPr>
        <w:t xml:space="preserve">успеешь </w:t>
      </w:r>
      <w:r w:rsidR="00AA28C6" w:rsidRPr="00CA2C28">
        <w:rPr>
          <w:highlight w:val="white"/>
        </w:rPr>
        <w:t xml:space="preserve">за пару шагов </w:t>
      </w:r>
      <w:r w:rsidRPr="00CA2C28">
        <w:rPr>
          <w:highlight w:val="white"/>
        </w:rPr>
        <w:t>ловэ забрать.</w:t>
      </w:r>
    </w:p>
    <w:p w:rsidR="00926732" w:rsidRPr="00CA2C28" w:rsidRDefault="00926732" w:rsidP="00926732">
      <w:pPr>
        <w:pStyle w:val="a5"/>
        <w:rPr>
          <w:highlight w:val="white"/>
        </w:rPr>
      </w:pPr>
    </w:p>
    <w:p w:rsidR="00926732" w:rsidRPr="00CA2C28" w:rsidRDefault="00926732" w:rsidP="00926732">
      <w:pPr>
        <w:pStyle w:val="a6"/>
        <w:rPr>
          <w:highlight w:val="white"/>
        </w:rPr>
      </w:pPr>
      <w:r w:rsidRPr="00CA2C28">
        <w:rPr>
          <w:highlight w:val="white"/>
        </w:rPr>
        <w:t>андрей</w:t>
      </w:r>
    </w:p>
    <w:p w:rsidR="00926732" w:rsidRPr="00CA2C28" w:rsidRDefault="00926732" w:rsidP="00926732">
      <w:pPr>
        <w:pStyle w:val="a5"/>
        <w:rPr>
          <w:highlight w:val="white"/>
        </w:rPr>
      </w:pPr>
      <w:r w:rsidRPr="00CA2C28">
        <w:rPr>
          <w:highlight w:val="white"/>
        </w:rPr>
        <w:t>Ну, допустим.</w:t>
      </w:r>
    </w:p>
    <w:p w:rsidR="00926732" w:rsidRPr="00CA2C28" w:rsidRDefault="00926732" w:rsidP="00926732">
      <w:pPr>
        <w:pStyle w:val="a5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Андрей подходит к заграждениям и поднимает куртку, он вешает на крюк</w:t>
      </w:r>
      <w:r w:rsidR="00B3570C" w:rsidRPr="00CA2C28">
        <w:rPr>
          <w:highlight w:val="white"/>
        </w:rPr>
        <w:t>, сделанный из проволоки</w:t>
      </w:r>
      <w:r w:rsidRPr="00CA2C28">
        <w:rPr>
          <w:highlight w:val="white"/>
        </w:rPr>
        <w:t xml:space="preserve">. 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 xml:space="preserve">Повесив сумку, Андрей отходит на </w:t>
      </w:r>
      <w:r w:rsidR="00AA28C6" w:rsidRPr="00CA2C28">
        <w:rPr>
          <w:highlight w:val="white"/>
        </w:rPr>
        <w:t>три четыре шага</w:t>
      </w:r>
      <w:r w:rsidRPr="00CA2C28">
        <w:rPr>
          <w:highlight w:val="white"/>
        </w:rPr>
        <w:t>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6"/>
        <w:rPr>
          <w:highlight w:val="white"/>
        </w:rPr>
      </w:pPr>
      <w:r w:rsidRPr="00CA2C28">
        <w:rPr>
          <w:highlight w:val="white"/>
        </w:rPr>
        <w:t>андрей</w:t>
      </w:r>
    </w:p>
    <w:p w:rsidR="00926732" w:rsidRPr="00CA2C28" w:rsidRDefault="00926732" w:rsidP="00926732">
      <w:pPr>
        <w:pStyle w:val="a5"/>
        <w:rPr>
          <w:highlight w:val="white"/>
        </w:rPr>
      </w:pPr>
      <w:r w:rsidRPr="00CA2C28">
        <w:rPr>
          <w:highlight w:val="white"/>
        </w:rPr>
        <w:t xml:space="preserve">Да где Ольга? </w:t>
      </w:r>
    </w:p>
    <w:p w:rsidR="00926732" w:rsidRPr="00CA2C28" w:rsidRDefault="00926732" w:rsidP="00926732">
      <w:pPr>
        <w:pStyle w:val="a5"/>
        <w:rPr>
          <w:highlight w:val="white"/>
        </w:rPr>
      </w:pPr>
    </w:p>
    <w:p w:rsidR="00926732" w:rsidRPr="00CA2C28" w:rsidRDefault="00926732" w:rsidP="00926732">
      <w:pPr>
        <w:pStyle w:val="a6"/>
        <w:rPr>
          <w:highlight w:val="white"/>
        </w:rPr>
      </w:pPr>
      <w:r w:rsidRPr="00CA2C28">
        <w:rPr>
          <w:highlight w:val="white"/>
        </w:rPr>
        <w:t>голос из телефона</w:t>
      </w:r>
    </w:p>
    <w:p w:rsidR="00926732" w:rsidRPr="00CA2C28" w:rsidRDefault="00926732" w:rsidP="00926732">
      <w:pPr>
        <w:pStyle w:val="a5"/>
        <w:rPr>
          <w:highlight w:val="white"/>
        </w:rPr>
      </w:pPr>
      <w:r w:rsidRPr="00CA2C28">
        <w:rPr>
          <w:highlight w:val="white"/>
        </w:rPr>
        <w:t>На другой стороне стоит сломанная машина, видишь…, убитая копейка…, смотри</w:t>
      </w:r>
      <w:r w:rsidR="00AA28C6" w:rsidRPr="00CA2C28">
        <w:rPr>
          <w:highlight w:val="white"/>
        </w:rPr>
        <w:t xml:space="preserve"> туда внимательно</w:t>
      </w:r>
      <w:r w:rsidRPr="00CA2C28">
        <w:rPr>
          <w:highlight w:val="white"/>
        </w:rPr>
        <w:t>, там на заднем сиденье сидит Ольга.</w:t>
      </w:r>
    </w:p>
    <w:p w:rsidR="00926732" w:rsidRPr="00CA2C28" w:rsidRDefault="00926732" w:rsidP="00926732">
      <w:pPr>
        <w:pStyle w:val="a5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 xml:space="preserve">Андрей вглядывается в эту машину. Так как дорогу разделяет барьер, то сквозь проёмы видно плохо, но видно, что сидит женщина в таком же плаще и </w:t>
      </w:r>
      <w:r w:rsidR="00AA28C6" w:rsidRPr="00CA2C28">
        <w:rPr>
          <w:highlight w:val="white"/>
        </w:rPr>
        <w:t>очертаниями похожа на его жену</w:t>
      </w:r>
      <w:r w:rsidRPr="00CA2C28">
        <w:rPr>
          <w:highlight w:val="white"/>
        </w:rPr>
        <w:t>. Она машет ему</w:t>
      </w:r>
      <w:r w:rsidR="00AA28C6" w:rsidRPr="00CA2C28">
        <w:rPr>
          <w:highlight w:val="white"/>
        </w:rPr>
        <w:t xml:space="preserve"> рукой</w:t>
      </w:r>
      <w:r w:rsidRPr="00CA2C28">
        <w:rPr>
          <w:highlight w:val="white"/>
        </w:rPr>
        <w:t>.</w:t>
      </w:r>
    </w:p>
    <w:p w:rsidR="00926732" w:rsidRPr="00CA2C28" w:rsidRDefault="00926732" w:rsidP="00926732">
      <w:pPr>
        <w:pStyle w:val="a5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 xml:space="preserve">Андрей </w:t>
      </w:r>
      <w:r w:rsidR="00AA28C6" w:rsidRPr="00CA2C28">
        <w:rPr>
          <w:highlight w:val="white"/>
        </w:rPr>
        <w:t>делает резкий шаг</w:t>
      </w:r>
      <w:r w:rsidRPr="00CA2C28">
        <w:rPr>
          <w:highlight w:val="white"/>
        </w:rPr>
        <w:t xml:space="preserve"> в ту сторону, потом останавливается, оборачивается и смотрит на сумку.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 xml:space="preserve">Андрей снова смотрит на машину где сидит Ольга. С </w:t>
      </w:r>
      <w:r w:rsidR="00AA28C6" w:rsidRPr="00CA2C28">
        <w:rPr>
          <w:highlight w:val="white"/>
        </w:rPr>
        <w:t xml:space="preserve">машиной </w:t>
      </w:r>
      <w:r w:rsidRPr="00CA2C28">
        <w:rPr>
          <w:highlight w:val="white"/>
        </w:rPr>
        <w:t xml:space="preserve"> поравнялись два мотоциклиста.</w:t>
      </w:r>
      <w:r w:rsidR="00AA28C6" w:rsidRPr="00CA2C28">
        <w:rPr>
          <w:highlight w:val="white"/>
        </w:rPr>
        <w:t xml:space="preserve"> </w:t>
      </w:r>
      <w:r w:rsidRPr="00CA2C28">
        <w:rPr>
          <w:highlight w:val="white"/>
        </w:rPr>
        <w:t>Водитель и пассажир из этой машины садятся на подъехавшие два мотоцикла и уезжают.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AA28C6" w:rsidRPr="00CA2C28" w:rsidRDefault="00AA28C6" w:rsidP="00926732">
      <w:pPr>
        <w:pStyle w:val="a3"/>
        <w:rPr>
          <w:highlight w:val="white"/>
        </w:rPr>
      </w:pPr>
      <w:r w:rsidRPr="00CA2C28">
        <w:rPr>
          <w:highlight w:val="white"/>
        </w:rPr>
        <w:t xml:space="preserve">Несколько толстых металлических проводов, похожих на промышленную проводку проводов, протянуты по всей вертикали опоры эстакады. От самого верха эстакады и прикреплены к перилам. </w:t>
      </w:r>
    </w:p>
    <w:p w:rsidR="00AA28C6" w:rsidRPr="00CA2C28" w:rsidRDefault="00AA28C6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 xml:space="preserve">Сумка резко срывается с заборчика. Под кучей строительного мусора </w:t>
      </w:r>
      <w:r w:rsidR="00AA28C6" w:rsidRPr="00CA2C28">
        <w:rPr>
          <w:highlight w:val="white"/>
        </w:rPr>
        <w:t xml:space="preserve">на земле </w:t>
      </w:r>
      <w:r w:rsidRPr="00CA2C28">
        <w:rPr>
          <w:highlight w:val="white"/>
        </w:rPr>
        <w:t xml:space="preserve">был </w:t>
      </w:r>
      <w:r w:rsidR="00AA28C6" w:rsidRPr="00CA2C28">
        <w:rPr>
          <w:highlight w:val="white"/>
        </w:rPr>
        <w:t>замаскирован</w:t>
      </w:r>
      <w:r w:rsidRPr="00CA2C28">
        <w:rPr>
          <w:highlight w:val="white"/>
        </w:rPr>
        <w:t xml:space="preserve"> трос, к которому был приделан крюк</w:t>
      </w:r>
      <w:r w:rsidR="00AA28C6" w:rsidRPr="00CA2C28">
        <w:rPr>
          <w:highlight w:val="white"/>
        </w:rPr>
        <w:t xml:space="preserve"> из проволоки</w:t>
      </w:r>
      <w:r w:rsidRPr="00CA2C28">
        <w:rPr>
          <w:highlight w:val="white"/>
        </w:rPr>
        <w:t>. Андрей наблюдает за движением сумки, которую кто-то тащит по земле. Потом сумка поднимается наверх по вертикали опор</w:t>
      </w:r>
      <w:r w:rsidR="00AA28C6" w:rsidRPr="00CA2C28">
        <w:rPr>
          <w:highlight w:val="white"/>
        </w:rPr>
        <w:t xml:space="preserve">ы </w:t>
      </w:r>
      <w:r w:rsidRPr="00CA2C28">
        <w:rPr>
          <w:highlight w:val="white"/>
        </w:rPr>
        <w:t xml:space="preserve">эстакады. Андрей видит, что какой-то человек в </w:t>
      </w:r>
      <w:r w:rsidR="00AA28C6" w:rsidRPr="00CA2C28">
        <w:rPr>
          <w:highlight w:val="white"/>
        </w:rPr>
        <w:t xml:space="preserve">чёрной одежде, в шапке и </w:t>
      </w:r>
      <w:r w:rsidRPr="00CA2C28">
        <w:rPr>
          <w:highlight w:val="white"/>
        </w:rPr>
        <w:t>капюшоне, сверху на эстакаде тащит за трос его сумку наверх.</w:t>
      </w:r>
    </w:p>
    <w:p w:rsidR="00926732" w:rsidRPr="00CA2C28" w:rsidRDefault="00926732" w:rsidP="00926732">
      <w:pPr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 xml:space="preserve">Руслан </w:t>
      </w:r>
      <w:r w:rsidR="00AA28C6" w:rsidRPr="00CA2C28">
        <w:rPr>
          <w:highlight w:val="white"/>
        </w:rPr>
        <w:t xml:space="preserve">подбегает к эстакаде, </w:t>
      </w:r>
      <w:r w:rsidRPr="00CA2C28">
        <w:rPr>
          <w:highlight w:val="white"/>
        </w:rPr>
        <w:t xml:space="preserve">стреляет </w:t>
      </w:r>
      <w:r w:rsidR="00B3570C" w:rsidRPr="00CA2C28">
        <w:rPr>
          <w:highlight w:val="white"/>
        </w:rPr>
        <w:t xml:space="preserve">и попадает </w:t>
      </w:r>
      <w:r w:rsidRPr="00CA2C28">
        <w:rPr>
          <w:highlight w:val="white"/>
        </w:rPr>
        <w:t>по опоре.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Андрей достаёт из кармана свой травматический пистолет и бежит к Ольге, через дорогу, маневрируя между машин.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AA28C6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Миша подрывается с лавочки автобусной остановки, где он сидел и стреляет в одного из мотоциклистов.</w:t>
      </w:r>
      <w:r w:rsidR="00AA28C6" w:rsidRPr="00CA2C28">
        <w:rPr>
          <w:highlight w:val="white"/>
        </w:rPr>
        <w:t xml:space="preserve"> </w:t>
      </w:r>
    </w:p>
    <w:p w:rsidR="00AA28C6" w:rsidRPr="00CA2C28" w:rsidRDefault="00AA28C6" w:rsidP="00926732">
      <w:pPr>
        <w:pStyle w:val="a3"/>
        <w:rPr>
          <w:highlight w:val="white"/>
        </w:rPr>
      </w:pPr>
    </w:p>
    <w:p w:rsidR="00926732" w:rsidRPr="00CA2C28" w:rsidRDefault="00AA28C6" w:rsidP="00926732">
      <w:pPr>
        <w:pStyle w:val="a3"/>
        <w:rPr>
          <w:highlight w:val="white"/>
        </w:rPr>
      </w:pPr>
      <w:r w:rsidRPr="00CA2C28">
        <w:rPr>
          <w:highlight w:val="white"/>
        </w:rPr>
        <w:lastRenderedPageBreak/>
        <w:t>Не попав ни по кому, он</w:t>
      </w:r>
      <w:r w:rsidR="00926732" w:rsidRPr="00CA2C28">
        <w:rPr>
          <w:highlight w:val="white"/>
        </w:rPr>
        <w:t xml:space="preserve"> </w:t>
      </w:r>
      <w:r w:rsidRPr="00CA2C28">
        <w:rPr>
          <w:highlight w:val="white"/>
        </w:rPr>
        <w:t xml:space="preserve">сразу </w:t>
      </w:r>
      <w:r w:rsidR="00926732" w:rsidRPr="00CA2C28">
        <w:rPr>
          <w:highlight w:val="white"/>
        </w:rPr>
        <w:t>бежит за руль своей машины и уезжает в погоню.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Человек, поднявший наверх сумку, пропадает из виду.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Руслан, садится в машину и стартует в ту сторону, куда предположительно мог поехать человек, поднявший сумку.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НАТ. ДОРОГА ПРОТИВОПОЛОЖНАЯ СТОРОНА – ВЕЧЕР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Андрей подбегает к машине и встаёт, как вкопанный.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В плаще его жены, сидит ПЬЯНАЯ ЖЕНЩИНА (</w:t>
      </w:r>
      <w:r w:rsidR="00CA2C28" w:rsidRPr="00CA2C28">
        <w:rPr>
          <w:highlight w:val="white"/>
        </w:rPr>
        <w:t xml:space="preserve">всё ей лицо, опухшее от запоев и побоев, </w:t>
      </w:r>
      <w:r w:rsidR="00B3570C" w:rsidRPr="00CA2C28">
        <w:rPr>
          <w:highlight w:val="white"/>
        </w:rPr>
        <w:t>40</w:t>
      </w:r>
      <w:r w:rsidRPr="00CA2C28">
        <w:rPr>
          <w:highlight w:val="white"/>
        </w:rPr>
        <w:t>лет).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Он открывает дверь машины и дрожащей рукой снимает с неё парик.</w:t>
      </w:r>
    </w:p>
    <w:p w:rsidR="00AA28C6" w:rsidRPr="00CA2C28" w:rsidRDefault="00AA28C6" w:rsidP="00926732">
      <w:pPr>
        <w:pStyle w:val="a3"/>
        <w:rPr>
          <w:highlight w:val="white"/>
        </w:rPr>
      </w:pPr>
    </w:p>
    <w:p w:rsidR="00AA28C6" w:rsidRPr="00CA2C28" w:rsidRDefault="00AA28C6" w:rsidP="00926732">
      <w:pPr>
        <w:pStyle w:val="a3"/>
        <w:rPr>
          <w:highlight w:val="white"/>
        </w:rPr>
      </w:pPr>
      <w:r w:rsidRPr="00CA2C28">
        <w:rPr>
          <w:highlight w:val="white"/>
        </w:rPr>
        <w:t>Пьяная женщина смотрит на него и улыбается</w:t>
      </w:r>
      <w:r w:rsidR="00CA2C28" w:rsidRPr="00CA2C28">
        <w:rPr>
          <w:highlight w:val="white"/>
        </w:rPr>
        <w:t>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Андрей достаёт пистолет и направляет на неё. Его глаза полны ненависти, он приставляет пистолет к её голове, но потом закрывает дверь машины и пятится назад.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 xml:space="preserve">Андрей, еле передвигая ногами, </w:t>
      </w:r>
      <w:r w:rsidR="00CA2C28" w:rsidRPr="00CA2C28">
        <w:rPr>
          <w:highlight w:val="white"/>
        </w:rPr>
        <w:t xml:space="preserve">бредёт </w:t>
      </w:r>
      <w:r w:rsidRPr="00CA2C28">
        <w:rPr>
          <w:highlight w:val="white"/>
        </w:rPr>
        <w:t xml:space="preserve">сквозь сигналящие ему машины к обочине. 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Кто-то останавливается перед ним и сигналит ему. Андрей в ответ угрожает тому пистолетом</w:t>
      </w:r>
      <w:r w:rsidR="00CA2C28" w:rsidRPr="00CA2C28">
        <w:rPr>
          <w:highlight w:val="white"/>
        </w:rPr>
        <w:t xml:space="preserve"> и водитель успокаивается</w:t>
      </w:r>
      <w:r w:rsidRPr="00CA2C28">
        <w:rPr>
          <w:highlight w:val="white"/>
        </w:rPr>
        <w:t>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CA2C28" w:rsidP="00926732">
      <w:pPr>
        <w:pStyle w:val="a3"/>
        <w:rPr>
          <w:highlight w:val="white"/>
        </w:rPr>
      </w:pPr>
      <w:r w:rsidRPr="00CA2C28">
        <w:rPr>
          <w:highlight w:val="white"/>
        </w:rPr>
        <w:t>У дороги с</w:t>
      </w:r>
      <w:r w:rsidR="00926732" w:rsidRPr="00CA2C28">
        <w:rPr>
          <w:highlight w:val="white"/>
        </w:rPr>
        <w:t xml:space="preserve">обрались </w:t>
      </w:r>
      <w:r w:rsidRPr="00CA2C28">
        <w:rPr>
          <w:highlight w:val="white"/>
        </w:rPr>
        <w:t xml:space="preserve">разные </w:t>
      </w:r>
      <w:r w:rsidR="00926732" w:rsidRPr="00CA2C28">
        <w:rPr>
          <w:highlight w:val="white"/>
        </w:rPr>
        <w:t>зеваки, кто-то смеётся, кто-то испуган</w:t>
      </w:r>
      <w:r w:rsidRPr="00CA2C28">
        <w:rPr>
          <w:highlight w:val="white"/>
        </w:rPr>
        <w:t>но уходит в сторону, кто-то показывает на него пальцем, много кто снимает его на телефон.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 xml:space="preserve">Дойдя до средней полосы, Андрей останавливается и целится наверх эстакады. </w:t>
      </w:r>
      <w:r w:rsidR="00CA2C28" w:rsidRPr="00CA2C28">
        <w:rPr>
          <w:highlight w:val="white"/>
        </w:rPr>
        <w:t>Там никого нет, и он стреляет в ни</w:t>
      </w:r>
      <w:r w:rsidRPr="00CA2C28">
        <w:rPr>
          <w:highlight w:val="white"/>
        </w:rPr>
        <w:t>куда.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Снова волочет ноги к тротуару.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Подойдя к парапету, Андрей садится на землю. Пистолет всё ещё в его руке. Он выглядит полностью отрешённым.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Два опера, имитирующих ДТП подбежали к женщине, переодетую в Ольгу и вытаскивают её оттуда. По её движениям видно, что она пьяная.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Они ведут её к обочине.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Один из этих оперов подходит к Андрею и садится рядом.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6"/>
        <w:rPr>
          <w:highlight w:val="white"/>
        </w:rPr>
      </w:pPr>
      <w:r w:rsidRPr="00CA2C28">
        <w:rPr>
          <w:highlight w:val="white"/>
        </w:rPr>
        <w:t>опер</w:t>
      </w:r>
    </w:p>
    <w:p w:rsidR="00926732" w:rsidRPr="00CA2C28" w:rsidRDefault="00926732" w:rsidP="00926732">
      <w:pPr>
        <w:pStyle w:val="a3"/>
        <w:ind w:left="2126" w:right="2126"/>
        <w:rPr>
          <w:highlight w:val="white"/>
        </w:rPr>
      </w:pPr>
      <w:r w:rsidRPr="00CA2C28">
        <w:rPr>
          <w:highlight w:val="white"/>
        </w:rPr>
        <w:t>Я заберу пистолет.</w:t>
      </w:r>
    </w:p>
    <w:p w:rsidR="00926732" w:rsidRPr="00CA2C28" w:rsidRDefault="00926732" w:rsidP="00926732">
      <w:pPr>
        <w:pStyle w:val="a3"/>
        <w:ind w:right="2126"/>
        <w:rPr>
          <w:highlight w:val="white"/>
        </w:rPr>
      </w:pPr>
    </w:p>
    <w:p w:rsidR="00926732" w:rsidRPr="00CA2C28" w:rsidRDefault="00926732" w:rsidP="00926732">
      <w:pPr>
        <w:pStyle w:val="a3"/>
        <w:ind w:right="2126"/>
        <w:rPr>
          <w:highlight w:val="white"/>
        </w:rPr>
      </w:pPr>
      <w:r w:rsidRPr="00CA2C28">
        <w:rPr>
          <w:highlight w:val="white"/>
        </w:rPr>
        <w:lastRenderedPageBreak/>
        <w:t>Андрей отдаёт.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6"/>
        <w:rPr>
          <w:highlight w:val="white"/>
        </w:rPr>
      </w:pPr>
      <w:r w:rsidRPr="00CA2C28">
        <w:rPr>
          <w:highlight w:val="white"/>
        </w:rPr>
        <w:t>опер</w:t>
      </w:r>
    </w:p>
    <w:p w:rsidR="00926732" w:rsidRPr="00CA2C28" w:rsidRDefault="00926732" w:rsidP="00926732">
      <w:pPr>
        <w:pStyle w:val="a5"/>
        <w:rPr>
          <w:highlight w:val="white"/>
        </w:rPr>
      </w:pPr>
      <w:r w:rsidRPr="00CA2C28">
        <w:rPr>
          <w:highlight w:val="white"/>
        </w:rPr>
        <w:t>Успели созвониться с Мишей, он погнался за байкерами. Шансов мало, но он просил тебя подождать в кафе Терем, где-то рядом оно. Ты знаешь где?</w:t>
      </w:r>
    </w:p>
    <w:p w:rsidR="00926732" w:rsidRPr="00CA2C28" w:rsidRDefault="00926732" w:rsidP="00926732">
      <w:pPr>
        <w:pStyle w:val="a5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Андрей сидит, не в себе, ошарашенный.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6"/>
        <w:rPr>
          <w:highlight w:val="white"/>
        </w:rPr>
      </w:pPr>
      <w:r w:rsidRPr="00CA2C28">
        <w:rPr>
          <w:highlight w:val="white"/>
        </w:rPr>
        <w:t>андрей</w:t>
      </w:r>
    </w:p>
    <w:p w:rsidR="00926732" w:rsidRPr="00CA2C28" w:rsidRDefault="00926732" w:rsidP="00926732">
      <w:pPr>
        <w:pStyle w:val="a3"/>
        <w:ind w:left="2126" w:right="2126"/>
        <w:rPr>
          <w:highlight w:val="white"/>
        </w:rPr>
      </w:pPr>
      <w:r w:rsidRPr="00CA2C28">
        <w:rPr>
          <w:highlight w:val="white"/>
        </w:rPr>
        <w:t>На машине, за байкерами? Он дурак что ли?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Опер треплет его по плечу.</w:t>
      </w:r>
    </w:p>
    <w:p w:rsidR="00926732" w:rsidRPr="00CA2C28" w:rsidRDefault="00926732" w:rsidP="00926732">
      <w:pPr>
        <w:pStyle w:val="a5"/>
        <w:rPr>
          <w:highlight w:val="white"/>
        </w:rPr>
      </w:pPr>
    </w:p>
    <w:p w:rsidR="00926732" w:rsidRPr="00CA2C28" w:rsidRDefault="00926732" w:rsidP="00926732">
      <w:pPr>
        <w:pStyle w:val="a6"/>
        <w:rPr>
          <w:highlight w:val="white"/>
        </w:rPr>
      </w:pPr>
      <w:r w:rsidRPr="00CA2C28">
        <w:rPr>
          <w:highlight w:val="white"/>
        </w:rPr>
        <w:t>опер</w:t>
      </w:r>
    </w:p>
    <w:p w:rsidR="00926732" w:rsidRPr="00CA2C28" w:rsidRDefault="00926732" w:rsidP="00926732">
      <w:pPr>
        <w:pStyle w:val="a5"/>
        <w:rPr>
          <w:highlight w:val="white"/>
        </w:rPr>
      </w:pPr>
      <w:r w:rsidRPr="00CA2C28">
        <w:rPr>
          <w:highlight w:val="white"/>
        </w:rPr>
        <w:t>Держись, всех найдём. Мы поехали допрашивать шмару. Иди в кафе.</w:t>
      </w:r>
    </w:p>
    <w:p w:rsidR="00926732" w:rsidRPr="00CA2C28" w:rsidRDefault="00926732" w:rsidP="00926732">
      <w:pPr>
        <w:pStyle w:val="a5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 xml:space="preserve">Андрей смотрит в сторону кафе, которое стоит вдоль этой дороги, чуть поодаль. </w:t>
      </w:r>
    </w:p>
    <w:p w:rsidR="00926732" w:rsidRPr="00CA2C28" w:rsidRDefault="00926732" w:rsidP="00926732">
      <w:pPr>
        <w:pStyle w:val="a3"/>
        <w:rPr>
          <w:highlight w:val="white"/>
        </w:rPr>
      </w:pPr>
    </w:p>
    <w:p w:rsidR="00926732" w:rsidRPr="00CA2C28" w:rsidRDefault="00926732" w:rsidP="00926732">
      <w:pPr>
        <w:pStyle w:val="a3"/>
        <w:rPr>
          <w:highlight w:val="white"/>
        </w:rPr>
      </w:pPr>
      <w:r w:rsidRPr="00CA2C28">
        <w:rPr>
          <w:highlight w:val="white"/>
        </w:rPr>
        <w:t>Он поднимается и идёт в сторону кафе.</w:t>
      </w:r>
    </w:p>
    <w:p w:rsidR="00926732" w:rsidRPr="003167DC" w:rsidRDefault="00926732" w:rsidP="00926732">
      <w:pPr>
        <w:pStyle w:val="a3"/>
        <w:rPr>
          <w:color w:val="00B050"/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ИНТ. АВТО ЦИРКУЛЯ – ПОЗДНИЙ ВЕЧЕР</w:t>
      </w: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 xml:space="preserve"> </w:t>
      </w: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Циркуль сидит за рулём и тыкает в магнитолу пальцем.</w:t>
      </w:r>
    </w:p>
    <w:p w:rsidR="00926732" w:rsidRPr="005D0E6A" w:rsidRDefault="00926732" w:rsidP="00926732">
      <w:pPr>
        <w:pStyle w:val="a6"/>
        <w:rPr>
          <w:highlight w:val="white"/>
        </w:rPr>
      </w:pP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жанна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Врубай на полную! Зажигаем!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 xml:space="preserve">Достаёт из сумки на заднем сиденье пачку денег и даёт её Жанне. 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циркуль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Ну, давай, приступай.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Жанна опускает голову к его промежности.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Циркуль стартует.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НАТ. ОКОЛО ЮВЕЛИРНОГО МАГАЗИНА – ПОЗДНИЙ ВЕЧЕР:</w:t>
      </w:r>
    </w:p>
    <w:p w:rsidR="00926732" w:rsidRPr="005D0E6A" w:rsidRDefault="00926732" w:rsidP="00926732">
      <w:pPr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Циркуль выходит вместе с Жанной из магазина</w:t>
      </w:r>
      <w:r w:rsidR="005D0E6A" w:rsidRPr="005D0E6A">
        <w:rPr>
          <w:highlight w:val="white"/>
        </w:rPr>
        <w:t xml:space="preserve">. Они оба покачиваются пьяные, Жанна </w:t>
      </w:r>
      <w:r w:rsidRPr="005D0E6A">
        <w:rPr>
          <w:highlight w:val="white"/>
        </w:rPr>
        <w:t xml:space="preserve">поправляет на </w:t>
      </w:r>
      <w:r w:rsidR="005D0E6A" w:rsidRPr="005D0E6A">
        <w:rPr>
          <w:highlight w:val="white"/>
        </w:rPr>
        <w:t>своей груди</w:t>
      </w:r>
      <w:r w:rsidRPr="005D0E6A">
        <w:rPr>
          <w:highlight w:val="white"/>
        </w:rPr>
        <w:t xml:space="preserve"> колье.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5D0E6A" w:rsidP="00926732">
      <w:pPr>
        <w:pStyle w:val="a3"/>
        <w:rPr>
          <w:highlight w:val="white"/>
        </w:rPr>
      </w:pPr>
      <w:r w:rsidRPr="005D0E6A">
        <w:rPr>
          <w:highlight w:val="white"/>
        </w:rPr>
        <w:t>Циркуль</w:t>
      </w:r>
      <w:r w:rsidR="00926732" w:rsidRPr="005D0E6A">
        <w:rPr>
          <w:highlight w:val="white"/>
        </w:rPr>
        <w:t xml:space="preserve"> останавливается и звонит по телефону</w:t>
      </w:r>
      <w:r w:rsidRPr="005D0E6A">
        <w:rPr>
          <w:highlight w:val="white"/>
        </w:rPr>
        <w:t>, д</w:t>
      </w:r>
      <w:r w:rsidR="00926732" w:rsidRPr="005D0E6A">
        <w:rPr>
          <w:highlight w:val="white"/>
        </w:rPr>
        <w:t>олго ждёт ответа.</w:t>
      </w: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lastRenderedPageBreak/>
        <w:t xml:space="preserve"> </w:t>
      </w: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циркуль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>(говорит заплетающимся языком)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Алло Олежик. Прости меня брат.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 xml:space="preserve"> (пауза)</w:t>
      </w:r>
    </w:p>
    <w:p w:rsidR="00926732" w:rsidRPr="005D0E6A" w:rsidRDefault="007C7776" w:rsidP="00926732">
      <w:pPr>
        <w:pStyle w:val="a5"/>
        <w:rPr>
          <w:highlight w:val="white"/>
        </w:rPr>
      </w:pPr>
      <w:r w:rsidRPr="005D0E6A">
        <w:rPr>
          <w:highlight w:val="white"/>
        </w:rPr>
        <w:t>Свалим</w:t>
      </w:r>
      <w:r w:rsidR="00926732" w:rsidRPr="005D0E6A">
        <w:rPr>
          <w:highlight w:val="white"/>
        </w:rPr>
        <w:t xml:space="preserve"> из Москвы. Нас или посадят или убьют. У нас нет шансов, брось Ольгу.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 xml:space="preserve"> (пауза)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Я не хотел тебя кидать. Поехали братик, мы жену тебе найдём, в какой-нибудь провинциальный город уедем. У нас 8 лямов с тобой!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tabs>
          <w:tab w:val="left" w:pos="1365"/>
        </w:tabs>
        <w:rPr>
          <w:highlight w:val="white"/>
        </w:rPr>
      </w:pPr>
      <w:r w:rsidRPr="005D0E6A">
        <w:rPr>
          <w:highlight w:val="white"/>
        </w:rPr>
        <w:t>Жанна садится в авто Циркуля врубает на полную музыку и высовывает ноги в окно. Она достаёт бутылку шампанского и орёт</w:t>
      </w:r>
      <w:r w:rsidR="005D0E6A" w:rsidRPr="005D0E6A">
        <w:rPr>
          <w:highlight w:val="white"/>
        </w:rPr>
        <w:t xml:space="preserve"> бессмысленные призывы,</w:t>
      </w:r>
      <w:r w:rsidRPr="005D0E6A">
        <w:rPr>
          <w:highlight w:val="white"/>
        </w:rPr>
        <w:t xml:space="preserve"> на окружающие машины.</w:t>
      </w: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 xml:space="preserve"> </w:t>
      </w: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циркуль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>(в телефон)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Ты согласен брат?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 xml:space="preserve"> (пауза)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Всё я еду за тобой, собирайся, главное паспорт возьми</w:t>
      </w:r>
      <w:r w:rsidR="005D0E6A" w:rsidRPr="005D0E6A">
        <w:rPr>
          <w:highlight w:val="white"/>
        </w:rPr>
        <w:t>,</w:t>
      </w:r>
      <w:r w:rsidRPr="005D0E6A">
        <w:rPr>
          <w:highlight w:val="white"/>
        </w:rPr>
        <w:t xml:space="preserve"> свой настоящий.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Циркуль садится в машину.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ИНТ АВТО ЦИРКУЛЯ – ПОЗДНИЙ ВЕЧЕР</w:t>
      </w:r>
    </w:p>
    <w:p w:rsidR="00926732" w:rsidRPr="005D0E6A" w:rsidRDefault="00926732" w:rsidP="00926732">
      <w:pPr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Циркуль даёт Жанне телефон.</w:t>
      </w: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 xml:space="preserve"> </w:t>
      </w: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циркуль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Напиши смс, а то у меня расплывается всё в глазах.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Жанна берёт телефон и печатает смс, а Циркуль диктует.</w:t>
      </w: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 xml:space="preserve"> </w:t>
      </w: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циркуль</w:t>
      </w:r>
    </w:p>
    <w:p w:rsidR="00926732" w:rsidRPr="005D0E6A" w:rsidRDefault="005D0E6A" w:rsidP="00926732">
      <w:pPr>
        <w:pStyle w:val="a5"/>
        <w:rPr>
          <w:highlight w:val="white"/>
        </w:rPr>
      </w:pPr>
      <w:r w:rsidRPr="005D0E6A">
        <w:rPr>
          <w:highlight w:val="white"/>
        </w:rPr>
        <w:t>Андрюха</w:t>
      </w:r>
      <w:r w:rsidR="00926732" w:rsidRPr="005D0E6A">
        <w:rPr>
          <w:highlight w:val="white"/>
        </w:rPr>
        <w:t>. Ольга будет завтра утром на проектируемом проезде 1322. В сервисе. Приходи туда с ментами.</w:t>
      </w:r>
      <w:r w:rsidRPr="005D0E6A">
        <w:rPr>
          <w:highlight w:val="white"/>
        </w:rPr>
        <w:t xml:space="preserve"> Извини.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Циркуль вздыхает с облегчением.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6D751E" w:rsidRDefault="006D751E" w:rsidP="00926732">
      <w:pPr>
        <w:pStyle w:val="a6"/>
        <w:rPr>
          <w:highlight w:val="white"/>
        </w:rPr>
      </w:pPr>
    </w:p>
    <w:p w:rsidR="006D751E" w:rsidRDefault="006D751E" w:rsidP="00926732">
      <w:pPr>
        <w:pStyle w:val="a6"/>
        <w:rPr>
          <w:highlight w:val="white"/>
        </w:rPr>
      </w:pP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lastRenderedPageBreak/>
        <w:t>циркуль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>(в окно)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 xml:space="preserve">Едем в Лас-вегас! 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жанна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Туда на машине доедешь, туда только на поезде</w:t>
      </w:r>
      <w:r w:rsidR="005D0E6A" w:rsidRPr="005D0E6A">
        <w:rPr>
          <w:highlight w:val="white"/>
        </w:rPr>
        <w:t xml:space="preserve"> можно</w:t>
      </w:r>
      <w:r w:rsidRPr="005D0E6A">
        <w:rPr>
          <w:highlight w:val="white"/>
        </w:rPr>
        <w:t>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Циркуль стартует и выворачивая в лево врезается в бок, мимо проезжающей машины представительского класса.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Жанна и Циркуль после дтп не расстраиваются, а и истерично смеются.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К машине подходят два ОХРАННИКА (крупных мужчины в строгих костюмах. Вместе с ними подходит Шеф. Он стучится в окно к Циркулю, а в этот момент один из охранников открывает задние двери, осматривает салон и забирает сумку.</w:t>
      </w: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 xml:space="preserve"> </w:t>
      </w: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циркуль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>(говорит заплетаясь Шефу)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Здравствуйте.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>(поворачивается к охраннику)</w:t>
      </w:r>
    </w:p>
    <w:p w:rsidR="00926732" w:rsidRPr="005D0E6A" w:rsidRDefault="005D0E6A" w:rsidP="00926732">
      <w:pPr>
        <w:pStyle w:val="a5"/>
        <w:rPr>
          <w:highlight w:val="white"/>
        </w:rPr>
      </w:pPr>
      <w:r w:rsidRPr="005D0E6A">
        <w:rPr>
          <w:highlight w:val="white"/>
        </w:rPr>
        <w:t>Сумку верни. Э! Мне верни</w:t>
      </w:r>
      <w:r w:rsidR="00926732" w:rsidRPr="005D0E6A">
        <w:rPr>
          <w:highlight w:val="white"/>
        </w:rPr>
        <w:t>. А?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шеф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>(охранникам)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Да он в хлам.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Жанна резко выбегает из машины и, держа в руке пачку денег, убегает во дворы.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НАТ. ДОРОГА – ОКОЛО МАШНЫ ЦИРКУЛЯ - ПОЗДНИЙ ВЕЧЕР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Охранник показывает сумку Шефу.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охранник</w:t>
      </w:r>
    </w:p>
    <w:p w:rsidR="00926732" w:rsidRPr="005D0E6A" w:rsidRDefault="007C7776" w:rsidP="00926732">
      <w:pPr>
        <w:pStyle w:val="a5"/>
        <w:rPr>
          <w:highlight w:val="white"/>
        </w:rPr>
      </w:pPr>
      <w:r w:rsidRPr="005D0E6A">
        <w:rPr>
          <w:highlight w:val="white"/>
        </w:rPr>
        <w:t>В</w:t>
      </w:r>
      <w:r w:rsidR="00926732" w:rsidRPr="005D0E6A">
        <w:rPr>
          <w:highlight w:val="white"/>
        </w:rPr>
        <w:t xml:space="preserve"> сумке полно бабла.</w:t>
      </w:r>
    </w:p>
    <w:p w:rsidR="00926732" w:rsidRPr="005D0E6A" w:rsidRDefault="00926732" w:rsidP="00926732">
      <w:pPr>
        <w:pStyle w:val="a6"/>
        <w:rPr>
          <w:highlight w:val="white"/>
        </w:rPr>
      </w:pP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шеф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Парни пристегните его к рулю.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 xml:space="preserve"> (кладёт ему </w:t>
      </w:r>
      <w:r w:rsidR="007C7776" w:rsidRPr="005D0E6A">
        <w:rPr>
          <w:highlight w:val="white"/>
        </w:rPr>
        <w:t xml:space="preserve">свою </w:t>
      </w:r>
      <w:r w:rsidRPr="005D0E6A">
        <w:rPr>
          <w:highlight w:val="white"/>
        </w:rPr>
        <w:t>визитку в карман)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 xml:space="preserve">Завтра найдёшь меня, будем решать как разруливать </w:t>
      </w:r>
      <w:r w:rsidR="005D0E6A" w:rsidRPr="005D0E6A">
        <w:rPr>
          <w:highlight w:val="white"/>
        </w:rPr>
        <w:t xml:space="preserve">твой </w:t>
      </w:r>
      <w:r w:rsidRPr="005D0E6A">
        <w:rPr>
          <w:highlight w:val="white"/>
        </w:rPr>
        <w:t xml:space="preserve">вопрос. </w:t>
      </w:r>
      <w:r w:rsidR="005D0E6A" w:rsidRPr="005D0E6A">
        <w:rPr>
          <w:highlight w:val="white"/>
        </w:rPr>
        <w:t xml:space="preserve">А сейчас я спешу. </w:t>
      </w:r>
      <w:r w:rsidRPr="005D0E6A">
        <w:rPr>
          <w:highlight w:val="white"/>
        </w:rPr>
        <w:t>Деньги будут пока у меня.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У Циркуля глаза слезятся.</w:t>
      </w: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lastRenderedPageBreak/>
        <w:t xml:space="preserve"> </w:t>
      </w: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циркуль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Отдайте деньги пожалуйста</w:t>
      </w:r>
      <w:r w:rsidR="005D0E6A" w:rsidRPr="005D0E6A">
        <w:rPr>
          <w:highlight w:val="white"/>
        </w:rPr>
        <w:t>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шеф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Нет. Завтра будем решать.</w:t>
      </w:r>
      <w:r w:rsidR="002D1814" w:rsidRPr="005D0E6A">
        <w:rPr>
          <w:highlight w:val="white"/>
        </w:rPr>
        <w:t xml:space="preserve"> Визитку не потеряй.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Охранник пристёгивает наручниками одну руку Циркуля к рулю. Потом берёт с пола заднего сиденья бутылку коньяка, открывает её и всовывает в свободную руку Циркуля.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Шеф садится в свою машину и уезжает.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ИНТ. АВТО ЦИРКУЛЯ – ПОЗДНИЙ ВЕЧЕР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Циркуль смотрит на бутылку. Он пьёт из горла.</w:t>
      </w:r>
    </w:p>
    <w:p w:rsidR="00926732" w:rsidRPr="007C7776" w:rsidRDefault="00926732" w:rsidP="00926732">
      <w:pPr>
        <w:pStyle w:val="a3"/>
        <w:rPr>
          <w:color w:val="00B0F0"/>
          <w:highlight w:val="white"/>
        </w:rPr>
      </w:pPr>
    </w:p>
    <w:p w:rsidR="00926732" w:rsidRPr="005D0E6A" w:rsidRDefault="00926732" w:rsidP="00926732">
      <w:pPr>
        <w:pStyle w:val="a4"/>
        <w:rPr>
          <w:highlight w:val="white"/>
        </w:rPr>
      </w:pPr>
      <w:r w:rsidRPr="005D0E6A">
        <w:rPr>
          <w:highlight w:val="white"/>
        </w:rPr>
        <w:t>ИНТ. комната маньяка – поздний вечер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 xml:space="preserve">Ольга лежит на кровати с закрытыми глазами. 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Химик сидит рядом с закрытыми глазами и говорит по телефону.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химик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Всё брат. Жду тебя.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Химик толкает в бок Ольгу.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химик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Подъём.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 xml:space="preserve">Ольга пытается открыть глаза. 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Химик смотрит на ноутбук и мониторы.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На всех мониторах пустота. Только на одном идёт трансляция. ТРАСЛЯЦИЯ С МОНИТОРА: Миша едет вместе с ВАСЕЙ (высокий сухопарый 37 лет) и ТИМУРом (кавказец 33года)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 xml:space="preserve">Химик в спешке отвязывает Ольгу, достаёт пистолет и приставляет к виску Ольги. 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Он ведёт Ольгу из комнаты. У Ольги то и дело подкашиваются ноги.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4"/>
        <w:rPr>
          <w:highlight w:val="white"/>
        </w:rPr>
      </w:pPr>
      <w:r w:rsidRPr="005D0E6A">
        <w:rPr>
          <w:highlight w:val="white"/>
        </w:rPr>
        <w:t>ИНТ. кладовка – поздний вечер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Ольга лежит с прикованными за спиной руками</w:t>
      </w:r>
      <w:r w:rsidR="005D0E6A" w:rsidRPr="005D0E6A">
        <w:rPr>
          <w:highlight w:val="white"/>
        </w:rPr>
        <w:t>, на полу, облокотившись на стену</w:t>
      </w:r>
      <w:r w:rsidRPr="005D0E6A">
        <w:rPr>
          <w:highlight w:val="white"/>
        </w:rPr>
        <w:t>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Рядом с ней труп сменщика.</w:t>
      </w:r>
    </w:p>
    <w:p w:rsidR="00926732" w:rsidRPr="003167DC" w:rsidRDefault="00926732" w:rsidP="00926732">
      <w:pPr>
        <w:pStyle w:val="a5"/>
        <w:rPr>
          <w:color w:val="00B050"/>
          <w:highlight w:val="white"/>
        </w:rPr>
      </w:pPr>
    </w:p>
    <w:p w:rsidR="00926732" w:rsidRPr="005D0E6A" w:rsidRDefault="00926732" w:rsidP="00926732">
      <w:pPr>
        <w:pStyle w:val="a4"/>
        <w:rPr>
          <w:highlight w:val="white"/>
        </w:rPr>
      </w:pPr>
      <w:r w:rsidRPr="005D0E6A">
        <w:rPr>
          <w:highlight w:val="white"/>
        </w:rPr>
        <w:t>ИНТ. кафе – поздний вечер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Официантка приносит рюмку и лимон на блюдце.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445D0A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 xml:space="preserve">Андрей выпивает. </w:t>
      </w:r>
    </w:p>
    <w:p w:rsidR="00445D0A" w:rsidRPr="005D0E6A" w:rsidRDefault="00445D0A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Ему на телефон трезвонят дочь и мама.</w:t>
      </w:r>
      <w:r w:rsidR="00445D0A" w:rsidRPr="005D0E6A">
        <w:rPr>
          <w:highlight w:val="white"/>
        </w:rPr>
        <w:t xml:space="preserve"> Он не подходит к трубке.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445D0A" w:rsidRPr="005D0E6A" w:rsidRDefault="00445D0A" w:rsidP="00926732">
      <w:pPr>
        <w:pStyle w:val="a3"/>
        <w:rPr>
          <w:highlight w:val="white"/>
        </w:rPr>
      </w:pPr>
      <w:r w:rsidRPr="005D0E6A">
        <w:rPr>
          <w:highlight w:val="white"/>
        </w:rPr>
        <w:t>Андрей набирает в телефоне номер Миши и ждёт ответа.</w:t>
      </w:r>
    </w:p>
    <w:p w:rsidR="00445D0A" w:rsidRPr="005D0E6A" w:rsidRDefault="00445D0A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В кафе заходит Камила.</w:t>
      </w:r>
    </w:p>
    <w:p w:rsidR="00926732" w:rsidRPr="005D0E6A" w:rsidRDefault="00926732" w:rsidP="00926732">
      <w:pPr>
        <w:rPr>
          <w:rFonts w:ascii="Courier New" w:hAnsi="Courier New" w:cs="Courier New"/>
        </w:rPr>
      </w:pP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камила</w:t>
      </w:r>
    </w:p>
    <w:p w:rsidR="00926732" w:rsidRPr="005D0E6A" w:rsidRDefault="00445D0A" w:rsidP="00926732">
      <w:pPr>
        <w:pStyle w:val="a5"/>
        <w:rPr>
          <w:highlight w:val="white"/>
        </w:rPr>
      </w:pPr>
      <w:r w:rsidRPr="005D0E6A">
        <w:rPr>
          <w:highlight w:val="white"/>
        </w:rPr>
        <w:t>О, Андрюш привет.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445D0A" w:rsidP="00926732">
      <w:pPr>
        <w:pStyle w:val="a6"/>
        <w:rPr>
          <w:highlight w:val="white"/>
        </w:rPr>
      </w:pPr>
      <w:r w:rsidRPr="005D0E6A">
        <w:rPr>
          <w:highlight w:val="white"/>
        </w:rPr>
        <w:t>андрей</w:t>
      </w:r>
    </w:p>
    <w:p w:rsidR="00926732" w:rsidRPr="005D0E6A" w:rsidRDefault="00445D0A" w:rsidP="00926732">
      <w:pPr>
        <w:pStyle w:val="a5"/>
        <w:rPr>
          <w:highlight w:val="white"/>
        </w:rPr>
      </w:pPr>
      <w:r w:rsidRPr="005D0E6A">
        <w:rPr>
          <w:highlight w:val="white"/>
        </w:rPr>
        <w:t>Привет, а ты что тут делаешь</w:t>
      </w:r>
      <w:r w:rsidR="00926732" w:rsidRPr="005D0E6A">
        <w:rPr>
          <w:highlight w:val="white"/>
        </w:rPr>
        <w:t>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 xml:space="preserve">Камила </w:t>
      </w:r>
      <w:r w:rsidR="00445D0A" w:rsidRPr="005D0E6A">
        <w:rPr>
          <w:highlight w:val="white"/>
        </w:rPr>
        <w:t>садится рядом с Андреем</w:t>
      </w:r>
      <w:r w:rsidRPr="005D0E6A">
        <w:rPr>
          <w:highlight w:val="white"/>
        </w:rPr>
        <w:t>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445D0A" w:rsidRPr="005D0E6A" w:rsidRDefault="00445D0A" w:rsidP="00445D0A">
      <w:pPr>
        <w:pStyle w:val="a6"/>
        <w:rPr>
          <w:highlight w:val="white"/>
        </w:rPr>
      </w:pPr>
      <w:r w:rsidRPr="005D0E6A">
        <w:rPr>
          <w:highlight w:val="white"/>
        </w:rPr>
        <w:t>камила</w:t>
      </w:r>
    </w:p>
    <w:p w:rsidR="00445D0A" w:rsidRPr="005D0E6A" w:rsidRDefault="00445D0A" w:rsidP="00445D0A">
      <w:pPr>
        <w:pStyle w:val="a5"/>
        <w:rPr>
          <w:highlight w:val="white"/>
        </w:rPr>
      </w:pPr>
      <w:r w:rsidRPr="005D0E6A">
        <w:rPr>
          <w:highlight w:val="white"/>
        </w:rPr>
        <w:t>Часто ужинаю здесь. Как дела?</w:t>
      </w:r>
    </w:p>
    <w:p w:rsidR="00445D0A" w:rsidRPr="005D0E6A" w:rsidRDefault="00445D0A" w:rsidP="00445D0A">
      <w:pPr>
        <w:pStyle w:val="a3"/>
        <w:rPr>
          <w:highlight w:val="white"/>
        </w:rPr>
      </w:pPr>
    </w:p>
    <w:p w:rsidR="00445D0A" w:rsidRPr="005D0E6A" w:rsidRDefault="00445D0A" w:rsidP="00445D0A">
      <w:pPr>
        <w:pStyle w:val="a3"/>
        <w:rPr>
          <w:highlight w:val="white"/>
        </w:rPr>
      </w:pPr>
      <w:r w:rsidRPr="005D0E6A">
        <w:rPr>
          <w:highlight w:val="white"/>
        </w:rPr>
        <w:t>Андрей продолжает звонить, но Миша не подходит к трубке. На телефоне Андрея начинает садиться батарейка.</w:t>
      </w:r>
    </w:p>
    <w:p w:rsidR="00445D0A" w:rsidRPr="005D0E6A" w:rsidRDefault="00445D0A" w:rsidP="00445D0A">
      <w:pPr>
        <w:pStyle w:val="a3"/>
        <w:rPr>
          <w:highlight w:val="white"/>
        </w:rPr>
      </w:pPr>
      <w:r w:rsidRPr="005D0E6A">
        <w:rPr>
          <w:highlight w:val="white"/>
        </w:rPr>
        <w:t xml:space="preserve"> </w:t>
      </w:r>
    </w:p>
    <w:p w:rsidR="00445D0A" w:rsidRPr="005D0E6A" w:rsidRDefault="00445D0A" w:rsidP="00445D0A">
      <w:pPr>
        <w:pStyle w:val="a6"/>
        <w:rPr>
          <w:highlight w:val="white"/>
        </w:rPr>
      </w:pPr>
      <w:r w:rsidRPr="005D0E6A">
        <w:rPr>
          <w:highlight w:val="white"/>
        </w:rPr>
        <w:t>андрей</w:t>
      </w:r>
    </w:p>
    <w:p w:rsidR="00445D0A" w:rsidRPr="005D0E6A" w:rsidRDefault="00445D0A" w:rsidP="00445D0A">
      <w:pPr>
        <w:pStyle w:val="a5"/>
        <w:rPr>
          <w:highlight w:val="white"/>
        </w:rPr>
      </w:pPr>
      <w:r w:rsidRPr="005D0E6A">
        <w:rPr>
          <w:highlight w:val="white"/>
        </w:rPr>
        <w:t>Хреново, всё накрылось у нас. Миша пропал.</w:t>
      </w:r>
    </w:p>
    <w:p w:rsidR="00445D0A" w:rsidRPr="005D0E6A" w:rsidRDefault="00445D0A" w:rsidP="00445D0A">
      <w:pPr>
        <w:pStyle w:val="a5"/>
        <w:rPr>
          <w:highlight w:val="white"/>
        </w:rPr>
      </w:pPr>
    </w:p>
    <w:p w:rsidR="00445D0A" w:rsidRPr="005D0E6A" w:rsidRDefault="00445D0A" w:rsidP="00445D0A">
      <w:pPr>
        <w:pStyle w:val="a3"/>
        <w:rPr>
          <w:highlight w:val="white"/>
        </w:rPr>
      </w:pPr>
      <w:r w:rsidRPr="005D0E6A">
        <w:rPr>
          <w:highlight w:val="white"/>
        </w:rPr>
        <w:t>Андрею звонит на телефон дочь.</w:t>
      </w:r>
    </w:p>
    <w:p w:rsidR="00445D0A" w:rsidRPr="005D0E6A" w:rsidRDefault="00445D0A" w:rsidP="00445D0A">
      <w:pPr>
        <w:pStyle w:val="a3"/>
        <w:rPr>
          <w:highlight w:val="white"/>
        </w:rPr>
      </w:pPr>
    </w:p>
    <w:p w:rsidR="00445D0A" w:rsidRPr="005D0E6A" w:rsidRDefault="00445D0A" w:rsidP="00445D0A">
      <w:pPr>
        <w:pStyle w:val="a6"/>
        <w:rPr>
          <w:highlight w:val="white"/>
        </w:rPr>
      </w:pPr>
      <w:r w:rsidRPr="005D0E6A">
        <w:rPr>
          <w:highlight w:val="white"/>
        </w:rPr>
        <w:t>камила</w:t>
      </w:r>
    </w:p>
    <w:p w:rsidR="00445D0A" w:rsidRPr="005D0E6A" w:rsidRDefault="00445D0A" w:rsidP="00445D0A">
      <w:pPr>
        <w:pStyle w:val="a5"/>
        <w:rPr>
          <w:highlight w:val="white"/>
        </w:rPr>
      </w:pPr>
      <w:r w:rsidRPr="005D0E6A">
        <w:rPr>
          <w:highlight w:val="white"/>
        </w:rPr>
        <w:t>Я тоже до Миши дозвониться не могу. Может, поедем к нам?</w:t>
      </w:r>
    </w:p>
    <w:p w:rsidR="00445D0A" w:rsidRPr="005D0E6A" w:rsidRDefault="00445D0A" w:rsidP="00445D0A">
      <w:pPr>
        <w:pStyle w:val="a5"/>
        <w:rPr>
          <w:highlight w:val="white"/>
        </w:rPr>
      </w:pPr>
    </w:p>
    <w:p w:rsidR="00445D0A" w:rsidRPr="005D0E6A" w:rsidRDefault="00445D0A" w:rsidP="00445D0A">
      <w:pPr>
        <w:pStyle w:val="a3"/>
        <w:rPr>
          <w:highlight w:val="white"/>
        </w:rPr>
      </w:pPr>
      <w:r w:rsidRPr="005D0E6A">
        <w:rPr>
          <w:highlight w:val="white"/>
        </w:rPr>
        <w:t>Андрею звонит на телефон мама.</w:t>
      </w:r>
    </w:p>
    <w:p w:rsidR="00445D0A" w:rsidRPr="005D0E6A" w:rsidRDefault="00445D0A" w:rsidP="00445D0A">
      <w:pPr>
        <w:pStyle w:val="a3"/>
        <w:rPr>
          <w:highlight w:val="white"/>
        </w:rPr>
      </w:pPr>
    </w:p>
    <w:p w:rsidR="00445D0A" w:rsidRPr="005D0E6A" w:rsidRDefault="00445D0A" w:rsidP="00445D0A">
      <w:pPr>
        <w:pStyle w:val="a6"/>
        <w:rPr>
          <w:highlight w:val="white"/>
        </w:rPr>
      </w:pPr>
      <w:r w:rsidRPr="005D0E6A">
        <w:rPr>
          <w:highlight w:val="white"/>
        </w:rPr>
        <w:t>андрей</w:t>
      </w:r>
    </w:p>
    <w:p w:rsidR="00445D0A" w:rsidRPr="005D0E6A" w:rsidRDefault="00445D0A" w:rsidP="00445D0A">
      <w:pPr>
        <w:pStyle w:val="a7"/>
        <w:rPr>
          <w:highlight w:val="white"/>
        </w:rPr>
      </w:pPr>
      <w:r w:rsidRPr="005D0E6A">
        <w:rPr>
          <w:highlight w:val="white"/>
        </w:rPr>
        <w:t>(</w:t>
      </w:r>
      <w:r w:rsidR="00533BEB" w:rsidRPr="005D0E6A">
        <w:rPr>
          <w:highlight w:val="white"/>
        </w:rPr>
        <w:t>в телефон</w:t>
      </w:r>
      <w:r w:rsidRPr="005D0E6A">
        <w:rPr>
          <w:highlight w:val="white"/>
        </w:rPr>
        <w:t>)</w:t>
      </w:r>
    </w:p>
    <w:p w:rsidR="00445D0A" w:rsidRPr="005D0E6A" w:rsidRDefault="00533BEB" w:rsidP="00445D0A">
      <w:pPr>
        <w:pStyle w:val="a5"/>
        <w:rPr>
          <w:highlight w:val="white"/>
        </w:rPr>
      </w:pPr>
      <w:r w:rsidRPr="005D0E6A">
        <w:rPr>
          <w:highlight w:val="white"/>
        </w:rPr>
        <w:t>Алло, да мама, привет. Ничего пока. Я весь в делах этих, потом наберу. Ксюше что-нибудь наври успокаивающее.</w:t>
      </w:r>
    </w:p>
    <w:p w:rsidR="00533BEB" w:rsidRPr="005D0E6A" w:rsidRDefault="00533BEB" w:rsidP="00445D0A">
      <w:pPr>
        <w:pStyle w:val="a5"/>
        <w:rPr>
          <w:highlight w:val="white"/>
        </w:rPr>
      </w:pPr>
    </w:p>
    <w:p w:rsidR="00445D0A" w:rsidRPr="005D0E6A" w:rsidRDefault="00533BEB" w:rsidP="00445D0A">
      <w:pPr>
        <w:pStyle w:val="a3"/>
        <w:rPr>
          <w:highlight w:val="white"/>
        </w:rPr>
      </w:pPr>
      <w:r w:rsidRPr="005D0E6A">
        <w:rPr>
          <w:highlight w:val="white"/>
        </w:rPr>
        <w:t>Андрей кладёт телефон и тот</w:t>
      </w:r>
      <w:r w:rsidR="00445D0A" w:rsidRPr="005D0E6A">
        <w:rPr>
          <w:highlight w:val="white"/>
        </w:rPr>
        <w:t xml:space="preserve"> выключается из-за севшего аккумулятора.</w:t>
      </w:r>
    </w:p>
    <w:p w:rsidR="00445D0A" w:rsidRPr="005D0E6A" w:rsidRDefault="00445D0A" w:rsidP="00445D0A">
      <w:pPr>
        <w:pStyle w:val="a5"/>
        <w:rPr>
          <w:highlight w:val="white"/>
        </w:rPr>
      </w:pPr>
    </w:p>
    <w:p w:rsidR="00445D0A" w:rsidRPr="005D0E6A" w:rsidRDefault="00445D0A" w:rsidP="00445D0A">
      <w:pPr>
        <w:pStyle w:val="a6"/>
        <w:rPr>
          <w:highlight w:val="white"/>
        </w:rPr>
      </w:pPr>
      <w:r w:rsidRPr="005D0E6A">
        <w:rPr>
          <w:highlight w:val="white"/>
        </w:rPr>
        <w:t>камила</w:t>
      </w:r>
    </w:p>
    <w:p w:rsidR="00445D0A" w:rsidRPr="005D0E6A" w:rsidRDefault="00533BEB" w:rsidP="00445D0A">
      <w:pPr>
        <w:pStyle w:val="a5"/>
        <w:rPr>
          <w:highlight w:val="white"/>
        </w:rPr>
      </w:pPr>
      <w:r w:rsidRPr="005D0E6A">
        <w:rPr>
          <w:highlight w:val="white"/>
        </w:rPr>
        <w:t>Посидим, подумаем, может опера, что-нибудь нароют, может Миша объявится</w:t>
      </w:r>
      <w:r w:rsidR="00445D0A" w:rsidRPr="005D0E6A">
        <w:rPr>
          <w:highlight w:val="white"/>
        </w:rPr>
        <w:t>.</w:t>
      </w:r>
    </w:p>
    <w:p w:rsidR="00445D0A" w:rsidRPr="005D0E6A" w:rsidRDefault="00445D0A" w:rsidP="00445D0A">
      <w:pPr>
        <w:pStyle w:val="a5"/>
        <w:rPr>
          <w:highlight w:val="white"/>
        </w:rPr>
      </w:pPr>
    </w:p>
    <w:p w:rsidR="00533BEB" w:rsidRPr="005D0E6A" w:rsidRDefault="00533BEB" w:rsidP="00533BEB">
      <w:pPr>
        <w:pStyle w:val="a6"/>
        <w:rPr>
          <w:highlight w:val="white"/>
        </w:rPr>
      </w:pPr>
      <w:r w:rsidRPr="005D0E6A">
        <w:rPr>
          <w:highlight w:val="white"/>
        </w:rPr>
        <w:t>андрей</w:t>
      </w:r>
    </w:p>
    <w:p w:rsidR="00533BEB" w:rsidRPr="005D0E6A" w:rsidRDefault="00533BEB" w:rsidP="00533BEB">
      <w:pPr>
        <w:pStyle w:val="a7"/>
        <w:rPr>
          <w:highlight w:val="white"/>
        </w:rPr>
      </w:pPr>
      <w:r w:rsidRPr="005D0E6A">
        <w:rPr>
          <w:highlight w:val="white"/>
        </w:rPr>
        <w:t>(показывает бармену телефон)</w:t>
      </w:r>
    </w:p>
    <w:p w:rsidR="00533BEB" w:rsidRPr="005D0E6A" w:rsidRDefault="00533BEB" w:rsidP="00533BEB">
      <w:pPr>
        <w:pStyle w:val="a5"/>
        <w:rPr>
          <w:highlight w:val="white"/>
        </w:rPr>
      </w:pPr>
      <w:r w:rsidRPr="005D0E6A">
        <w:rPr>
          <w:highlight w:val="white"/>
        </w:rPr>
        <w:t>Брат, а есть зарядка?</w:t>
      </w:r>
    </w:p>
    <w:p w:rsidR="00533BEB" w:rsidRPr="005D0E6A" w:rsidRDefault="00533BEB" w:rsidP="00533BEB">
      <w:pPr>
        <w:pStyle w:val="a5"/>
        <w:rPr>
          <w:highlight w:val="white"/>
        </w:rPr>
      </w:pPr>
    </w:p>
    <w:p w:rsidR="00533BEB" w:rsidRPr="005D0E6A" w:rsidRDefault="00533BEB" w:rsidP="00533BEB">
      <w:pPr>
        <w:pStyle w:val="a3"/>
        <w:rPr>
          <w:highlight w:val="white"/>
        </w:rPr>
      </w:pPr>
      <w:r w:rsidRPr="005D0E6A">
        <w:rPr>
          <w:highlight w:val="white"/>
        </w:rPr>
        <w:t>Бармен пожимает плечами.</w:t>
      </w:r>
    </w:p>
    <w:p w:rsidR="00533BEB" w:rsidRPr="005D0E6A" w:rsidRDefault="00533BEB" w:rsidP="00533BEB">
      <w:pPr>
        <w:pStyle w:val="a3"/>
        <w:rPr>
          <w:highlight w:val="white"/>
        </w:rPr>
      </w:pPr>
    </w:p>
    <w:p w:rsidR="00533BEB" w:rsidRPr="005D0E6A" w:rsidRDefault="00533BEB" w:rsidP="00533BEB">
      <w:pPr>
        <w:pStyle w:val="a6"/>
        <w:rPr>
          <w:highlight w:val="white"/>
        </w:rPr>
      </w:pPr>
      <w:r w:rsidRPr="005D0E6A">
        <w:rPr>
          <w:highlight w:val="white"/>
        </w:rPr>
        <w:t>камила</w:t>
      </w:r>
    </w:p>
    <w:p w:rsidR="00533BEB" w:rsidRPr="005D0E6A" w:rsidRDefault="00533BEB" w:rsidP="00533BEB">
      <w:pPr>
        <w:pStyle w:val="a7"/>
        <w:rPr>
          <w:highlight w:val="white"/>
        </w:rPr>
      </w:pPr>
      <w:r w:rsidRPr="005D0E6A">
        <w:rPr>
          <w:highlight w:val="white"/>
        </w:rPr>
        <w:t>(встаёт из-за стола)</w:t>
      </w:r>
    </w:p>
    <w:p w:rsidR="00533BEB" w:rsidRPr="005D0E6A" w:rsidRDefault="00533BEB" w:rsidP="00533BEB">
      <w:pPr>
        <w:pStyle w:val="a5"/>
        <w:rPr>
          <w:highlight w:val="white"/>
        </w:rPr>
      </w:pPr>
      <w:r w:rsidRPr="005D0E6A">
        <w:rPr>
          <w:highlight w:val="white"/>
        </w:rPr>
        <w:t>Поехали, что тут сидеть.</w:t>
      </w:r>
    </w:p>
    <w:p w:rsidR="00533BEB" w:rsidRPr="005D0E6A" w:rsidRDefault="00533BEB" w:rsidP="00533BEB">
      <w:pPr>
        <w:pStyle w:val="a5"/>
        <w:rPr>
          <w:highlight w:val="white"/>
        </w:rPr>
      </w:pPr>
    </w:p>
    <w:p w:rsidR="00533BEB" w:rsidRPr="005D0E6A" w:rsidRDefault="00533BEB" w:rsidP="00533BEB">
      <w:pPr>
        <w:pStyle w:val="a3"/>
        <w:rPr>
          <w:highlight w:val="white"/>
        </w:rPr>
      </w:pPr>
      <w:r w:rsidRPr="005D0E6A">
        <w:rPr>
          <w:highlight w:val="white"/>
        </w:rPr>
        <w:t>Андрей встаёт из-за стола.</w:t>
      </w:r>
    </w:p>
    <w:p w:rsidR="00533BEB" w:rsidRPr="005D0E6A" w:rsidRDefault="00533BEB" w:rsidP="00533BEB">
      <w:pPr>
        <w:pStyle w:val="a5"/>
        <w:rPr>
          <w:highlight w:val="white"/>
        </w:rPr>
      </w:pPr>
    </w:p>
    <w:p w:rsidR="00533BEB" w:rsidRPr="005D0E6A" w:rsidRDefault="00533BEB" w:rsidP="00533BEB">
      <w:pPr>
        <w:pStyle w:val="a6"/>
        <w:rPr>
          <w:highlight w:val="white"/>
        </w:rPr>
      </w:pPr>
      <w:r w:rsidRPr="005D0E6A">
        <w:rPr>
          <w:highlight w:val="white"/>
        </w:rPr>
        <w:t>камила</w:t>
      </w:r>
    </w:p>
    <w:p w:rsidR="00533BEB" w:rsidRPr="005D0E6A" w:rsidRDefault="00533BEB" w:rsidP="00533BEB">
      <w:pPr>
        <w:pStyle w:val="a7"/>
        <w:rPr>
          <w:highlight w:val="white"/>
        </w:rPr>
      </w:pPr>
      <w:r w:rsidRPr="005D0E6A">
        <w:rPr>
          <w:highlight w:val="white"/>
        </w:rPr>
        <w:t>(бармену)</w:t>
      </w:r>
    </w:p>
    <w:p w:rsidR="00533BEB" w:rsidRPr="005D0E6A" w:rsidRDefault="00533BEB" w:rsidP="00533BEB">
      <w:pPr>
        <w:pStyle w:val="a5"/>
        <w:rPr>
          <w:highlight w:val="white"/>
        </w:rPr>
      </w:pPr>
      <w:r w:rsidRPr="005D0E6A">
        <w:rPr>
          <w:highlight w:val="white"/>
        </w:rPr>
        <w:t xml:space="preserve">Если вдруг Миша </w:t>
      </w:r>
      <w:r w:rsidR="005D0E6A" w:rsidRPr="005D0E6A">
        <w:rPr>
          <w:highlight w:val="white"/>
        </w:rPr>
        <w:t xml:space="preserve">опер </w:t>
      </w:r>
      <w:r w:rsidRPr="005D0E6A">
        <w:rPr>
          <w:highlight w:val="white"/>
        </w:rPr>
        <w:t>объявится, скажешь, что мы не дождались.</w:t>
      </w:r>
    </w:p>
    <w:p w:rsidR="00533BEB" w:rsidRPr="005D0E6A" w:rsidRDefault="00533BEB" w:rsidP="00533BEB">
      <w:pPr>
        <w:pStyle w:val="a5"/>
        <w:rPr>
          <w:highlight w:val="white"/>
        </w:rPr>
      </w:pPr>
    </w:p>
    <w:p w:rsidR="00533BEB" w:rsidRPr="005D0E6A" w:rsidRDefault="00533BEB" w:rsidP="00533BEB">
      <w:pPr>
        <w:pStyle w:val="a3"/>
        <w:rPr>
          <w:highlight w:val="white"/>
        </w:rPr>
      </w:pPr>
      <w:r w:rsidRPr="005D0E6A">
        <w:rPr>
          <w:highlight w:val="white"/>
        </w:rPr>
        <w:t>Андрей с Камилой уходят из кафе.</w:t>
      </w:r>
    </w:p>
    <w:p w:rsidR="00533BEB" w:rsidRPr="005D0E6A" w:rsidRDefault="00533BEB" w:rsidP="00533BEB">
      <w:pPr>
        <w:pStyle w:val="a4"/>
        <w:rPr>
          <w:color w:val="00B0F0"/>
          <w:highlight w:val="white"/>
        </w:rPr>
      </w:pPr>
    </w:p>
    <w:p w:rsidR="00533BEB" w:rsidRPr="005D0E6A" w:rsidRDefault="00533BEB" w:rsidP="00533BEB">
      <w:pPr>
        <w:pStyle w:val="a4"/>
        <w:rPr>
          <w:highlight w:val="white"/>
        </w:rPr>
      </w:pPr>
      <w:r w:rsidRPr="005D0E6A">
        <w:rPr>
          <w:highlight w:val="white"/>
        </w:rPr>
        <w:t>ИНТ. съёмная квартира андея и камилы – кухня – поздний вечер</w:t>
      </w:r>
    </w:p>
    <w:p w:rsidR="00533BEB" w:rsidRPr="005D0E6A" w:rsidRDefault="00533BEB" w:rsidP="00533BEB">
      <w:pPr>
        <w:pStyle w:val="a3"/>
        <w:rPr>
          <w:highlight w:val="white"/>
        </w:rPr>
      </w:pPr>
    </w:p>
    <w:p w:rsidR="00533BEB" w:rsidRPr="005D0E6A" w:rsidRDefault="00533BEB" w:rsidP="00533BEB">
      <w:pPr>
        <w:pStyle w:val="a3"/>
        <w:rPr>
          <w:highlight w:val="white"/>
        </w:rPr>
      </w:pPr>
      <w:r w:rsidRPr="005D0E6A">
        <w:rPr>
          <w:highlight w:val="white"/>
        </w:rPr>
        <w:t>Андрей смотрит в окно.</w:t>
      </w:r>
    </w:p>
    <w:p w:rsidR="00533BEB" w:rsidRPr="005D0E6A" w:rsidRDefault="00533BEB" w:rsidP="00533BEB">
      <w:pPr>
        <w:pStyle w:val="a3"/>
        <w:rPr>
          <w:highlight w:val="white"/>
        </w:rPr>
      </w:pPr>
    </w:p>
    <w:p w:rsidR="00533BEB" w:rsidRPr="005D0E6A" w:rsidRDefault="00533BEB" w:rsidP="00533BEB">
      <w:pPr>
        <w:pStyle w:val="a3"/>
        <w:rPr>
          <w:highlight w:val="white"/>
        </w:rPr>
      </w:pPr>
      <w:r w:rsidRPr="005D0E6A">
        <w:rPr>
          <w:highlight w:val="white"/>
        </w:rPr>
        <w:t>Камила сзади обнимает  его.</w:t>
      </w:r>
    </w:p>
    <w:p w:rsidR="00533BEB" w:rsidRPr="005D0E6A" w:rsidRDefault="00533BEB" w:rsidP="00533BEB">
      <w:pPr>
        <w:pStyle w:val="a3"/>
        <w:rPr>
          <w:highlight w:val="white"/>
        </w:rPr>
      </w:pPr>
    </w:p>
    <w:p w:rsidR="00533BEB" w:rsidRPr="005D0E6A" w:rsidRDefault="00533BEB" w:rsidP="00533BEB">
      <w:pPr>
        <w:pStyle w:val="a3"/>
        <w:tabs>
          <w:tab w:val="left" w:pos="1005"/>
        </w:tabs>
        <w:rPr>
          <w:highlight w:val="white"/>
        </w:rPr>
      </w:pPr>
    </w:p>
    <w:p w:rsidR="00533BEB" w:rsidRPr="005D0E6A" w:rsidRDefault="00533BEB" w:rsidP="00533BEB">
      <w:pPr>
        <w:pStyle w:val="a6"/>
        <w:rPr>
          <w:highlight w:val="white"/>
        </w:rPr>
      </w:pPr>
      <w:r w:rsidRPr="005D0E6A">
        <w:rPr>
          <w:highlight w:val="white"/>
        </w:rPr>
        <w:t>андрей</w:t>
      </w:r>
    </w:p>
    <w:p w:rsidR="00533BEB" w:rsidRPr="005D0E6A" w:rsidRDefault="00533BEB" w:rsidP="00533BEB">
      <w:pPr>
        <w:pStyle w:val="a5"/>
        <w:rPr>
          <w:highlight w:val="white"/>
        </w:rPr>
      </w:pPr>
      <w:r w:rsidRPr="005D0E6A">
        <w:rPr>
          <w:highlight w:val="white"/>
        </w:rPr>
        <w:t>Налей что ль.</w:t>
      </w:r>
    </w:p>
    <w:p w:rsidR="00533BEB" w:rsidRPr="005D0E6A" w:rsidRDefault="00533BEB" w:rsidP="00533BEB">
      <w:pPr>
        <w:pStyle w:val="a5"/>
        <w:rPr>
          <w:highlight w:val="white"/>
        </w:rPr>
      </w:pPr>
    </w:p>
    <w:p w:rsidR="00533BEB" w:rsidRPr="005D0E6A" w:rsidRDefault="00533BEB" w:rsidP="00533BEB">
      <w:pPr>
        <w:pStyle w:val="a3"/>
        <w:rPr>
          <w:highlight w:val="white"/>
        </w:rPr>
      </w:pPr>
      <w:r w:rsidRPr="005D0E6A">
        <w:rPr>
          <w:highlight w:val="white"/>
        </w:rPr>
        <w:t>Камила приносит рюмку текилы с лимоном.</w:t>
      </w:r>
    </w:p>
    <w:p w:rsidR="00533BEB" w:rsidRPr="005D0E6A" w:rsidRDefault="00533BEB" w:rsidP="00533BEB">
      <w:pPr>
        <w:pStyle w:val="a3"/>
        <w:rPr>
          <w:highlight w:val="white"/>
        </w:rPr>
      </w:pPr>
    </w:p>
    <w:p w:rsidR="00533BEB" w:rsidRPr="005D0E6A" w:rsidRDefault="00533BEB" w:rsidP="00533BEB">
      <w:pPr>
        <w:pStyle w:val="a3"/>
        <w:rPr>
          <w:highlight w:val="white"/>
        </w:rPr>
      </w:pPr>
      <w:r w:rsidRPr="005D0E6A">
        <w:rPr>
          <w:highlight w:val="white"/>
        </w:rPr>
        <w:t>Андрей выпивает и садится на стул. Он отрешено смотрит в окно.</w:t>
      </w:r>
      <w:r w:rsidR="00923F6A" w:rsidRPr="005D0E6A">
        <w:rPr>
          <w:highlight w:val="white"/>
        </w:rPr>
        <w:t xml:space="preserve"> </w:t>
      </w:r>
    </w:p>
    <w:p w:rsidR="00923F6A" w:rsidRPr="005D0E6A" w:rsidRDefault="00923F6A" w:rsidP="00533BEB">
      <w:pPr>
        <w:pStyle w:val="a3"/>
        <w:rPr>
          <w:highlight w:val="white"/>
        </w:rPr>
      </w:pPr>
    </w:p>
    <w:p w:rsidR="00923F6A" w:rsidRPr="005D0E6A" w:rsidRDefault="00923F6A" w:rsidP="00533BEB">
      <w:pPr>
        <w:pStyle w:val="a3"/>
        <w:rPr>
          <w:highlight w:val="white"/>
        </w:rPr>
      </w:pPr>
      <w:r w:rsidRPr="005D0E6A">
        <w:rPr>
          <w:highlight w:val="white"/>
        </w:rPr>
        <w:t>Он ставит телефон на зарядку.</w:t>
      </w:r>
    </w:p>
    <w:p w:rsidR="00533BEB" w:rsidRPr="005D0E6A" w:rsidRDefault="00533BEB" w:rsidP="00533BEB">
      <w:pPr>
        <w:pStyle w:val="a3"/>
        <w:rPr>
          <w:highlight w:val="white"/>
        </w:rPr>
      </w:pPr>
    </w:p>
    <w:p w:rsidR="00533BEB" w:rsidRPr="005D0E6A" w:rsidRDefault="00533BEB" w:rsidP="00533BEB">
      <w:pPr>
        <w:pStyle w:val="a3"/>
        <w:rPr>
          <w:highlight w:val="white"/>
        </w:rPr>
      </w:pPr>
      <w:r w:rsidRPr="005D0E6A">
        <w:rPr>
          <w:highlight w:val="white"/>
        </w:rPr>
        <w:t>Камила садится ему на колени.</w:t>
      </w:r>
    </w:p>
    <w:p w:rsidR="00533BEB" w:rsidRPr="005D0E6A" w:rsidRDefault="00533BEB" w:rsidP="00533BEB">
      <w:pPr>
        <w:pStyle w:val="a3"/>
        <w:rPr>
          <w:highlight w:val="white"/>
        </w:rPr>
      </w:pPr>
    </w:p>
    <w:p w:rsidR="00533BEB" w:rsidRPr="005D0E6A" w:rsidRDefault="00533BEB" w:rsidP="00533BEB">
      <w:pPr>
        <w:pStyle w:val="a3"/>
        <w:rPr>
          <w:highlight w:val="white"/>
        </w:rPr>
      </w:pPr>
      <w:r w:rsidRPr="005D0E6A">
        <w:rPr>
          <w:highlight w:val="white"/>
        </w:rPr>
        <w:t>Андрей просовывает руку ей между бёдер</w:t>
      </w:r>
      <w:r w:rsidR="005D0E6A" w:rsidRPr="005D0E6A">
        <w:rPr>
          <w:highlight w:val="white"/>
        </w:rPr>
        <w:t xml:space="preserve"> и целует её</w:t>
      </w:r>
      <w:r w:rsidRPr="005D0E6A">
        <w:rPr>
          <w:highlight w:val="white"/>
        </w:rPr>
        <w:t>.</w:t>
      </w:r>
    </w:p>
    <w:p w:rsidR="00533BEB" w:rsidRDefault="00533BEB" w:rsidP="00533BEB">
      <w:pPr>
        <w:pStyle w:val="a3"/>
        <w:rPr>
          <w:highlight w:val="white"/>
        </w:rPr>
      </w:pPr>
    </w:p>
    <w:p w:rsidR="00926732" w:rsidRPr="0004524C" w:rsidRDefault="00926732" w:rsidP="00926732">
      <w:pPr>
        <w:jc w:val="center"/>
        <w:rPr>
          <w:rFonts w:ascii="Courier New" w:hAnsi="Courier New" w:cs="Courier New"/>
        </w:rPr>
      </w:pPr>
      <w:r w:rsidRPr="0004524C">
        <w:rPr>
          <w:rFonts w:ascii="Courier New" w:hAnsi="Courier New" w:cs="Courier New"/>
        </w:rPr>
        <w:t>ТИТР: 13.00 ЭТОГО ЖЕ ДНЯ</w:t>
      </w:r>
    </w:p>
    <w:p w:rsidR="00926732" w:rsidRPr="003167DC" w:rsidRDefault="00926732" w:rsidP="00926732">
      <w:pPr>
        <w:rPr>
          <w:b/>
          <w:color w:val="C00000"/>
        </w:rPr>
      </w:pPr>
    </w:p>
    <w:p w:rsidR="006D751E" w:rsidRDefault="006D751E" w:rsidP="00926732">
      <w:pPr>
        <w:pStyle w:val="a4"/>
        <w:rPr>
          <w:highlight w:val="white"/>
        </w:rPr>
      </w:pPr>
    </w:p>
    <w:p w:rsidR="00926732" w:rsidRPr="005D0E6A" w:rsidRDefault="00926732" w:rsidP="00926732">
      <w:pPr>
        <w:pStyle w:val="a4"/>
        <w:rPr>
          <w:highlight w:val="white"/>
        </w:rPr>
      </w:pPr>
      <w:r w:rsidRPr="005D0E6A">
        <w:rPr>
          <w:highlight w:val="white"/>
        </w:rPr>
        <w:lastRenderedPageBreak/>
        <w:t xml:space="preserve">нат. около ворот сервиса </w:t>
      </w:r>
      <w:r w:rsidR="000E4BDF" w:rsidRPr="005D0E6A">
        <w:rPr>
          <w:highlight w:val="white"/>
        </w:rPr>
        <w:t xml:space="preserve">внутри промзоны </w:t>
      </w:r>
      <w:r w:rsidRPr="005D0E6A">
        <w:rPr>
          <w:highlight w:val="white"/>
        </w:rPr>
        <w:t>- день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 xml:space="preserve">Миша стоит у ворот и звонит в звонок, </w:t>
      </w:r>
      <w:r w:rsidR="000E4BDF" w:rsidRPr="005D0E6A">
        <w:rPr>
          <w:highlight w:val="white"/>
        </w:rPr>
        <w:t xml:space="preserve">держит у уха телефон, </w:t>
      </w:r>
      <w:r w:rsidRPr="005D0E6A">
        <w:rPr>
          <w:highlight w:val="white"/>
        </w:rPr>
        <w:t>рядом его джип и Газель.</w:t>
      </w:r>
    </w:p>
    <w:p w:rsidR="00926732" w:rsidRPr="005D0E6A" w:rsidRDefault="00926732" w:rsidP="00926732">
      <w:pPr>
        <w:pStyle w:val="a3"/>
        <w:tabs>
          <w:tab w:val="left" w:pos="1005"/>
        </w:tabs>
        <w:rPr>
          <w:highlight w:val="white"/>
        </w:rPr>
      </w:pPr>
      <w:r w:rsidRPr="005D0E6A">
        <w:rPr>
          <w:highlight w:val="white"/>
        </w:rPr>
        <w:tab/>
      </w: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миша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>(по телефону)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Джама, со мной газель с гаджетами, люди будут ждать их через неделю уже! Надо чиповать.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 xml:space="preserve"> (слушает ответ и названивает в звонок)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Ни Циркуль, ни Химик к трубке не подходят, гондоны. А охранник, сменщик его сказал, что утром пришёл в пустое кпп. Но на территорию Циркуль час назад приходил и больше тот его не видел.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 xml:space="preserve"> (отходит к своей машине)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Ладно, отправлю Газель к тебе на склад, к Андрею не могу, у него беда жена пропала, ему сейчас не до этого.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Миша садится в машину и выезжает из промзоны, шлагбаум на проходной открывает СМЕНЩИК НИКОЛАИЧ(55 лет, мужчина)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4"/>
        <w:rPr>
          <w:highlight w:val="white"/>
        </w:rPr>
      </w:pPr>
      <w:r w:rsidRPr="005D0E6A">
        <w:rPr>
          <w:highlight w:val="white"/>
        </w:rPr>
        <w:t>ИНТ. авто миши - день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Миша ведёт машину, ему на телефон звонят. Играет рингтон – патриотическая мелодия.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6"/>
        <w:rPr>
          <w:highlight w:val="white"/>
        </w:rPr>
      </w:pPr>
      <w:r w:rsidRPr="005D0E6A">
        <w:rPr>
          <w:highlight w:val="white"/>
        </w:rPr>
        <w:t>миша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Здравия желаю  Майор!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 xml:space="preserve"> (пауза)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Да ну что, как там?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 xml:space="preserve"> (удивляется)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Опаньки, а я только что там был!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 xml:space="preserve"> (останавливает машину)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>Так…. Ну поеду тогда обратно</w:t>
      </w:r>
    </w:p>
    <w:p w:rsidR="00926732" w:rsidRPr="005D0E6A" w:rsidRDefault="00926732" w:rsidP="00926732">
      <w:pPr>
        <w:pStyle w:val="a7"/>
        <w:rPr>
          <w:highlight w:val="white"/>
        </w:rPr>
      </w:pPr>
      <w:r w:rsidRPr="005D0E6A">
        <w:rPr>
          <w:highlight w:val="white"/>
        </w:rPr>
        <w:t xml:space="preserve"> (пауза)</w:t>
      </w:r>
    </w:p>
    <w:p w:rsidR="00926732" w:rsidRPr="005D0E6A" w:rsidRDefault="00926732" w:rsidP="00926732">
      <w:pPr>
        <w:pStyle w:val="a5"/>
        <w:rPr>
          <w:highlight w:val="white"/>
        </w:rPr>
      </w:pPr>
      <w:r w:rsidRPr="005D0E6A">
        <w:rPr>
          <w:highlight w:val="white"/>
        </w:rPr>
        <w:t xml:space="preserve">Майорище спасибо тебе! 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Миша кладёт телефон, выворачивает руль и едет в обратную сторону.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4"/>
        <w:rPr>
          <w:highlight w:val="white"/>
        </w:rPr>
      </w:pPr>
      <w:r w:rsidRPr="005D0E6A">
        <w:rPr>
          <w:highlight w:val="white"/>
        </w:rPr>
        <w:lastRenderedPageBreak/>
        <w:t>наТ. около проходной промзоны - день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 xml:space="preserve">Циркуль выходит из ворот. Заметив вдалеке машину Миши, он поспешно поворачивает </w:t>
      </w:r>
      <w:r w:rsidR="000E4BDF" w:rsidRPr="005D0E6A">
        <w:rPr>
          <w:highlight w:val="white"/>
        </w:rPr>
        <w:t xml:space="preserve">в сторону </w:t>
      </w:r>
      <w:r w:rsidR="005D0E6A" w:rsidRPr="005D0E6A">
        <w:rPr>
          <w:highlight w:val="white"/>
        </w:rPr>
        <w:t xml:space="preserve">от дороги </w:t>
      </w:r>
      <w:r w:rsidR="000E4BDF" w:rsidRPr="005D0E6A">
        <w:rPr>
          <w:highlight w:val="white"/>
        </w:rPr>
        <w:t>и</w:t>
      </w:r>
      <w:r w:rsidRPr="005D0E6A">
        <w:rPr>
          <w:highlight w:val="white"/>
        </w:rPr>
        <w:t xml:space="preserve"> </w:t>
      </w:r>
      <w:r w:rsidR="005D0E6A" w:rsidRPr="005D0E6A">
        <w:rPr>
          <w:highlight w:val="white"/>
        </w:rPr>
        <w:t>уходит</w:t>
      </w:r>
      <w:r w:rsidRPr="005D0E6A">
        <w:rPr>
          <w:highlight w:val="white"/>
        </w:rPr>
        <w:t xml:space="preserve"> через </w:t>
      </w:r>
      <w:r w:rsidR="005D0E6A" w:rsidRPr="005D0E6A">
        <w:rPr>
          <w:highlight w:val="white"/>
        </w:rPr>
        <w:t xml:space="preserve">кустарники и </w:t>
      </w:r>
      <w:r w:rsidRPr="005D0E6A">
        <w:rPr>
          <w:highlight w:val="white"/>
        </w:rPr>
        <w:t>гаражи.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5D0E6A" w:rsidP="00926732">
      <w:pPr>
        <w:pStyle w:val="a3"/>
        <w:rPr>
          <w:highlight w:val="white"/>
        </w:rPr>
      </w:pPr>
      <w:r w:rsidRPr="005D0E6A">
        <w:rPr>
          <w:highlight w:val="white"/>
        </w:rPr>
        <w:t>Сразу, как Циркуль свернул, м</w:t>
      </w:r>
      <w:r w:rsidR="00926732" w:rsidRPr="005D0E6A">
        <w:rPr>
          <w:highlight w:val="white"/>
        </w:rPr>
        <w:t xml:space="preserve">ашина Миши тормозит </w:t>
      </w:r>
      <w:r w:rsidR="000E4BDF" w:rsidRPr="005D0E6A">
        <w:rPr>
          <w:highlight w:val="white"/>
        </w:rPr>
        <w:t>на полдороги к проходной</w:t>
      </w:r>
      <w:r w:rsidRPr="005D0E6A">
        <w:rPr>
          <w:highlight w:val="white"/>
        </w:rPr>
        <w:t xml:space="preserve"> </w:t>
      </w:r>
      <w:r w:rsidR="00926732" w:rsidRPr="005D0E6A">
        <w:rPr>
          <w:highlight w:val="white"/>
        </w:rPr>
        <w:t xml:space="preserve">и </w:t>
      </w:r>
      <w:r w:rsidRPr="005D0E6A">
        <w:rPr>
          <w:highlight w:val="white"/>
        </w:rPr>
        <w:t xml:space="preserve">тоже </w:t>
      </w:r>
      <w:r w:rsidR="00926732" w:rsidRPr="005D0E6A">
        <w:rPr>
          <w:highlight w:val="white"/>
        </w:rPr>
        <w:t>разворачивается.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НАТ. ПУСТЫРЬ - ДЕНЬ</w:t>
      </w:r>
    </w:p>
    <w:p w:rsidR="00926732" w:rsidRPr="005D0E6A" w:rsidRDefault="00926732" w:rsidP="00926732">
      <w:pPr>
        <w:pStyle w:val="a5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Из-за гаражей на пустырь</w:t>
      </w:r>
      <w:r w:rsidR="000E4BDF" w:rsidRPr="005D0E6A">
        <w:rPr>
          <w:highlight w:val="white"/>
        </w:rPr>
        <w:t>, оглядываясь</w:t>
      </w:r>
      <w:r w:rsidR="005D0E6A" w:rsidRPr="005D0E6A">
        <w:rPr>
          <w:highlight w:val="white"/>
        </w:rPr>
        <w:t xml:space="preserve"> по сторонам</w:t>
      </w:r>
      <w:r w:rsidR="000E4BDF" w:rsidRPr="005D0E6A">
        <w:rPr>
          <w:highlight w:val="white"/>
        </w:rPr>
        <w:t>,</w:t>
      </w:r>
      <w:r w:rsidRPr="005D0E6A">
        <w:rPr>
          <w:highlight w:val="white"/>
        </w:rPr>
        <w:t xml:space="preserve"> выходит Циркуль.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5D0E6A" w:rsidP="00926732">
      <w:pPr>
        <w:pStyle w:val="a3"/>
        <w:rPr>
          <w:highlight w:val="white"/>
        </w:rPr>
      </w:pPr>
      <w:r w:rsidRPr="005D0E6A">
        <w:rPr>
          <w:highlight w:val="white"/>
        </w:rPr>
        <w:t>В этот же момент н</w:t>
      </w:r>
      <w:r w:rsidR="00926732" w:rsidRPr="005D0E6A">
        <w:rPr>
          <w:highlight w:val="white"/>
        </w:rPr>
        <w:t xml:space="preserve">а пустырь </w:t>
      </w:r>
      <w:r w:rsidR="000E4BDF" w:rsidRPr="005D0E6A">
        <w:rPr>
          <w:highlight w:val="white"/>
        </w:rPr>
        <w:t xml:space="preserve">из-за домов, </w:t>
      </w:r>
      <w:r w:rsidR="00926732" w:rsidRPr="005D0E6A">
        <w:rPr>
          <w:highlight w:val="white"/>
        </w:rPr>
        <w:t xml:space="preserve">резко выезжает машина Миши и останавливается </w:t>
      </w:r>
      <w:r w:rsidR="000E4BDF" w:rsidRPr="005D0E6A">
        <w:rPr>
          <w:highlight w:val="white"/>
        </w:rPr>
        <w:t xml:space="preserve">прямо </w:t>
      </w:r>
      <w:r w:rsidR="00926732" w:rsidRPr="005D0E6A">
        <w:rPr>
          <w:highlight w:val="white"/>
        </w:rPr>
        <w:t>около Циркуля.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Циркуль стоит в ступоре.</w:t>
      </w:r>
    </w:p>
    <w:p w:rsidR="00926732" w:rsidRPr="005D0E6A" w:rsidRDefault="00926732" w:rsidP="00926732">
      <w:pPr>
        <w:pStyle w:val="a3"/>
        <w:rPr>
          <w:highlight w:val="white"/>
        </w:rPr>
      </w:pPr>
    </w:p>
    <w:p w:rsidR="00926732" w:rsidRPr="005D0E6A" w:rsidRDefault="00926732" w:rsidP="00926732">
      <w:pPr>
        <w:pStyle w:val="a3"/>
        <w:rPr>
          <w:highlight w:val="white"/>
        </w:rPr>
      </w:pPr>
      <w:r w:rsidRPr="005D0E6A">
        <w:rPr>
          <w:highlight w:val="white"/>
        </w:rPr>
        <w:t>Миша показывает пистолетом Циркулю, что бы тот сел в машину.</w:t>
      </w:r>
    </w:p>
    <w:p w:rsidR="00926732" w:rsidRPr="003167DC" w:rsidRDefault="00926732" w:rsidP="00926732">
      <w:pPr>
        <w:pStyle w:val="a3"/>
        <w:tabs>
          <w:tab w:val="left" w:pos="1005"/>
        </w:tabs>
        <w:rPr>
          <w:color w:val="00B050"/>
          <w:highlight w:val="white"/>
        </w:rPr>
      </w:pPr>
      <w:r w:rsidRPr="003167DC">
        <w:rPr>
          <w:color w:val="00B050"/>
          <w:highlight w:val="white"/>
        </w:rPr>
        <w:tab/>
      </w:r>
    </w:p>
    <w:p w:rsidR="00926732" w:rsidRPr="00520282" w:rsidRDefault="00926732" w:rsidP="00926732">
      <w:pPr>
        <w:pStyle w:val="a4"/>
        <w:rPr>
          <w:highlight w:val="white"/>
        </w:rPr>
      </w:pPr>
      <w:r w:rsidRPr="00520282">
        <w:rPr>
          <w:highlight w:val="white"/>
        </w:rPr>
        <w:t>ИНТ. офис джамала - день</w:t>
      </w:r>
    </w:p>
    <w:p w:rsidR="00926732" w:rsidRPr="00520282" w:rsidRDefault="0092673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В</w:t>
      </w:r>
      <w:r w:rsidR="000E4BDF" w:rsidRPr="00520282">
        <w:rPr>
          <w:highlight w:val="white"/>
        </w:rPr>
        <w:t xml:space="preserve"> кресле за столом сидит ДЖАМАЛ - </w:t>
      </w:r>
      <w:r w:rsidRPr="00520282">
        <w:rPr>
          <w:highlight w:val="white"/>
        </w:rPr>
        <w:t xml:space="preserve">45 летний мужчина с тёмно-рыжими </w:t>
      </w:r>
      <w:r w:rsidR="00520282" w:rsidRPr="00520282">
        <w:rPr>
          <w:highlight w:val="white"/>
        </w:rPr>
        <w:t xml:space="preserve">густыми </w:t>
      </w:r>
      <w:r w:rsidRPr="00520282">
        <w:rPr>
          <w:highlight w:val="white"/>
        </w:rPr>
        <w:t>волосами, крупным носом и немного зауженным разрезом глаз. Он не высокого роста</w:t>
      </w:r>
      <w:r w:rsidR="00520282" w:rsidRPr="00520282">
        <w:rPr>
          <w:highlight w:val="white"/>
        </w:rPr>
        <w:t xml:space="preserve">, но коренастый </w:t>
      </w:r>
      <w:r w:rsidRPr="00520282">
        <w:rPr>
          <w:highlight w:val="white"/>
        </w:rPr>
        <w:t>с широкой спиной.</w:t>
      </w:r>
      <w:r w:rsidR="000E4BDF" w:rsidRPr="00520282">
        <w:rPr>
          <w:highlight w:val="white"/>
        </w:rPr>
        <w:t xml:space="preserve"> </w:t>
      </w:r>
      <w:r w:rsidRPr="00520282">
        <w:rPr>
          <w:highlight w:val="white"/>
        </w:rPr>
        <w:t xml:space="preserve">На стуле </w:t>
      </w:r>
      <w:r w:rsidR="000E4BDF" w:rsidRPr="00520282">
        <w:rPr>
          <w:highlight w:val="white"/>
        </w:rPr>
        <w:t>посреди комнаты</w:t>
      </w:r>
      <w:r w:rsidRPr="00520282">
        <w:rPr>
          <w:highlight w:val="white"/>
        </w:rPr>
        <w:t xml:space="preserve"> сидит Циркуль, понуро опустив голову. Из его носа течёт кровь. За соседним столом сидит Миша и нюхает </w:t>
      </w:r>
      <w:r w:rsidR="000E4BDF" w:rsidRPr="00520282">
        <w:rPr>
          <w:highlight w:val="white"/>
        </w:rPr>
        <w:t xml:space="preserve">белый </w:t>
      </w:r>
      <w:r w:rsidRPr="00520282">
        <w:rPr>
          <w:highlight w:val="white"/>
        </w:rPr>
        <w:t>порошок</w:t>
      </w:r>
      <w:r w:rsidR="000E4BDF" w:rsidRPr="00520282">
        <w:rPr>
          <w:highlight w:val="white"/>
        </w:rPr>
        <w:t xml:space="preserve"> через колпачок шариковой ручки</w:t>
      </w:r>
      <w:r w:rsidRPr="00520282">
        <w:rPr>
          <w:highlight w:val="white"/>
        </w:rPr>
        <w:t>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джамал</w:t>
      </w:r>
    </w:p>
    <w:p w:rsidR="00926732" w:rsidRPr="00520282" w:rsidRDefault="00926732" w:rsidP="00926732">
      <w:pPr>
        <w:pStyle w:val="a7"/>
        <w:rPr>
          <w:highlight w:val="white"/>
        </w:rPr>
      </w:pPr>
      <w:r w:rsidRPr="00520282">
        <w:rPr>
          <w:highlight w:val="white"/>
        </w:rPr>
        <w:t>(Циркулю)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С ними надо решать вопрос, а чиповать товар будешь ты, у меня на складе.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циркуль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Я без брата не смогу программировать. Я вам просто не рассказывал всю правду, часть программы он составлял, и я её не до конца понимаю.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миша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Не хрена себе,  так он</w:t>
      </w:r>
      <w:r w:rsidR="006A0005" w:rsidRPr="00520282">
        <w:rPr>
          <w:highlight w:val="white"/>
        </w:rPr>
        <w:t xml:space="preserve"> не только Химик</w:t>
      </w:r>
      <w:r w:rsidRPr="00520282">
        <w:rPr>
          <w:highlight w:val="white"/>
        </w:rPr>
        <w:t>,</w:t>
      </w:r>
      <w:r w:rsidR="000E4BDF" w:rsidRPr="00520282">
        <w:rPr>
          <w:highlight w:val="white"/>
        </w:rPr>
        <w:t xml:space="preserve"> </w:t>
      </w:r>
      <w:r w:rsidRPr="00520282">
        <w:rPr>
          <w:highlight w:val="white"/>
        </w:rPr>
        <w:t>а ещё и програм</w:t>
      </w:r>
      <w:r w:rsidR="000E4BDF" w:rsidRPr="00520282">
        <w:rPr>
          <w:highlight w:val="white"/>
        </w:rPr>
        <w:t>м</w:t>
      </w:r>
      <w:r w:rsidRPr="00520282">
        <w:rPr>
          <w:highlight w:val="white"/>
        </w:rPr>
        <w:t>ист?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джамал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Тогда ты мне зачем?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циркуль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Брат мой не адекватен, вмазывается круглосуточно, придумал смесь героина с каким-то зелёным варевом и из одной дозы бодяжит десять. Без дозы он не соображает уже, даже в глаза не может смотреть, боится всего и вся</w:t>
      </w:r>
      <w:r w:rsidR="000E4BDF" w:rsidRPr="00520282">
        <w:rPr>
          <w:highlight w:val="white"/>
        </w:rPr>
        <w:t>, социофобия развивается</w:t>
      </w:r>
      <w:r w:rsidRPr="00520282">
        <w:rPr>
          <w:highlight w:val="white"/>
        </w:rPr>
        <w:t>. Мне нужно время, что бы научиться у него чиповать.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миша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Да Джама. Давай подумаем.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циркуль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Тем более, Андрей хату продал, деньги у него есть.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Джамал задумывается, наливает себе вино в бокал.</w:t>
      </w:r>
    </w:p>
    <w:p w:rsidR="00926732" w:rsidRPr="00520282" w:rsidRDefault="0092673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джамал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 xml:space="preserve">Миш, ты понимаешь, всё равно надо их резать. Это всплывёт всё рано или поздно. 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миша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 xml:space="preserve">Джама, а может подумаем. Давай, как обычно с угнанными тачками сработаем. Сейчас на нервняке выкуп быстро сделаем. </w:t>
      </w:r>
      <w:r w:rsidR="000E4BDF" w:rsidRPr="00520282">
        <w:rPr>
          <w:highlight w:val="white"/>
        </w:rPr>
        <w:t xml:space="preserve">Динамично и резко будем работать. </w:t>
      </w:r>
      <w:r w:rsidRPr="00520282">
        <w:rPr>
          <w:highlight w:val="white"/>
        </w:rPr>
        <w:t>У него трагедия, он психует,</w:t>
      </w:r>
      <w:r w:rsidR="000E4BDF" w:rsidRPr="00520282">
        <w:rPr>
          <w:highlight w:val="white"/>
        </w:rPr>
        <w:t xml:space="preserve"> рассудок слабый сейчас,</w:t>
      </w:r>
      <w:r w:rsidRPr="00520282">
        <w:rPr>
          <w:highlight w:val="white"/>
        </w:rPr>
        <w:t xml:space="preserve"> можно манипулировать</w:t>
      </w:r>
      <w:r w:rsidR="000E4BDF" w:rsidRPr="00520282">
        <w:rPr>
          <w:highlight w:val="white"/>
        </w:rPr>
        <w:t xml:space="preserve"> им</w:t>
      </w:r>
      <w:r w:rsidRPr="00520282">
        <w:rPr>
          <w:highlight w:val="white"/>
        </w:rPr>
        <w:t>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5"/>
        <w:ind w:left="0"/>
        <w:rPr>
          <w:highlight w:val="white"/>
        </w:rPr>
      </w:pPr>
      <w:r w:rsidRPr="00520282">
        <w:rPr>
          <w:highlight w:val="white"/>
        </w:rPr>
        <w:t>Джамал задумывается.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 xml:space="preserve">джамал </w:t>
      </w:r>
    </w:p>
    <w:p w:rsidR="00926732" w:rsidRPr="00520282" w:rsidRDefault="000E4BDF" w:rsidP="00926732">
      <w:pPr>
        <w:pStyle w:val="a5"/>
        <w:rPr>
          <w:highlight w:val="white"/>
        </w:rPr>
      </w:pPr>
      <w:r w:rsidRPr="00520282">
        <w:rPr>
          <w:highlight w:val="white"/>
        </w:rPr>
        <w:t>Да можно попробовать</w:t>
      </w:r>
      <w:r w:rsidR="00926732" w:rsidRPr="00520282">
        <w:rPr>
          <w:highlight w:val="white"/>
        </w:rPr>
        <w:t xml:space="preserve">. </w:t>
      </w:r>
    </w:p>
    <w:p w:rsidR="00926732" w:rsidRPr="00520282" w:rsidRDefault="00926732" w:rsidP="00926732">
      <w:pPr>
        <w:pStyle w:val="a7"/>
        <w:rPr>
          <w:highlight w:val="white"/>
        </w:rPr>
      </w:pPr>
      <w:r w:rsidRPr="00520282">
        <w:rPr>
          <w:highlight w:val="white"/>
        </w:rPr>
        <w:t xml:space="preserve"> (допивает бокал</w:t>
      </w:r>
      <w:r w:rsidR="000E4BDF" w:rsidRPr="00520282">
        <w:rPr>
          <w:highlight w:val="white"/>
        </w:rPr>
        <w:t xml:space="preserve"> вина</w:t>
      </w:r>
      <w:r w:rsidRPr="00520282">
        <w:rPr>
          <w:highlight w:val="white"/>
        </w:rPr>
        <w:t>)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Поехали Миш, по дороге обсудим.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миша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Я к Андрею поеду Джамал. Мне же надо помочь ему жену найти.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джамал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 xml:space="preserve">Твой ментовской цинизм меня иногда забавляет! 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миша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 xml:space="preserve">Цинизм шаманизм. Дела надо делать, </w:t>
      </w:r>
      <w:r w:rsidR="00520282" w:rsidRPr="00520282">
        <w:rPr>
          <w:highlight w:val="white"/>
        </w:rPr>
        <w:t>а не термины придумывать! П</w:t>
      </w:r>
      <w:r w:rsidRPr="00520282">
        <w:rPr>
          <w:highlight w:val="white"/>
        </w:rPr>
        <w:t xml:space="preserve">оехали Джамал. 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джамал</w:t>
      </w:r>
    </w:p>
    <w:p w:rsidR="00926732" w:rsidRPr="00520282" w:rsidRDefault="00926732" w:rsidP="00926732">
      <w:pPr>
        <w:pStyle w:val="a3"/>
        <w:tabs>
          <w:tab w:val="left" w:pos="1365"/>
        </w:tabs>
        <w:ind w:left="2126" w:right="2126"/>
        <w:rPr>
          <w:highlight w:val="white"/>
        </w:rPr>
      </w:pPr>
      <w:r w:rsidRPr="00520282">
        <w:rPr>
          <w:highlight w:val="white"/>
        </w:rPr>
        <w:t>Циркуль, ключи от сервиса с собой?</w:t>
      </w:r>
    </w:p>
    <w:p w:rsidR="00926732" w:rsidRPr="00520282" w:rsidRDefault="00926732" w:rsidP="00926732">
      <w:pPr>
        <w:pStyle w:val="a5"/>
      </w:pPr>
    </w:p>
    <w:p w:rsidR="00926732" w:rsidRPr="00520282" w:rsidRDefault="00926732" w:rsidP="00926732">
      <w:pPr>
        <w:pStyle w:val="a5"/>
        <w:ind w:left="0" w:right="0"/>
      </w:pPr>
      <w:r w:rsidRPr="00520282">
        <w:t xml:space="preserve">Циркуль кивает, а Миша, берёт его под руку и ведёт к двери. </w:t>
      </w:r>
    </w:p>
    <w:p w:rsidR="00926732" w:rsidRPr="003167DC" w:rsidRDefault="00926732" w:rsidP="00926732">
      <w:pPr>
        <w:pStyle w:val="a6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ИНТ. КОМНАТА ХИМИКА – ДЕНЬ</w:t>
      </w:r>
    </w:p>
    <w:p w:rsidR="00926732" w:rsidRPr="00520282" w:rsidRDefault="00926732" w:rsidP="00926732">
      <w:pPr>
        <w:pStyle w:val="a3"/>
        <w:rPr>
          <w:highlight w:val="white"/>
        </w:rPr>
      </w:pPr>
    </w:p>
    <w:p w:rsidR="0052028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 xml:space="preserve">Химик лежит на Ольге. </w:t>
      </w:r>
    </w:p>
    <w:p w:rsidR="00520282" w:rsidRPr="00520282" w:rsidRDefault="0052028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Джамал хватает его за шкирку и сбрасывает на пол.</w:t>
      </w: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 xml:space="preserve"> </w:t>
      </w: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джамал</w:t>
      </w:r>
    </w:p>
    <w:p w:rsidR="00926732" w:rsidRPr="00520282" w:rsidRDefault="00926732" w:rsidP="00926732">
      <w:pPr>
        <w:pStyle w:val="a7"/>
        <w:tabs>
          <w:tab w:val="left" w:pos="4890"/>
        </w:tabs>
        <w:rPr>
          <w:highlight w:val="white"/>
        </w:rPr>
      </w:pPr>
      <w:r w:rsidRPr="00520282">
        <w:rPr>
          <w:highlight w:val="white"/>
        </w:rPr>
        <w:t>(Химику)</w:t>
      </w:r>
      <w:r w:rsidRPr="00520282">
        <w:rPr>
          <w:highlight w:val="white"/>
        </w:rPr>
        <w:tab/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Свали в угол.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химик</w:t>
      </w:r>
    </w:p>
    <w:p w:rsidR="00926732" w:rsidRPr="00520282" w:rsidRDefault="00926732" w:rsidP="00926732">
      <w:pPr>
        <w:pStyle w:val="a7"/>
        <w:rPr>
          <w:highlight w:val="white"/>
        </w:rPr>
      </w:pPr>
      <w:r w:rsidRPr="00520282">
        <w:rPr>
          <w:highlight w:val="white"/>
        </w:rPr>
        <w:t>(еле открывая глаза)</w:t>
      </w:r>
    </w:p>
    <w:p w:rsidR="00926732" w:rsidRPr="00520282" w:rsidRDefault="006A0005" w:rsidP="00926732">
      <w:pPr>
        <w:pStyle w:val="a5"/>
        <w:rPr>
          <w:highlight w:val="white"/>
        </w:rPr>
      </w:pPr>
      <w:r w:rsidRPr="00520282">
        <w:rPr>
          <w:highlight w:val="white"/>
        </w:rPr>
        <w:t>Ой, Джамал, ё моё, это ты?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Вместе с Джамалом пришёл Вася и БОРЯ(сильно накаченный, среднего роста, с короткой стрижкой, 33 года). Боря держит за плечи Циркуля.</w:t>
      </w:r>
    </w:p>
    <w:p w:rsidR="00926732" w:rsidRPr="00520282" w:rsidRDefault="0092673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циркуль</w:t>
      </w:r>
    </w:p>
    <w:p w:rsidR="00926732" w:rsidRPr="00520282" w:rsidRDefault="00926732" w:rsidP="00926732">
      <w:pPr>
        <w:pStyle w:val="a7"/>
        <w:rPr>
          <w:highlight w:val="white"/>
        </w:rPr>
      </w:pPr>
      <w:r w:rsidRPr="00520282">
        <w:rPr>
          <w:highlight w:val="white"/>
        </w:rPr>
        <w:t>(Химику)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Извини Олег. Так вышло.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Джамал осматривает комнату, видит ноутбук, видит планшет. Он смотрит на Ольгу, замечает её молящий взгляд.</w:t>
      </w: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 xml:space="preserve"> </w:t>
      </w: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джамал</w:t>
      </w:r>
    </w:p>
    <w:p w:rsidR="00926732" w:rsidRPr="00520282" w:rsidRDefault="00926732" w:rsidP="00926732">
      <w:pPr>
        <w:pStyle w:val="a7"/>
        <w:rPr>
          <w:highlight w:val="white"/>
        </w:rPr>
      </w:pPr>
      <w:r w:rsidRPr="00520282">
        <w:rPr>
          <w:highlight w:val="white"/>
        </w:rPr>
        <w:t>(Химику)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Сейчас послание Андрею будем делать. У тебя все данные есть, Циркуль всё рассказал.</w:t>
      </w:r>
    </w:p>
    <w:p w:rsidR="00926732" w:rsidRPr="00520282" w:rsidRDefault="00926732" w:rsidP="00926732">
      <w:pPr>
        <w:pStyle w:val="a7"/>
        <w:rPr>
          <w:highlight w:val="white"/>
        </w:rPr>
      </w:pPr>
      <w:r w:rsidRPr="00520282">
        <w:rPr>
          <w:highlight w:val="white"/>
        </w:rPr>
        <w:t xml:space="preserve"> (пододвигая табуретку)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Садись с ней рядом.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52028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lastRenderedPageBreak/>
        <w:t>Химик покорно садится на табуретку. Боря в этот момент приковывает наручниками Циркуля к батарее. Вася выходит из комнаты.</w:t>
      </w:r>
    </w:p>
    <w:p w:rsidR="00520282" w:rsidRPr="00520282" w:rsidRDefault="0052028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Джамал подходит к Ольге, стоит</w:t>
      </w:r>
      <w:r w:rsidR="000E4BDF" w:rsidRPr="00520282">
        <w:rPr>
          <w:highlight w:val="white"/>
        </w:rPr>
        <w:t>,</w:t>
      </w:r>
      <w:r w:rsidRPr="00520282">
        <w:rPr>
          <w:highlight w:val="white"/>
        </w:rPr>
        <w:t xml:space="preserve"> смотрит на неё.</w:t>
      </w:r>
    </w:p>
    <w:p w:rsidR="00926732" w:rsidRPr="000E4BDF" w:rsidRDefault="00926732" w:rsidP="00926732">
      <w:pPr>
        <w:pStyle w:val="a3"/>
        <w:rPr>
          <w:b/>
          <w:highlight w:val="white"/>
        </w:rPr>
      </w:pPr>
    </w:p>
    <w:p w:rsidR="00926732" w:rsidRPr="00520282" w:rsidRDefault="00926732" w:rsidP="00926732">
      <w:pPr>
        <w:pStyle w:val="a4"/>
        <w:rPr>
          <w:highlight w:val="white"/>
        </w:rPr>
      </w:pPr>
      <w:r w:rsidRPr="00520282">
        <w:rPr>
          <w:highlight w:val="white"/>
        </w:rPr>
        <w:t>нат. около проходной промзоны - день</w:t>
      </w:r>
    </w:p>
    <w:p w:rsidR="00926732" w:rsidRPr="00520282" w:rsidRDefault="0092673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 xml:space="preserve">Вася подходит к проходной. В окошко из будки высунулась голова сменщика. </w:t>
      </w:r>
    </w:p>
    <w:p w:rsidR="00926732" w:rsidRPr="00520282" w:rsidRDefault="00926732" w:rsidP="00926732">
      <w:pPr>
        <w:pStyle w:val="a3"/>
        <w:tabs>
          <w:tab w:val="left" w:pos="1005"/>
        </w:tabs>
        <w:rPr>
          <w:highlight w:val="white"/>
        </w:rPr>
      </w:pPr>
      <w:r w:rsidRPr="00520282">
        <w:rPr>
          <w:highlight w:val="white"/>
        </w:rPr>
        <w:tab/>
      </w: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джамал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Без звонка Джамала никого сюда не пускаешь и не выпускаешь.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сменщик</w:t>
      </w:r>
    </w:p>
    <w:p w:rsidR="00926732" w:rsidRPr="00520282" w:rsidRDefault="00926732" w:rsidP="00926732">
      <w:pPr>
        <w:pStyle w:val="a7"/>
        <w:rPr>
          <w:highlight w:val="white"/>
        </w:rPr>
      </w:pPr>
      <w:r w:rsidRPr="00520282">
        <w:rPr>
          <w:highlight w:val="white"/>
        </w:rPr>
        <w:t>(пьяный)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Я понял шеф. А то на рею!</w:t>
      </w:r>
    </w:p>
    <w:p w:rsidR="00926732" w:rsidRPr="00520282" w:rsidRDefault="00926732" w:rsidP="00926732">
      <w:pPr>
        <w:pStyle w:val="a7"/>
        <w:rPr>
          <w:highlight w:val="white"/>
        </w:rPr>
      </w:pPr>
      <w:r w:rsidRPr="00520282">
        <w:rPr>
          <w:highlight w:val="white"/>
        </w:rPr>
        <w:t xml:space="preserve"> (пальцами нелепо водит у горла</w:t>
      </w:r>
      <w:r w:rsidR="00520282" w:rsidRPr="00520282">
        <w:rPr>
          <w:highlight w:val="white"/>
        </w:rPr>
        <w:t xml:space="preserve"> и усмехается</w:t>
      </w:r>
      <w:r w:rsidRPr="00520282">
        <w:rPr>
          <w:highlight w:val="white"/>
        </w:rPr>
        <w:t>)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Всё по понятиям.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вася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 xml:space="preserve">Да какие уж тут понятия, глаза выколем тебе </w:t>
      </w:r>
      <w:r w:rsidR="00520282" w:rsidRPr="00520282">
        <w:rPr>
          <w:highlight w:val="white"/>
        </w:rPr>
        <w:t xml:space="preserve">без понятий и принципов, </w:t>
      </w:r>
      <w:r w:rsidRPr="00520282">
        <w:rPr>
          <w:highlight w:val="white"/>
        </w:rPr>
        <w:t>и всё.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Вася даёт ему несколько купюр.</w:t>
      </w:r>
    </w:p>
    <w:p w:rsidR="00926732" w:rsidRPr="00520282" w:rsidRDefault="0092673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4"/>
        <w:rPr>
          <w:highlight w:val="white"/>
        </w:rPr>
      </w:pPr>
      <w:r w:rsidRPr="00520282">
        <w:rPr>
          <w:highlight w:val="white"/>
        </w:rPr>
        <w:t>ИНТ. комната химика - день</w:t>
      </w:r>
    </w:p>
    <w:p w:rsidR="00926732" w:rsidRPr="00520282" w:rsidRDefault="0092673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Джамал снимает с Ольги куртку и застывает взглядом на её разодранной футболке и полуголой груди. Ольга в испуганном ожидании.</w:t>
      </w:r>
    </w:p>
    <w:p w:rsidR="00926732" w:rsidRPr="00520282" w:rsidRDefault="0092673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Химик сидит</w:t>
      </w:r>
      <w:r w:rsidR="000E4BDF" w:rsidRPr="00520282">
        <w:rPr>
          <w:highlight w:val="white"/>
        </w:rPr>
        <w:t>,</w:t>
      </w:r>
      <w:r w:rsidRPr="00520282">
        <w:rPr>
          <w:highlight w:val="white"/>
        </w:rPr>
        <w:t xml:space="preserve"> </w:t>
      </w:r>
      <w:r w:rsidR="000E4BDF" w:rsidRPr="00520282">
        <w:rPr>
          <w:highlight w:val="white"/>
        </w:rPr>
        <w:t xml:space="preserve">уже </w:t>
      </w:r>
      <w:r w:rsidRPr="00520282">
        <w:rPr>
          <w:highlight w:val="white"/>
        </w:rPr>
        <w:t>прикованный одной рукой к батарее наручниками. Но на таком расстоянии, что второй рукой он не может дотянуться, ни до какого предмета мебели.</w:t>
      </w:r>
    </w:p>
    <w:p w:rsidR="00926732" w:rsidRPr="00520282" w:rsidRDefault="0092673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Джамал уходит вместе с курткой из комнаты.</w:t>
      </w:r>
    </w:p>
    <w:p w:rsidR="00926732" w:rsidRPr="00520282" w:rsidRDefault="0092673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Боря остаётся сидеть на стуле между кроватью и прикованным Циркулем. Он достаёт планшет и начинает открывать, какие-то приложения.</w:t>
      </w:r>
    </w:p>
    <w:p w:rsidR="00926732" w:rsidRPr="00520282" w:rsidRDefault="00926732" w:rsidP="00926732">
      <w:pPr>
        <w:pStyle w:val="a6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циркуль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Извини Олег, всё случайно получилось.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химик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Всё будет нормально.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Боря отрывает взгляд от планшета и смотрит на Ольгу, смотрит на её грудь. Он встаёт с табуретки и подходит к Ольге, которая предвкуша</w:t>
      </w:r>
      <w:r w:rsidR="00684E0B" w:rsidRPr="00520282">
        <w:rPr>
          <w:highlight w:val="white"/>
        </w:rPr>
        <w:t>я</w:t>
      </w:r>
      <w:r w:rsidRPr="00520282">
        <w:rPr>
          <w:highlight w:val="white"/>
        </w:rPr>
        <w:t>, что-то ужасное</w:t>
      </w:r>
      <w:r w:rsidR="00684E0B" w:rsidRPr="00520282">
        <w:rPr>
          <w:highlight w:val="white"/>
        </w:rPr>
        <w:t xml:space="preserve"> начинает извиваться</w:t>
      </w:r>
      <w:r w:rsidRPr="00520282">
        <w:rPr>
          <w:highlight w:val="white"/>
        </w:rPr>
        <w:t>.</w:t>
      </w:r>
    </w:p>
    <w:p w:rsidR="00926732" w:rsidRPr="00520282" w:rsidRDefault="0092673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Циркуль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Борь не надо.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Боря замахивается на Циркуля, тот жмурится.</w:t>
      </w:r>
    </w:p>
    <w:p w:rsidR="00926732" w:rsidRPr="00520282" w:rsidRDefault="0092673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Боря берёт из-под ног Ольги одеяло и укрывает её. Потом садится снова на табуретку.</w:t>
      </w:r>
    </w:p>
    <w:p w:rsidR="00926732" w:rsidRPr="00520282" w:rsidRDefault="0092673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циркуль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Блин Борь, спасибо тебе.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боря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За что?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циркуль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За то, что есть у тебя совесть, порядочность.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>Боря молчит.</w:t>
      </w:r>
    </w:p>
    <w:p w:rsidR="00926732" w:rsidRPr="00520282" w:rsidRDefault="00926732" w:rsidP="00926732">
      <w:pPr>
        <w:pStyle w:val="a3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циркуль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Слава богу, что и у Джамала есть.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боря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 xml:space="preserve">Нет…, у меня нет совести, у Джамала нет. Просто не хочется уж совсем отмороженными перед самим собой </w:t>
      </w:r>
      <w:r w:rsidR="00684E0B" w:rsidRPr="00520282">
        <w:rPr>
          <w:highlight w:val="white"/>
        </w:rPr>
        <w:t xml:space="preserve">в зеркале </w:t>
      </w:r>
      <w:r w:rsidRPr="00520282">
        <w:rPr>
          <w:highlight w:val="white"/>
        </w:rPr>
        <w:t>выглядеть.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6"/>
        <w:rPr>
          <w:highlight w:val="white"/>
        </w:rPr>
      </w:pPr>
      <w:r w:rsidRPr="00520282">
        <w:rPr>
          <w:highlight w:val="white"/>
        </w:rPr>
        <w:t>циркуль</w:t>
      </w:r>
    </w:p>
    <w:p w:rsidR="00926732" w:rsidRPr="00520282" w:rsidRDefault="00926732" w:rsidP="00926732">
      <w:pPr>
        <w:pStyle w:val="a5"/>
        <w:rPr>
          <w:highlight w:val="white"/>
        </w:rPr>
      </w:pPr>
      <w:r w:rsidRPr="00520282">
        <w:rPr>
          <w:highlight w:val="white"/>
        </w:rPr>
        <w:t>Ну не выпендривайся уж.</w:t>
      </w:r>
    </w:p>
    <w:p w:rsidR="00926732" w:rsidRPr="00520282" w:rsidRDefault="00926732" w:rsidP="00926732">
      <w:pPr>
        <w:pStyle w:val="a5"/>
        <w:rPr>
          <w:highlight w:val="white"/>
        </w:rPr>
      </w:pPr>
    </w:p>
    <w:p w:rsidR="00926732" w:rsidRPr="00520282" w:rsidRDefault="00926732" w:rsidP="00926732">
      <w:pPr>
        <w:pStyle w:val="a3"/>
        <w:rPr>
          <w:highlight w:val="white"/>
        </w:rPr>
      </w:pPr>
      <w:r w:rsidRPr="00520282">
        <w:rPr>
          <w:highlight w:val="white"/>
        </w:rPr>
        <w:t xml:space="preserve">Боря подходит к Циркулю и замахивается на него рукой, но </w:t>
      </w:r>
      <w:r w:rsidR="00520282" w:rsidRPr="00520282">
        <w:rPr>
          <w:highlight w:val="white"/>
        </w:rPr>
        <w:t xml:space="preserve">опять </w:t>
      </w:r>
      <w:r w:rsidRPr="00520282">
        <w:rPr>
          <w:highlight w:val="white"/>
        </w:rPr>
        <w:t>не бьёт.</w:t>
      </w:r>
    </w:p>
    <w:p w:rsidR="006A0005" w:rsidRDefault="006A0005" w:rsidP="00926732">
      <w:pPr>
        <w:rPr>
          <w:b/>
          <w:i/>
          <w:color w:val="FF0000"/>
          <w:u w:val="single"/>
        </w:rPr>
      </w:pPr>
    </w:p>
    <w:p w:rsidR="00926732" w:rsidRPr="00C46D03" w:rsidRDefault="00926732" w:rsidP="00926732">
      <w:pPr>
        <w:pStyle w:val="a4"/>
        <w:rPr>
          <w:highlight w:val="white"/>
        </w:rPr>
      </w:pPr>
      <w:r w:rsidRPr="00C46D03">
        <w:rPr>
          <w:highlight w:val="white"/>
        </w:rPr>
        <w:t>ИНТ. комната химика – ранний вечер</w:t>
      </w:r>
    </w:p>
    <w:p w:rsidR="00926732" w:rsidRPr="00C46D03" w:rsidRDefault="00926732" w:rsidP="00926732">
      <w:pPr>
        <w:pStyle w:val="a3"/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 xml:space="preserve">Боря сидит, играет в планшет. Химик втыкает залипшими глазами в пол. Циркуль </w:t>
      </w:r>
      <w:r w:rsidR="00C46D03" w:rsidRPr="00C46D03">
        <w:rPr>
          <w:highlight w:val="white"/>
        </w:rPr>
        <w:t xml:space="preserve">пристольно и бездумно </w:t>
      </w:r>
      <w:r w:rsidRPr="00C46D03">
        <w:rPr>
          <w:highlight w:val="white"/>
        </w:rPr>
        <w:t>смотрит на Ольгу.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боря</w:t>
      </w:r>
    </w:p>
    <w:p w:rsidR="00926732" w:rsidRPr="00C46D03" w:rsidRDefault="00926732" w:rsidP="00926732">
      <w:pPr>
        <w:pStyle w:val="a7"/>
        <w:rPr>
          <w:highlight w:val="white"/>
        </w:rPr>
      </w:pPr>
      <w:r w:rsidRPr="00C46D03">
        <w:rPr>
          <w:highlight w:val="white"/>
        </w:rPr>
        <w:t>(говорит Циркулю, показывая пальцем на дверь)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lastRenderedPageBreak/>
        <w:t>Там дальняк?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Циркуль кивает. Боря уходит в туалет.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C46D03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 xml:space="preserve">Химик сразу же приоткрывает глаза. В туалете слышен шум воды из-под крана и звуки компьютерной игры. </w:t>
      </w:r>
    </w:p>
    <w:p w:rsidR="00C46D03" w:rsidRPr="00C46D03" w:rsidRDefault="00C46D03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Он свободной рукой вскрывает одну частичку плинтуса и достаёт оттуда две ампулы и убирает обратно.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C46D03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 xml:space="preserve">Химик показывает Циркулю, что бы тот вскрыл такую же, рядом с ним. </w:t>
      </w:r>
    </w:p>
    <w:p w:rsidR="00C46D03" w:rsidRPr="00C46D03" w:rsidRDefault="00C46D03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Циркуль свободной рукой пробует вскрыть плинтус и с нескольких попыток у него получается.</w:t>
      </w:r>
      <w:r w:rsidR="006A0005" w:rsidRPr="00C46D03">
        <w:rPr>
          <w:highlight w:val="white"/>
        </w:rPr>
        <w:t xml:space="preserve"> </w:t>
      </w:r>
      <w:r w:rsidRPr="00C46D03">
        <w:rPr>
          <w:highlight w:val="white"/>
        </w:rPr>
        <w:t>Он достаёт оттуда металлический баллончик и катит по полу Химику.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Химик вскрывает одной рукой баллончик и льёт из него жидкость на наручник. Наручник в этом месте расплавился и Химик освобождается.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Он подползает к другой части плинтуса и вскрыв одну створку, достаёт ещё один баллончик с красной изолентой.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Химик подходит к двери в туалет. Он резко открывает её и брызгает из баллончика на Борю.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Боря сваливается с унитаза на пол.</w:t>
      </w:r>
      <w:r w:rsidR="00C46D03" w:rsidRPr="00C46D03">
        <w:rPr>
          <w:highlight w:val="white"/>
        </w:rPr>
        <w:t xml:space="preserve"> </w:t>
      </w:r>
      <w:r w:rsidRPr="00C46D03">
        <w:rPr>
          <w:highlight w:val="white"/>
        </w:rPr>
        <w:t>Химик ещё несколько секунд с садистским удовольствием брызжет баллончиком ему, прямо в нос.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Потом он подходит к кровати и поднимает нож, который ранее уронила Ольга.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Химик открывает наручник у Циркуля.</w:t>
      </w: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 xml:space="preserve"> </w:t>
      </w: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химик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Ну ты понял, что Джамал нас всех убил бы?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циркуль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Что с Борей?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Химик</w:t>
      </w:r>
    </w:p>
    <w:p w:rsidR="00926732" w:rsidRPr="00C46D03" w:rsidRDefault="00926732" w:rsidP="00926732">
      <w:pPr>
        <w:pStyle w:val="a7"/>
        <w:rPr>
          <w:highlight w:val="white"/>
        </w:rPr>
      </w:pPr>
      <w:r w:rsidRPr="00C46D03">
        <w:rPr>
          <w:highlight w:val="white"/>
        </w:rPr>
        <w:t>(подойдя к Боре)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 xml:space="preserve">Должен </w:t>
      </w:r>
      <w:r w:rsidR="00C77F84" w:rsidRPr="00C46D03">
        <w:rPr>
          <w:highlight w:val="white"/>
        </w:rPr>
        <w:t>скончаться</w:t>
      </w:r>
      <w:r w:rsidRPr="00C46D03">
        <w:rPr>
          <w:highlight w:val="white"/>
        </w:rPr>
        <w:t xml:space="preserve"> по идее.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Химик проверяет у него пульс.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химик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Сдох, гнида.</w:t>
      </w:r>
    </w:p>
    <w:p w:rsidR="00926732" w:rsidRPr="00C46D03" w:rsidRDefault="00926732" w:rsidP="00926732">
      <w:pPr>
        <w:pStyle w:val="a7"/>
        <w:rPr>
          <w:highlight w:val="white"/>
        </w:rPr>
      </w:pPr>
      <w:r w:rsidRPr="00C46D03">
        <w:rPr>
          <w:highlight w:val="white"/>
        </w:rPr>
        <w:t xml:space="preserve"> (радуясь)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Отличный спрей!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6A0005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Циркуль подходит к Боре, проверяет тоже его пульс.</w:t>
      </w:r>
      <w:r w:rsidR="006A0005" w:rsidRPr="00C46D03">
        <w:rPr>
          <w:highlight w:val="white"/>
        </w:rPr>
        <w:t xml:space="preserve"> </w:t>
      </w:r>
    </w:p>
    <w:p w:rsidR="006A0005" w:rsidRPr="00C46D03" w:rsidRDefault="006A0005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 xml:space="preserve">Он надевает ему штаны, заботливо застегнув </w:t>
      </w:r>
      <w:r w:rsidR="00C46D03" w:rsidRPr="00C46D03">
        <w:rPr>
          <w:highlight w:val="white"/>
        </w:rPr>
        <w:t xml:space="preserve">ему </w:t>
      </w:r>
      <w:r w:rsidRPr="00C46D03">
        <w:rPr>
          <w:highlight w:val="white"/>
        </w:rPr>
        <w:t>ремень и опускает веки.</w:t>
      </w:r>
    </w:p>
    <w:p w:rsidR="00926732" w:rsidRPr="00C46D03" w:rsidRDefault="00926732" w:rsidP="00926732">
      <w:pPr>
        <w:pStyle w:val="a4"/>
        <w:rPr>
          <w:highlight w:val="white"/>
        </w:rPr>
      </w:pPr>
      <w:r w:rsidRPr="00C46D03">
        <w:rPr>
          <w:highlight w:val="white"/>
        </w:rPr>
        <w:t xml:space="preserve"> </w:t>
      </w: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Химик включает все компьютеры и ноутбук. На мониторах включаются трансляции из салона авто Миши, авто Джамала, авто Камилы, территории сервиса и около проходной.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Циркуль сидит и смотрит на ноутбук.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C46D03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 xml:space="preserve">Химик достаёт из шкафчика ножовку. </w:t>
      </w:r>
    </w:p>
    <w:p w:rsidR="00C46D03" w:rsidRPr="00C46D03" w:rsidRDefault="00C46D03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Он подходит к Боре и начинает отпиливать у него палец.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циркуль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 xml:space="preserve">Олег ты </w:t>
      </w:r>
      <w:r w:rsidR="00C77F84" w:rsidRPr="00C46D03">
        <w:rPr>
          <w:highlight w:val="white"/>
        </w:rPr>
        <w:t>больной</w:t>
      </w:r>
      <w:r w:rsidRPr="00C46D03">
        <w:rPr>
          <w:highlight w:val="white"/>
        </w:rPr>
        <w:t>?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химик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Тебе придётся на этот раз во всём меня слушать брат, что бы выжить.</w:t>
      </w:r>
    </w:p>
    <w:p w:rsidR="00926732" w:rsidRPr="00C46D03" w:rsidRDefault="00926732" w:rsidP="00926732">
      <w:pPr>
        <w:pStyle w:val="a7"/>
        <w:rPr>
          <w:highlight w:val="white"/>
        </w:rPr>
      </w:pPr>
      <w:r w:rsidRPr="00C46D03">
        <w:rPr>
          <w:highlight w:val="white"/>
        </w:rPr>
        <w:t xml:space="preserve"> (пилит палец)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 xml:space="preserve">Слушай все машины, </w:t>
      </w:r>
      <w:r w:rsidR="00C77F84" w:rsidRPr="00C46D03">
        <w:rPr>
          <w:highlight w:val="white"/>
        </w:rPr>
        <w:t xml:space="preserve">все камеры, </w:t>
      </w:r>
      <w:r w:rsidRPr="00C46D03">
        <w:rPr>
          <w:highlight w:val="white"/>
        </w:rPr>
        <w:t>во сколько выкуп они намечают.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Циркуль в шоке, но продолжает внимательно смотреть в ноутбук и компьютеры.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Химик берёт из шкафчика маску с рыжей бородой, надевает её и потом подходит к Ольге.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Он берёт её руку. Ольга начинает дёргаться.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хтмик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 xml:space="preserve">Будешь дёргаться усыплю. А проснёшься </w:t>
      </w:r>
      <w:r w:rsidR="00C46D03" w:rsidRPr="00C46D03">
        <w:rPr>
          <w:highlight w:val="white"/>
        </w:rPr>
        <w:t xml:space="preserve">тогда </w:t>
      </w:r>
      <w:r w:rsidRPr="00C46D03">
        <w:rPr>
          <w:highlight w:val="white"/>
        </w:rPr>
        <w:t>уже беременной.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Ольга лежит смирно. Химик сгибает ей палец на руке и приматывает его в согнутом состоянии скотчем. Потом берёт палец Бори и приматывает его к пальцу Ольги.</w:t>
      </w:r>
    </w:p>
    <w:p w:rsidR="00926732" w:rsidRPr="00C77F84" w:rsidRDefault="00926732" w:rsidP="00926732">
      <w:pPr>
        <w:pStyle w:val="a3"/>
        <w:rPr>
          <w:b/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циркуль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Всё! На 21.00. Они ему позвонили.</w:t>
      </w:r>
    </w:p>
    <w:p w:rsidR="00926732" w:rsidRPr="00C46D03" w:rsidRDefault="00926732" w:rsidP="00926732">
      <w:pPr>
        <w:pStyle w:val="a7"/>
        <w:rPr>
          <w:highlight w:val="white"/>
        </w:rPr>
      </w:pPr>
      <w:r w:rsidRPr="00C46D03">
        <w:rPr>
          <w:highlight w:val="white"/>
        </w:rPr>
        <w:t xml:space="preserve"> </w:t>
      </w: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химик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Зажигалку возьми и подойди.</w:t>
      </w:r>
    </w:p>
    <w:p w:rsidR="00926732" w:rsidRPr="00C46D03" w:rsidRDefault="00926732" w:rsidP="00926732">
      <w:pPr>
        <w:pStyle w:val="a5"/>
        <w:rPr>
          <w:color w:val="00B0F0"/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Циркуль достаёт из кармана зажигалку.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циркуль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Когда ты умудрился камеры поставить.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химик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Когда машины им чинил.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Циркуль садится на стул в ногах у Ольги.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циркуль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Полгода назад?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химик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Я</w:t>
      </w:r>
      <w:r w:rsidR="00C46D03" w:rsidRPr="00C46D03">
        <w:rPr>
          <w:highlight w:val="white"/>
        </w:rPr>
        <w:t xml:space="preserve"> готовился. К разным вариантам</w:t>
      </w:r>
      <w:r w:rsidRPr="00C46D03">
        <w:rPr>
          <w:highlight w:val="white"/>
        </w:rPr>
        <w:t>.</w:t>
      </w:r>
    </w:p>
    <w:p w:rsidR="00926732" w:rsidRPr="00C46D03" w:rsidRDefault="00926732" w:rsidP="00C46D03">
      <w:pPr>
        <w:pStyle w:val="a7"/>
        <w:rPr>
          <w:highlight w:val="white"/>
        </w:rPr>
      </w:pPr>
      <w:r w:rsidRPr="00C46D03">
        <w:rPr>
          <w:highlight w:val="white"/>
        </w:rPr>
        <w:t xml:space="preserve"> </w:t>
      </w: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 xml:space="preserve">Химик встаёт и подходит к ноутбуку. Включает на нём камеру и направляет его на кровать. 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химик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 xml:space="preserve">Не волнуйся. Их всех ждёт смерть. Тебя ждут деньги, если будешь меня слушать. </w:t>
      </w:r>
    </w:p>
    <w:p w:rsidR="00926732" w:rsidRPr="00C46D03" w:rsidRDefault="00926732" w:rsidP="00926732">
      <w:pPr>
        <w:pStyle w:val="a7"/>
        <w:rPr>
          <w:highlight w:val="white"/>
        </w:rPr>
      </w:pPr>
      <w:r w:rsidRPr="00C46D03">
        <w:rPr>
          <w:highlight w:val="white"/>
        </w:rPr>
        <w:t xml:space="preserve"> (в руках нож)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Жги ей ногу.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циркуль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Что?</w:t>
      </w:r>
      <w:r w:rsidR="00C46D03" w:rsidRPr="00C46D03">
        <w:rPr>
          <w:highlight w:val="white"/>
        </w:rPr>
        <w:t xml:space="preserve"> Что несёшь?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химик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Ногу жги, мне надо, что бы она орала.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C46D03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Ольга жалостливо смотрит на Циркуля. А он отворачивает от неё взгляд и, присев на пол, чтобы не попасть в обзор камеры, поджигает зажигалкой ей ступню.</w:t>
      </w:r>
      <w:r w:rsidR="00C46D03" w:rsidRPr="00C46D03">
        <w:rPr>
          <w:highlight w:val="white"/>
        </w:rPr>
        <w:t xml:space="preserve"> </w:t>
      </w:r>
    </w:p>
    <w:p w:rsidR="00C46D03" w:rsidRPr="00C46D03" w:rsidRDefault="00C46D03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Ольга орёт.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 xml:space="preserve">Химик пилит, якобы палец Ольги, а на самом деле отпиливает примотанный </w:t>
      </w:r>
      <w:r w:rsidR="00C46D03" w:rsidRPr="00C46D03">
        <w:rPr>
          <w:highlight w:val="white"/>
        </w:rPr>
        <w:t xml:space="preserve">скотчем </w:t>
      </w:r>
      <w:r w:rsidRPr="00C46D03">
        <w:rPr>
          <w:highlight w:val="white"/>
        </w:rPr>
        <w:t>палец Бори. Он задевает ножом кожу Ольги и у неё течёт кровь.</w:t>
      </w:r>
      <w:r w:rsidR="006A0005" w:rsidRPr="00C46D03">
        <w:rPr>
          <w:highlight w:val="white"/>
        </w:rPr>
        <w:t xml:space="preserve"> </w:t>
      </w:r>
      <w:r w:rsidRPr="00C46D03">
        <w:rPr>
          <w:highlight w:val="white"/>
        </w:rPr>
        <w:t>Ольга извивается.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 xml:space="preserve">Циркуль подходит к столу, берёт тюбик с мазью и садится возле ног Ольги. Он выдавливает себе на руку чуть мази и </w:t>
      </w:r>
      <w:r w:rsidR="00C46D03" w:rsidRPr="00C46D03">
        <w:rPr>
          <w:highlight w:val="white"/>
        </w:rPr>
        <w:t xml:space="preserve">заботливо </w:t>
      </w:r>
      <w:r w:rsidRPr="00C46D03">
        <w:rPr>
          <w:highlight w:val="white"/>
        </w:rPr>
        <w:t>смазывает ей место ожога.</w:t>
      </w:r>
    </w:p>
    <w:p w:rsidR="00926732" w:rsidRPr="00C46D03" w:rsidRDefault="00926732" w:rsidP="00926732">
      <w:pPr>
        <w:pStyle w:val="a6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Химик берёт спрей и выходит из комнаты.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6D751E" w:rsidRDefault="006D751E" w:rsidP="00926732">
      <w:pPr>
        <w:pStyle w:val="a3"/>
        <w:rPr>
          <w:highlight w:val="white"/>
        </w:rPr>
      </w:pPr>
    </w:p>
    <w:p w:rsidR="006D751E" w:rsidRDefault="006D751E" w:rsidP="00926732">
      <w:pPr>
        <w:pStyle w:val="a3"/>
        <w:rPr>
          <w:highlight w:val="white"/>
        </w:rPr>
      </w:pPr>
    </w:p>
    <w:p w:rsidR="006D751E" w:rsidRDefault="006D751E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lastRenderedPageBreak/>
        <w:t>ИНТ. ПРОХОДНАЯ ПРОМЗОНЫ – РАННИЙ ВЕЧЕР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Сменщик сидит и гадает кроссворд. Рядом с ним</w:t>
      </w:r>
      <w:r w:rsidR="00C46D03" w:rsidRPr="00C46D03">
        <w:rPr>
          <w:highlight w:val="white"/>
        </w:rPr>
        <w:t>, как раз</w:t>
      </w:r>
      <w:r w:rsidRPr="00C46D03">
        <w:rPr>
          <w:highlight w:val="white"/>
        </w:rPr>
        <w:t xml:space="preserve"> дверь заваленная хламом. Он слышит за этой дверью шум.</w:t>
      </w:r>
    </w:p>
    <w:p w:rsidR="00926732" w:rsidRPr="00C46D03" w:rsidRDefault="00926732" w:rsidP="00926732">
      <w:pPr>
        <w:pStyle w:val="a3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Сменщик берёт дубинку в руки и отходит на шаг от двери. Дверь немного открывается и через неё сменщик видит протискивающегося Химика.</w:t>
      </w: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 xml:space="preserve"> </w:t>
      </w: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химик</w:t>
      </w:r>
    </w:p>
    <w:p w:rsidR="00926732" w:rsidRPr="00C46D03" w:rsidRDefault="00926732" w:rsidP="00926732">
      <w:pPr>
        <w:pStyle w:val="a7"/>
        <w:rPr>
          <w:highlight w:val="white"/>
        </w:rPr>
      </w:pPr>
      <w:r w:rsidRPr="00C46D03">
        <w:rPr>
          <w:highlight w:val="white"/>
        </w:rPr>
        <w:t>(из-за двери)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Это я.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сменщик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Олег?! Ты что там делаешь?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6"/>
        <w:rPr>
          <w:highlight w:val="white"/>
        </w:rPr>
      </w:pPr>
      <w:r w:rsidRPr="00C46D03">
        <w:rPr>
          <w:highlight w:val="white"/>
        </w:rPr>
        <w:t>химик</w:t>
      </w:r>
    </w:p>
    <w:p w:rsidR="00926732" w:rsidRPr="00C46D03" w:rsidRDefault="00926732" w:rsidP="00926732">
      <w:pPr>
        <w:pStyle w:val="a5"/>
        <w:rPr>
          <w:highlight w:val="white"/>
        </w:rPr>
      </w:pPr>
      <w:r w:rsidRPr="00C46D03">
        <w:rPr>
          <w:highlight w:val="white"/>
        </w:rPr>
        <w:t>От банд</w:t>
      </w:r>
      <w:r w:rsidR="00C77F84" w:rsidRPr="00C46D03">
        <w:rPr>
          <w:highlight w:val="white"/>
        </w:rPr>
        <w:t>ит</w:t>
      </w:r>
      <w:r w:rsidRPr="00C46D03">
        <w:rPr>
          <w:highlight w:val="white"/>
        </w:rPr>
        <w:t>ов прячусь.</w:t>
      </w:r>
    </w:p>
    <w:p w:rsidR="00926732" w:rsidRPr="00C46D03" w:rsidRDefault="00926732" w:rsidP="00926732">
      <w:pPr>
        <w:pStyle w:val="a5"/>
        <w:rPr>
          <w:highlight w:val="white"/>
        </w:rPr>
      </w:pPr>
    </w:p>
    <w:p w:rsidR="00926732" w:rsidRPr="00C46D03" w:rsidRDefault="00926732" w:rsidP="00926732">
      <w:pPr>
        <w:pStyle w:val="a3"/>
        <w:rPr>
          <w:highlight w:val="white"/>
        </w:rPr>
      </w:pPr>
      <w:r w:rsidRPr="00C46D03">
        <w:rPr>
          <w:highlight w:val="white"/>
        </w:rPr>
        <w:t>Химик полностью открывает дверь и брызгает из баллончика на сменщика. Тот краснеет, задыхается и падает на пол.</w:t>
      </w:r>
    </w:p>
    <w:p w:rsidR="00926732" w:rsidRPr="003167DC" w:rsidRDefault="00926732" w:rsidP="00926732">
      <w:pPr>
        <w:pStyle w:val="a3"/>
        <w:rPr>
          <w:color w:val="0070C0"/>
          <w:highlight w:val="white"/>
        </w:rPr>
      </w:pPr>
    </w:p>
    <w:p w:rsidR="00926732" w:rsidRPr="00183609" w:rsidRDefault="00926732" w:rsidP="00926732">
      <w:pPr>
        <w:pStyle w:val="a4"/>
        <w:rPr>
          <w:highlight w:val="white"/>
        </w:rPr>
      </w:pPr>
      <w:r w:rsidRPr="00183609">
        <w:rPr>
          <w:highlight w:val="white"/>
        </w:rPr>
        <w:t>нат. эстакада - вечер.</w:t>
      </w:r>
    </w:p>
    <w:p w:rsidR="00926732" w:rsidRPr="00183609" w:rsidRDefault="00926732" w:rsidP="00926732">
      <w:pPr>
        <w:pStyle w:val="a3"/>
        <w:rPr>
          <w:highlight w:val="white"/>
        </w:rPr>
      </w:pPr>
    </w:p>
    <w:p w:rsidR="00183609" w:rsidRPr="00183609" w:rsidRDefault="00926732" w:rsidP="00926732">
      <w:pPr>
        <w:pStyle w:val="a3"/>
        <w:rPr>
          <w:highlight w:val="white"/>
        </w:rPr>
      </w:pPr>
      <w:r w:rsidRPr="00183609">
        <w:rPr>
          <w:highlight w:val="white"/>
        </w:rPr>
        <w:t>В  правой полосе, лёгким переносным металлическим забором огорожен участок дороги</w:t>
      </w:r>
      <w:r w:rsidR="00183609" w:rsidRPr="00183609">
        <w:rPr>
          <w:highlight w:val="white"/>
        </w:rPr>
        <w:t>, а на заборчике висят знаки строительных работ</w:t>
      </w:r>
      <w:r w:rsidRPr="00183609">
        <w:rPr>
          <w:highlight w:val="white"/>
        </w:rPr>
        <w:t xml:space="preserve">. </w:t>
      </w:r>
    </w:p>
    <w:p w:rsidR="00183609" w:rsidRPr="00183609" w:rsidRDefault="00183609" w:rsidP="00926732">
      <w:pPr>
        <w:pStyle w:val="a3"/>
        <w:rPr>
          <w:highlight w:val="white"/>
        </w:rPr>
      </w:pPr>
    </w:p>
    <w:p w:rsidR="00183609" w:rsidRPr="00183609" w:rsidRDefault="00926732" w:rsidP="00926732">
      <w:pPr>
        <w:pStyle w:val="a3"/>
        <w:rPr>
          <w:highlight w:val="white"/>
        </w:rPr>
      </w:pPr>
      <w:r w:rsidRPr="00183609">
        <w:rPr>
          <w:highlight w:val="white"/>
        </w:rPr>
        <w:t>Внутри участка, стоит чёрный джип с открытой крышкой багажника и с включённой аварийкой.</w:t>
      </w:r>
      <w:r w:rsidR="006A0005" w:rsidRPr="00183609">
        <w:rPr>
          <w:highlight w:val="white"/>
        </w:rPr>
        <w:t xml:space="preserve"> </w:t>
      </w:r>
    </w:p>
    <w:p w:rsidR="00183609" w:rsidRPr="00183609" w:rsidRDefault="00183609" w:rsidP="00926732">
      <w:pPr>
        <w:pStyle w:val="a3"/>
        <w:rPr>
          <w:highlight w:val="white"/>
        </w:rPr>
      </w:pPr>
    </w:p>
    <w:p w:rsidR="00926732" w:rsidRPr="00183609" w:rsidRDefault="00926732" w:rsidP="00926732">
      <w:pPr>
        <w:pStyle w:val="a3"/>
        <w:rPr>
          <w:highlight w:val="white"/>
        </w:rPr>
      </w:pPr>
      <w:r w:rsidRPr="00183609">
        <w:rPr>
          <w:highlight w:val="white"/>
        </w:rPr>
        <w:t>Около внешних заграждений эстакады стоит в форме дорожного рабочего Вася. Он присаживается на корточки и начинает резко тянуть за трос, лежащий на земле, и вытаскивает спортивную сумку Андрея, после чего быстро идёт в джип.</w:t>
      </w:r>
    </w:p>
    <w:p w:rsidR="00926732" w:rsidRPr="00183609" w:rsidRDefault="00926732" w:rsidP="00926732">
      <w:pPr>
        <w:pStyle w:val="a5"/>
        <w:rPr>
          <w:highlight w:val="white"/>
        </w:rPr>
      </w:pPr>
    </w:p>
    <w:p w:rsidR="00926732" w:rsidRPr="00183609" w:rsidRDefault="00926732" w:rsidP="00926732">
      <w:pPr>
        <w:pStyle w:val="a3"/>
        <w:rPr>
          <w:highlight w:val="white"/>
        </w:rPr>
      </w:pPr>
      <w:r w:rsidRPr="00183609">
        <w:rPr>
          <w:highlight w:val="white"/>
        </w:rPr>
        <w:t>ИНТ. САЛОН ДЖИПА – ПОЗДНИЙ ВЕЧЕР.</w:t>
      </w:r>
    </w:p>
    <w:p w:rsidR="00926732" w:rsidRPr="00183609" w:rsidRDefault="00926732" w:rsidP="00926732">
      <w:pPr>
        <w:pStyle w:val="a3"/>
        <w:rPr>
          <w:highlight w:val="white"/>
        </w:rPr>
      </w:pPr>
      <w:r w:rsidRPr="00183609">
        <w:rPr>
          <w:highlight w:val="white"/>
        </w:rPr>
        <w:t xml:space="preserve"> </w:t>
      </w:r>
    </w:p>
    <w:p w:rsidR="00926732" w:rsidRPr="00183609" w:rsidRDefault="00926732" w:rsidP="00926732">
      <w:pPr>
        <w:pStyle w:val="a3"/>
        <w:rPr>
          <w:highlight w:val="white"/>
        </w:rPr>
      </w:pPr>
      <w:r w:rsidRPr="00183609">
        <w:rPr>
          <w:highlight w:val="white"/>
        </w:rPr>
        <w:t xml:space="preserve">За рулём сидит Джамал. В машину садится Вася и машина уезжает. </w:t>
      </w:r>
    </w:p>
    <w:p w:rsidR="00926732" w:rsidRPr="00183609" w:rsidRDefault="00926732" w:rsidP="00926732">
      <w:pPr>
        <w:pStyle w:val="a3"/>
        <w:rPr>
          <w:highlight w:val="white"/>
        </w:rPr>
      </w:pPr>
    </w:p>
    <w:p w:rsidR="00926732" w:rsidRPr="00183609" w:rsidRDefault="00926732" w:rsidP="00926732">
      <w:pPr>
        <w:pStyle w:val="a3"/>
        <w:rPr>
          <w:highlight w:val="white"/>
        </w:rPr>
      </w:pPr>
      <w:r w:rsidRPr="00183609">
        <w:rPr>
          <w:highlight w:val="white"/>
        </w:rPr>
        <w:t>НАТ. ТЕРРИТОРИЯ ЗАВОДА – ПОЗДНИЙ ВЕЧЕР</w:t>
      </w:r>
    </w:p>
    <w:p w:rsidR="00926732" w:rsidRPr="00183609" w:rsidRDefault="00926732" w:rsidP="00926732">
      <w:pPr>
        <w:pStyle w:val="a3"/>
        <w:rPr>
          <w:highlight w:val="white"/>
        </w:rPr>
      </w:pPr>
    </w:p>
    <w:p w:rsidR="00926732" w:rsidRPr="00183609" w:rsidRDefault="00926732" w:rsidP="00926732">
      <w:pPr>
        <w:pStyle w:val="a3"/>
        <w:rPr>
          <w:highlight w:val="white"/>
        </w:rPr>
      </w:pPr>
      <w:r w:rsidRPr="00183609">
        <w:rPr>
          <w:highlight w:val="white"/>
        </w:rPr>
        <w:t>На территорию завода заезжает джип Джамала и за ним два мотоциклиста. Через несколько секунд на территорию заезжает машина Миши.</w:t>
      </w:r>
    </w:p>
    <w:p w:rsidR="00926732" w:rsidRPr="00183609" w:rsidRDefault="00926732" w:rsidP="00926732">
      <w:pPr>
        <w:pStyle w:val="a3"/>
        <w:rPr>
          <w:highlight w:val="white"/>
        </w:rPr>
      </w:pPr>
      <w:r w:rsidRPr="00183609">
        <w:rPr>
          <w:highlight w:val="white"/>
        </w:rPr>
        <w:t xml:space="preserve"> </w:t>
      </w:r>
    </w:p>
    <w:p w:rsidR="00926732" w:rsidRPr="00183609" w:rsidRDefault="00926732" w:rsidP="00926732">
      <w:pPr>
        <w:pStyle w:val="a4"/>
        <w:rPr>
          <w:highlight w:val="white"/>
        </w:rPr>
      </w:pPr>
      <w:r w:rsidRPr="00183609">
        <w:rPr>
          <w:highlight w:val="white"/>
        </w:rPr>
        <w:t>ИНТ. офис джамала – поздний вечер</w:t>
      </w:r>
    </w:p>
    <w:p w:rsidR="00926732" w:rsidRPr="00183609" w:rsidRDefault="00926732" w:rsidP="00926732">
      <w:pPr>
        <w:pStyle w:val="a3"/>
        <w:rPr>
          <w:highlight w:val="white"/>
        </w:rPr>
      </w:pPr>
    </w:p>
    <w:p w:rsidR="00926732" w:rsidRPr="00183609" w:rsidRDefault="00926732" w:rsidP="00926732">
      <w:pPr>
        <w:pStyle w:val="a3"/>
        <w:rPr>
          <w:highlight w:val="white"/>
        </w:rPr>
      </w:pPr>
      <w:r w:rsidRPr="00183609">
        <w:rPr>
          <w:highlight w:val="white"/>
        </w:rPr>
        <w:t>За столом сидят Джамал и Миша, на столе сумка с деньгами.</w:t>
      </w:r>
    </w:p>
    <w:p w:rsidR="00926732" w:rsidRPr="00183609" w:rsidRDefault="00926732" w:rsidP="00926732">
      <w:pPr>
        <w:pStyle w:val="a5"/>
        <w:rPr>
          <w:highlight w:val="white"/>
        </w:rPr>
      </w:pPr>
    </w:p>
    <w:p w:rsidR="00926732" w:rsidRPr="00183609" w:rsidRDefault="00926732" w:rsidP="00926732">
      <w:pPr>
        <w:pStyle w:val="a5"/>
        <w:rPr>
          <w:highlight w:val="white"/>
        </w:rPr>
      </w:pPr>
    </w:p>
    <w:p w:rsidR="006D751E" w:rsidRDefault="006D751E" w:rsidP="00926732">
      <w:pPr>
        <w:pStyle w:val="a6"/>
        <w:rPr>
          <w:highlight w:val="white"/>
        </w:rPr>
      </w:pPr>
    </w:p>
    <w:p w:rsidR="00926732" w:rsidRPr="00183609" w:rsidRDefault="00926732" w:rsidP="00926732">
      <w:pPr>
        <w:pStyle w:val="a6"/>
        <w:rPr>
          <w:highlight w:val="white"/>
        </w:rPr>
      </w:pPr>
      <w:r w:rsidRPr="00183609">
        <w:rPr>
          <w:highlight w:val="white"/>
        </w:rPr>
        <w:lastRenderedPageBreak/>
        <w:t>джамал</w:t>
      </w:r>
    </w:p>
    <w:p w:rsidR="00926732" w:rsidRPr="00183609" w:rsidRDefault="00926732" w:rsidP="00926732">
      <w:pPr>
        <w:pStyle w:val="a5"/>
        <w:rPr>
          <w:highlight w:val="white"/>
        </w:rPr>
      </w:pPr>
      <w:r w:rsidRPr="00183609">
        <w:rPr>
          <w:highlight w:val="white"/>
        </w:rPr>
        <w:t xml:space="preserve">Как можно быть таким </w:t>
      </w:r>
      <w:r w:rsidR="003462AB" w:rsidRPr="00183609">
        <w:rPr>
          <w:highlight w:val="white"/>
        </w:rPr>
        <w:t>бараном</w:t>
      </w:r>
      <w:r w:rsidRPr="00183609">
        <w:rPr>
          <w:highlight w:val="white"/>
        </w:rPr>
        <w:t>, что бы сбросить лавэ с балкона</w:t>
      </w:r>
      <w:r w:rsidR="003462AB" w:rsidRPr="00183609">
        <w:rPr>
          <w:highlight w:val="white"/>
        </w:rPr>
        <w:t>, просто от нервов.</w:t>
      </w:r>
    </w:p>
    <w:p w:rsidR="00926732" w:rsidRPr="00183609" w:rsidRDefault="00926732" w:rsidP="00926732">
      <w:pPr>
        <w:pStyle w:val="a5"/>
        <w:rPr>
          <w:highlight w:val="white"/>
        </w:rPr>
      </w:pPr>
    </w:p>
    <w:p w:rsidR="00926732" w:rsidRPr="00183609" w:rsidRDefault="00926732" w:rsidP="00926732">
      <w:pPr>
        <w:pStyle w:val="a6"/>
        <w:rPr>
          <w:highlight w:val="white"/>
        </w:rPr>
      </w:pPr>
      <w:r w:rsidRPr="00183609">
        <w:rPr>
          <w:highlight w:val="white"/>
        </w:rPr>
        <w:t>миша</w:t>
      </w:r>
    </w:p>
    <w:p w:rsidR="00926732" w:rsidRPr="00183609" w:rsidRDefault="00926732" w:rsidP="00926732">
      <w:pPr>
        <w:pStyle w:val="a5"/>
        <w:rPr>
          <w:highlight w:val="white"/>
        </w:rPr>
      </w:pPr>
      <w:r w:rsidRPr="00183609">
        <w:rPr>
          <w:highlight w:val="white"/>
        </w:rPr>
        <w:t>Ну</w:t>
      </w:r>
      <w:r w:rsidR="006A0005" w:rsidRPr="00183609">
        <w:rPr>
          <w:highlight w:val="white"/>
        </w:rPr>
        <w:t>,</w:t>
      </w:r>
      <w:r w:rsidRPr="00183609">
        <w:rPr>
          <w:highlight w:val="white"/>
        </w:rPr>
        <w:t xml:space="preserve"> тебя же не удивляет, что он нам их отдал. Когда человек смешивает свои переживания, нервы, страх, </w:t>
      </w:r>
      <w:r w:rsidR="003462AB" w:rsidRPr="00183609">
        <w:rPr>
          <w:highlight w:val="white"/>
        </w:rPr>
        <w:t xml:space="preserve">надежду, </w:t>
      </w:r>
      <w:r w:rsidRPr="00183609">
        <w:rPr>
          <w:highlight w:val="white"/>
        </w:rPr>
        <w:t>то он теряет осознанность. Будь ты хоть сто раз суровым б</w:t>
      </w:r>
      <w:r w:rsidR="003462AB" w:rsidRPr="00183609">
        <w:rPr>
          <w:highlight w:val="white"/>
        </w:rPr>
        <w:t xml:space="preserve">ойцом, а хладнокровие сохранить, когда речь о жизни близких </w:t>
      </w:r>
      <w:r w:rsidRPr="00183609">
        <w:rPr>
          <w:highlight w:val="white"/>
        </w:rPr>
        <w:t>- это отдельная статья.</w:t>
      </w:r>
    </w:p>
    <w:p w:rsidR="00926732" w:rsidRPr="00183609" w:rsidRDefault="00926732" w:rsidP="00926732">
      <w:pPr>
        <w:pStyle w:val="a5"/>
        <w:rPr>
          <w:highlight w:val="white"/>
        </w:rPr>
      </w:pPr>
    </w:p>
    <w:p w:rsidR="00926732" w:rsidRPr="00183609" w:rsidRDefault="00926732" w:rsidP="00926732">
      <w:pPr>
        <w:pStyle w:val="a3"/>
        <w:rPr>
          <w:highlight w:val="white"/>
        </w:rPr>
      </w:pPr>
      <w:r w:rsidRPr="00183609">
        <w:rPr>
          <w:highlight w:val="white"/>
        </w:rPr>
        <w:t>В комнату заходит Вася.</w:t>
      </w:r>
    </w:p>
    <w:p w:rsidR="00926732" w:rsidRPr="00183609" w:rsidRDefault="00926732" w:rsidP="00926732">
      <w:pPr>
        <w:pStyle w:val="a5"/>
        <w:rPr>
          <w:highlight w:val="white"/>
        </w:rPr>
      </w:pPr>
    </w:p>
    <w:p w:rsidR="00926732" w:rsidRPr="00183609" w:rsidRDefault="00926732" w:rsidP="00926732">
      <w:pPr>
        <w:pStyle w:val="a6"/>
        <w:rPr>
          <w:highlight w:val="white"/>
        </w:rPr>
      </w:pPr>
      <w:r w:rsidRPr="00183609">
        <w:rPr>
          <w:highlight w:val="white"/>
        </w:rPr>
        <w:t>вася</w:t>
      </w:r>
    </w:p>
    <w:p w:rsidR="00926732" w:rsidRPr="00183609" w:rsidRDefault="00926732" w:rsidP="00926732">
      <w:pPr>
        <w:pStyle w:val="a5"/>
        <w:rPr>
          <w:highlight w:val="white"/>
        </w:rPr>
      </w:pPr>
      <w:r w:rsidRPr="00183609">
        <w:rPr>
          <w:highlight w:val="white"/>
        </w:rPr>
        <w:t xml:space="preserve">Никто в сервисе не подходит к трубке, уже, как час. </w:t>
      </w:r>
    </w:p>
    <w:p w:rsidR="00926732" w:rsidRPr="00183609" w:rsidRDefault="00926732" w:rsidP="00926732">
      <w:pPr>
        <w:pStyle w:val="a6"/>
        <w:rPr>
          <w:highlight w:val="white"/>
        </w:rPr>
      </w:pPr>
    </w:p>
    <w:p w:rsidR="00926732" w:rsidRPr="00183609" w:rsidRDefault="00926732" w:rsidP="00926732">
      <w:pPr>
        <w:pStyle w:val="a6"/>
        <w:rPr>
          <w:highlight w:val="white"/>
        </w:rPr>
      </w:pPr>
      <w:r w:rsidRPr="00183609">
        <w:rPr>
          <w:highlight w:val="white"/>
        </w:rPr>
        <w:t>джамал</w:t>
      </w:r>
    </w:p>
    <w:p w:rsidR="00926732" w:rsidRPr="00183609" w:rsidRDefault="00926732" w:rsidP="00926732">
      <w:pPr>
        <w:pStyle w:val="a5"/>
        <w:rPr>
          <w:highlight w:val="white"/>
        </w:rPr>
      </w:pPr>
      <w:r w:rsidRPr="00183609">
        <w:rPr>
          <w:highlight w:val="white"/>
        </w:rPr>
        <w:t>Мутная ситуация.</w:t>
      </w:r>
    </w:p>
    <w:p w:rsidR="00926732" w:rsidRPr="00183609" w:rsidRDefault="00926732" w:rsidP="00926732">
      <w:pPr>
        <w:pStyle w:val="a5"/>
        <w:rPr>
          <w:highlight w:val="white"/>
        </w:rPr>
      </w:pPr>
    </w:p>
    <w:p w:rsidR="00926732" w:rsidRPr="00183609" w:rsidRDefault="00926732" w:rsidP="00926732">
      <w:pPr>
        <w:pStyle w:val="a6"/>
        <w:rPr>
          <w:highlight w:val="white"/>
        </w:rPr>
      </w:pPr>
      <w:r w:rsidRPr="00183609">
        <w:rPr>
          <w:highlight w:val="white"/>
        </w:rPr>
        <w:t>миша</w:t>
      </w:r>
    </w:p>
    <w:p w:rsidR="00926732" w:rsidRPr="00183609" w:rsidRDefault="00926732" w:rsidP="00926732">
      <w:pPr>
        <w:pStyle w:val="a5"/>
        <w:rPr>
          <w:highlight w:val="white"/>
        </w:rPr>
      </w:pPr>
      <w:r w:rsidRPr="00183609">
        <w:rPr>
          <w:highlight w:val="white"/>
        </w:rPr>
        <w:t>Надо ехать в сервис.</w:t>
      </w:r>
    </w:p>
    <w:p w:rsidR="00926732" w:rsidRPr="00183609" w:rsidRDefault="00926732" w:rsidP="00926732">
      <w:pPr>
        <w:pStyle w:val="a5"/>
        <w:rPr>
          <w:highlight w:val="white"/>
        </w:rPr>
      </w:pPr>
    </w:p>
    <w:p w:rsidR="00926732" w:rsidRPr="00183609" w:rsidRDefault="00926732" w:rsidP="00926732">
      <w:pPr>
        <w:pStyle w:val="a6"/>
        <w:rPr>
          <w:highlight w:val="white"/>
        </w:rPr>
      </w:pPr>
      <w:r w:rsidRPr="00183609">
        <w:rPr>
          <w:highlight w:val="white"/>
        </w:rPr>
        <w:t>джамал</w:t>
      </w:r>
    </w:p>
    <w:p w:rsidR="00926732" w:rsidRPr="00183609" w:rsidRDefault="00926732" w:rsidP="00926732">
      <w:pPr>
        <w:pStyle w:val="a5"/>
        <w:rPr>
          <w:highlight w:val="white"/>
        </w:rPr>
      </w:pPr>
      <w:r w:rsidRPr="00183609">
        <w:rPr>
          <w:highlight w:val="white"/>
        </w:rPr>
        <w:t>Нет. Надо загаситься. Неделю будем здесь жить. А этих петухов мы найдём потом</w:t>
      </w:r>
      <w:r w:rsidR="003462AB" w:rsidRPr="00183609">
        <w:rPr>
          <w:highlight w:val="white"/>
        </w:rPr>
        <w:t xml:space="preserve">, </w:t>
      </w:r>
      <w:r w:rsidRPr="00183609">
        <w:rPr>
          <w:highlight w:val="white"/>
        </w:rPr>
        <w:t>и не такое отыскивал.</w:t>
      </w:r>
    </w:p>
    <w:p w:rsidR="00926732" w:rsidRPr="00183609" w:rsidRDefault="00926732" w:rsidP="00926732">
      <w:pPr>
        <w:pStyle w:val="a5"/>
        <w:rPr>
          <w:highlight w:val="white"/>
        </w:rPr>
      </w:pPr>
    </w:p>
    <w:p w:rsidR="00926732" w:rsidRPr="00183609" w:rsidRDefault="00926732" w:rsidP="00926732">
      <w:pPr>
        <w:pStyle w:val="a6"/>
        <w:rPr>
          <w:highlight w:val="white"/>
        </w:rPr>
      </w:pPr>
      <w:r w:rsidRPr="00183609">
        <w:rPr>
          <w:highlight w:val="white"/>
        </w:rPr>
        <w:t>миша</w:t>
      </w:r>
    </w:p>
    <w:p w:rsidR="00926732" w:rsidRPr="00183609" w:rsidRDefault="00926732" w:rsidP="00926732">
      <w:pPr>
        <w:pStyle w:val="a5"/>
        <w:rPr>
          <w:highlight w:val="white"/>
        </w:rPr>
      </w:pPr>
      <w:r w:rsidRPr="00183609">
        <w:rPr>
          <w:highlight w:val="white"/>
        </w:rPr>
        <w:t xml:space="preserve">Да конечно. Найдёшь. Хочешь сам не ехай. Дай мне двоих и я сам поеду, если что заберу оттуда Химика и компы. </w:t>
      </w:r>
    </w:p>
    <w:p w:rsidR="00926732" w:rsidRPr="00183609" w:rsidRDefault="00926732" w:rsidP="00926732">
      <w:pPr>
        <w:pStyle w:val="a5"/>
        <w:rPr>
          <w:highlight w:val="white"/>
        </w:rPr>
      </w:pPr>
    </w:p>
    <w:p w:rsidR="00926732" w:rsidRPr="00183609" w:rsidRDefault="00926732" w:rsidP="00926732">
      <w:pPr>
        <w:pStyle w:val="a6"/>
        <w:rPr>
          <w:highlight w:val="white"/>
        </w:rPr>
      </w:pPr>
      <w:r w:rsidRPr="00183609">
        <w:rPr>
          <w:highlight w:val="white"/>
        </w:rPr>
        <w:t>джамал</w:t>
      </w:r>
    </w:p>
    <w:p w:rsidR="00926732" w:rsidRPr="00183609" w:rsidRDefault="00926732" w:rsidP="00926732">
      <w:pPr>
        <w:pStyle w:val="a5"/>
        <w:rPr>
          <w:highlight w:val="white"/>
        </w:rPr>
      </w:pPr>
      <w:r w:rsidRPr="00183609">
        <w:rPr>
          <w:highlight w:val="white"/>
        </w:rPr>
        <w:t xml:space="preserve">Возьми </w:t>
      </w:r>
      <w:r w:rsidR="006D751E">
        <w:rPr>
          <w:highlight w:val="white"/>
        </w:rPr>
        <w:t xml:space="preserve">тогда </w:t>
      </w:r>
      <w:r w:rsidRPr="00183609">
        <w:rPr>
          <w:highlight w:val="white"/>
        </w:rPr>
        <w:t>доляну свою с собой брат. Мало ли тебя примут там, отмажешься от своих</w:t>
      </w:r>
      <w:r w:rsidR="003462AB" w:rsidRPr="00183609">
        <w:rPr>
          <w:highlight w:val="white"/>
        </w:rPr>
        <w:t xml:space="preserve"> же</w:t>
      </w:r>
      <w:r w:rsidRPr="00183609">
        <w:rPr>
          <w:highlight w:val="white"/>
        </w:rPr>
        <w:t>.</w:t>
      </w:r>
      <w:r w:rsidR="003462AB" w:rsidRPr="00183609">
        <w:rPr>
          <w:highlight w:val="white"/>
        </w:rPr>
        <w:t xml:space="preserve"> Тебе проще.</w:t>
      </w:r>
      <w:r w:rsidRPr="00183609">
        <w:rPr>
          <w:highlight w:val="white"/>
        </w:rPr>
        <w:t xml:space="preserve"> </w:t>
      </w:r>
      <w:r w:rsidR="006A0005" w:rsidRPr="00183609">
        <w:rPr>
          <w:highlight w:val="white"/>
        </w:rPr>
        <w:t>Не важно</w:t>
      </w:r>
      <w:r w:rsidR="00183609" w:rsidRPr="00183609">
        <w:rPr>
          <w:highlight w:val="white"/>
        </w:rPr>
        <w:t>,</w:t>
      </w:r>
      <w:r w:rsidR="006A0005" w:rsidRPr="00183609">
        <w:rPr>
          <w:highlight w:val="white"/>
        </w:rPr>
        <w:t xml:space="preserve"> кто там, возьми компы и</w:t>
      </w:r>
      <w:r w:rsidRPr="00183609">
        <w:rPr>
          <w:highlight w:val="white"/>
        </w:rPr>
        <w:t xml:space="preserve"> сожги там всё на хрен. Сожги так, что бы всё под корень. </w:t>
      </w:r>
    </w:p>
    <w:p w:rsidR="00926732" w:rsidRPr="00183609" w:rsidRDefault="00926732" w:rsidP="00926732">
      <w:pPr>
        <w:pStyle w:val="a7"/>
        <w:rPr>
          <w:highlight w:val="white"/>
        </w:rPr>
      </w:pPr>
      <w:r w:rsidRPr="00183609">
        <w:rPr>
          <w:highlight w:val="white"/>
        </w:rPr>
        <w:t xml:space="preserve"> (считая деньги)</w:t>
      </w:r>
    </w:p>
    <w:p w:rsidR="00926732" w:rsidRPr="00183609" w:rsidRDefault="00926732" w:rsidP="00926732">
      <w:pPr>
        <w:pStyle w:val="a5"/>
        <w:rPr>
          <w:highlight w:val="white"/>
        </w:rPr>
      </w:pPr>
      <w:r w:rsidRPr="00183609">
        <w:rPr>
          <w:highlight w:val="white"/>
        </w:rPr>
        <w:t>Что с Андреем? Где он?</w:t>
      </w:r>
    </w:p>
    <w:p w:rsidR="00926732" w:rsidRPr="00183609" w:rsidRDefault="00926732" w:rsidP="00926732">
      <w:pPr>
        <w:pStyle w:val="a5"/>
        <w:rPr>
          <w:highlight w:val="white"/>
        </w:rPr>
      </w:pPr>
    </w:p>
    <w:p w:rsidR="00926732" w:rsidRPr="00183609" w:rsidRDefault="00926732" w:rsidP="00926732">
      <w:pPr>
        <w:pStyle w:val="a6"/>
        <w:rPr>
          <w:highlight w:val="white"/>
        </w:rPr>
      </w:pPr>
      <w:r w:rsidRPr="00183609">
        <w:rPr>
          <w:highlight w:val="white"/>
        </w:rPr>
        <w:t>миша</w:t>
      </w:r>
    </w:p>
    <w:p w:rsidR="00926732" w:rsidRPr="00183609" w:rsidRDefault="00926732" w:rsidP="00926732">
      <w:pPr>
        <w:pStyle w:val="a5"/>
        <w:rPr>
          <w:highlight w:val="white"/>
        </w:rPr>
      </w:pPr>
      <w:r w:rsidRPr="00183609">
        <w:rPr>
          <w:highlight w:val="white"/>
        </w:rPr>
        <w:t>В кабаке у Петроса должен быть. Сейчас Камилу к нему пришлю.</w:t>
      </w:r>
    </w:p>
    <w:p w:rsidR="00926732" w:rsidRPr="00183609" w:rsidRDefault="00926732" w:rsidP="00926732">
      <w:pPr>
        <w:pStyle w:val="a5"/>
        <w:rPr>
          <w:highlight w:val="white"/>
        </w:rPr>
      </w:pPr>
    </w:p>
    <w:p w:rsidR="00926732" w:rsidRPr="00183609" w:rsidRDefault="00926732" w:rsidP="00926732">
      <w:pPr>
        <w:pStyle w:val="a6"/>
        <w:rPr>
          <w:highlight w:val="white"/>
        </w:rPr>
      </w:pPr>
      <w:r w:rsidRPr="00183609">
        <w:rPr>
          <w:highlight w:val="white"/>
        </w:rPr>
        <w:t>джамал</w:t>
      </w:r>
    </w:p>
    <w:p w:rsidR="00926732" w:rsidRPr="00183609" w:rsidRDefault="00926732" w:rsidP="00926732">
      <w:pPr>
        <w:pStyle w:val="a7"/>
        <w:rPr>
          <w:highlight w:val="white"/>
        </w:rPr>
      </w:pPr>
      <w:r w:rsidRPr="00183609">
        <w:rPr>
          <w:highlight w:val="white"/>
        </w:rPr>
        <w:t>(улыбаясь)</w:t>
      </w:r>
    </w:p>
    <w:p w:rsidR="00926732" w:rsidRPr="00183609" w:rsidRDefault="00926732" w:rsidP="003462AB">
      <w:pPr>
        <w:pStyle w:val="a5"/>
        <w:rPr>
          <w:highlight w:val="white"/>
        </w:rPr>
      </w:pPr>
      <w:r w:rsidRPr="00183609">
        <w:rPr>
          <w:highlight w:val="white"/>
        </w:rPr>
        <w:t xml:space="preserve">Ты знаешь, я тебя искренне своим братом считаю. </w:t>
      </w:r>
      <w:r w:rsidR="006A0005" w:rsidRPr="00183609">
        <w:rPr>
          <w:highlight w:val="white"/>
        </w:rPr>
        <w:t xml:space="preserve">Ты друг мой. </w:t>
      </w:r>
      <w:r w:rsidRPr="00183609">
        <w:rPr>
          <w:highlight w:val="white"/>
        </w:rPr>
        <w:t xml:space="preserve">Но всё-таки, какие же вы </w:t>
      </w:r>
      <w:r w:rsidR="00183609" w:rsidRPr="00183609">
        <w:rPr>
          <w:highlight w:val="white"/>
        </w:rPr>
        <w:t xml:space="preserve">циничные </w:t>
      </w:r>
      <w:r w:rsidRPr="00183609">
        <w:rPr>
          <w:highlight w:val="white"/>
        </w:rPr>
        <w:t xml:space="preserve">демоны </w:t>
      </w:r>
      <w:r w:rsidR="00183609" w:rsidRPr="00183609">
        <w:rPr>
          <w:highlight w:val="white"/>
        </w:rPr>
        <w:t>мусора</w:t>
      </w:r>
      <w:r w:rsidRPr="00183609">
        <w:rPr>
          <w:highlight w:val="white"/>
        </w:rPr>
        <w:t xml:space="preserve">. </w:t>
      </w:r>
    </w:p>
    <w:p w:rsidR="00926732" w:rsidRPr="00183609" w:rsidRDefault="00926732" w:rsidP="00926732">
      <w:pPr>
        <w:pStyle w:val="a6"/>
        <w:rPr>
          <w:highlight w:val="white"/>
        </w:rPr>
      </w:pPr>
    </w:p>
    <w:p w:rsidR="00926732" w:rsidRPr="00183609" w:rsidRDefault="00926732" w:rsidP="00926732">
      <w:pPr>
        <w:pStyle w:val="a6"/>
        <w:rPr>
          <w:highlight w:val="white"/>
        </w:rPr>
      </w:pPr>
      <w:r w:rsidRPr="00183609">
        <w:rPr>
          <w:highlight w:val="white"/>
        </w:rPr>
        <w:t>миша</w:t>
      </w:r>
    </w:p>
    <w:p w:rsidR="00926732" w:rsidRPr="00183609" w:rsidRDefault="00926732" w:rsidP="00926732">
      <w:pPr>
        <w:pStyle w:val="a5"/>
        <w:rPr>
          <w:highlight w:val="white"/>
        </w:rPr>
      </w:pPr>
      <w:r w:rsidRPr="00183609">
        <w:rPr>
          <w:highlight w:val="white"/>
        </w:rPr>
        <w:t xml:space="preserve">Дела надо делать Джамал. Не до </w:t>
      </w:r>
      <w:r w:rsidR="006A0005" w:rsidRPr="00183609">
        <w:rPr>
          <w:highlight w:val="white"/>
        </w:rPr>
        <w:t>философий</w:t>
      </w:r>
      <w:r w:rsidRPr="00183609">
        <w:rPr>
          <w:highlight w:val="white"/>
        </w:rPr>
        <w:t>.</w:t>
      </w:r>
    </w:p>
    <w:p w:rsidR="00926732" w:rsidRPr="00183609" w:rsidRDefault="00926732" w:rsidP="00926732">
      <w:pPr>
        <w:pStyle w:val="a5"/>
        <w:rPr>
          <w:highlight w:val="white"/>
        </w:rPr>
      </w:pPr>
    </w:p>
    <w:p w:rsidR="00926732" w:rsidRPr="00183609" w:rsidRDefault="00926732" w:rsidP="00926732">
      <w:pPr>
        <w:pStyle w:val="a3"/>
        <w:rPr>
          <w:highlight w:val="white"/>
        </w:rPr>
      </w:pPr>
      <w:r w:rsidRPr="00183609">
        <w:rPr>
          <w:highlight w:val="white"/>
        </w:rPr>
        <w:t>Миша встаёт и выходит. За ним из комнаты выходит Вася.</w:t>
      </w:r>
    </w:p>
    <w:p w:rsidR="00926732" w:rsidRPr="003167DC" w:rsidRDefault="00926732" w:rsidP="00926732">
      <w:pPr>
        <w:rPr>
          <w:i/>
          <w:color w:val="00B050"/>
          <w:highlight w:val="white"/>
          <w:u w:val="single"/>
        </w:rPr>
      </w:pPr>
    </w:p>
    <w:p w:rsidR="00926732" w:rsidRPr="00B545B7" w:rsidRDefault="00926732" w:rsidP="00926732">
      <w:pPr>
        <w:pStyle w:val="a4"/>
        <w:rPr>
          <w:highlight w:val="white"/>
        </w:rPr>
      </w:pPr>
      <w:r w:rsidRPr="00B545B7">
        <w:rPr>
          <w:highlight w:val="white"/>
        </w:rPr>
        <w:t xml:space="preserve">ИНТ. </w:t>
      </w:r>
      <w:r w:rsidRPr="00B545B7">
        <w:t>проходная – полночь</w:t>
      </w:r>
    </w:p>
    <w:p w:rsidR="00926732" w:rsidRPr="00B545B7" w:rsidRDefault="00926732" w:rsidP="00926732">
      <w:pPr>
        <w:pStyle w:val="a3"/>
        <w:rPr>
          <w:highlight w:val="white"/>
        </w:rPr>
      </w:pPr>
    </w:p>
    <w:p w:rsidR="00926732" w:rsidRPr="00B545B7" w:rsidRDefault="00926732" w:rsidP="00926732">
      <w:pPr>
        <w:pStyle w:val="a3"/>
        <w:rPr>
          <w:highlight w:val="white"/>
        </w:rPr>
      </w:pPr>
      <w:r w:rsidRPr="00B545B7">
        <w:rPr>
          <w:highlight w:val="white"/>
        </w:rPr>
        <w:t>Химик (без маски, без бороды) сидит на стуле, перед ним газета с кроссвордами. На столе стоит бутылка водки и рюмка. В дверях стоит Миша</w:t>
      </w:r>
      <w:r w:rsidR="00B545B7" w:rsidRPr="00B545B7">
        <w:rPr>
          <w:highlight w:val="white"/>
        </w:rPr>
        <w:t xml:space="preserve"> и совершенно его не узнаёт</w:t>
      </w:r>
      <w:r w:rsidRPr="00B545B7">
        <w:rPr>
          <w:highlight w:val="white"/>
        </w:rPr>
        <w:t>.</w:t>
      </w:r>
    </w:p>
    <w:p w:rsidR="00926732" w:rsidRPr="00B545B7" w:rsidRDefault="00926732" w:rsidP="00926732">
      <w:pPr>
        <w:pStyle w:val="a3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t>миша</w:t>
      </w:r>
    </w:p>
    <w:p w:rsidR="00926732" w:rsidRPr="00B545B7" w:rsidRDefault="00926732" w:rsidP="00926732">
      <w:pPr>
        <w:pStyle w:val="a5"/>
        <w:rPr>
          <w:highlight w:val="white"/>
        </w:rPr>
      </w:pPr>
      <w:r w:rsidRPr="00B545B7">
        <w:rPr>
          <w:highlight w:val="white"/>
        </w:rPr>
        <w:t>А где Николаич?</w:t>
      </w:r>
    </w:p>
    <w:p w:rsidR="00926732" w:rsidRPr="00B545B7" w:rsidRDefault="00926732" w:rsidP="00926732">
      <w:pPr>
        <w:pStyle w:val="a5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t>химик</w:t>
      </w:r>
    </w:p>
    <w:p w:rsidR="00926732" w:rsidRPr="00B545B7" w:rsidRDefault="00926732" w:rsidP="00926732">
      <w:pPr>
        <w:pStyle w:val="a5"/>
        <w:rPr>
          <w:highlight w:val="white"/>
        </w:rPr>
      </w:pPr>
      <w:r w:rsidRPr="00B545B7">
        <w:rPr>
          <w:highlight w:val="white"/>
        </w:rPr>
        <w:t>Он ушёл.</w:t>
      </w:r>
    </w:p>
    <w:p w:rsidR="00926732" w:rsidRPr="00B545B7" w:rsidRDefault="00926732" w:rsidP="00926732">
      <w:pPr>
        <w:pStyle w:val="a5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t>миша</w:t>
      </w:r>
    </w:p>
    <w:p w:rsidR="00926732" w:rsidRPr="00B545B7" w:rsidRDefault="00926732" w:rsidP="00926732">
      <w:pPr>
        <w:pStyle w:val="a5"/>
        <w:rPr>
          <w:highlight w:val="white"/>
        </w:rPr>
      </w:pPr>
      <w:r w:rsidRPr="00B545B7">
        <w:rPr>
          <w:highlight w:val="white"/>
        </w:rPr>
        <w:t>Как ушёл? Ему же сказали здесь сидеть!</w:t>
      </w:r>
    </w:p>
    <w:p w:rsidR="00926732" w:rsidRPr="00B545B7" w:rsidRDefault="00926732" w:rsidP="00926732">
      <w:pPr>
        <w:pStyle w:val="a5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t>химик</w:t>
      </w:r>
    </w:p>
    <w:p w:rsidR="00926732" w:rsidRPr="00B545B7" w:rsidRDefault="00926732" w:rsidP="00926732">
      <w:pPr>
        <w:pStyle w:val="a7"/>
        <w:rPr>
          <w:highlight w:val="white"/>
        </w:rPr>
      </w:pPr>
      <w:r w:rsidRPr="00B545B7">
        <w:rPr>
          <w:highlight w:val="white"/>
        </w:rPr>
        <w:t>(наливая себе рюмку)</w:t>
      </w:r>
    </w:p>
    <w:p w:rsidR="00926732" w:rsidRPr="00B545B7" w:rsidRDefault="00926732" w:rsidP="00926732">
      <w:pPr>
        <w:pStyle w:val="a5"/>
        <w:rPr>
          <w:highlight w:val="white"/>
        </w:rPr>
      </w:pPr>
      <w:r w:rsidRPr="00B545B7">
        <w:rPr>
          <w:highlight w:val="white"/>
        </w:rPr>
        <w:t xml:space="preserve">Командир, я не в курсе. </w:t>
      </w:r>
    </w:p>
    <w:p w:rsidR="00926732" w:rsidRPr="00B545B7" w:rsidRDefault="00926732" w:rsidP="00926732">
      <w:pPr>
        <w:pStyle w:val="a5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t>миша</w:t>
      </w:r>
    </w:p>
    <w:p w:rsidR="00926732" w:rsidRPr="00B545B7" w:rsidRDefault="00926732" w:rsidP="00926732">
      <w:pPr>
        <w:pStyle w:val="a5"/>
        <w:rPr>
          <w:highlight w:val="white"/>
        </w:rPr>
      </w:pPr>
      <w:r w:rsidRPr="00B545B7">
        <w:rPr>
          <w:highlight w:val="white"/>
        </w:rPr>
        <w:t>Ты давно здесь?</w:t>
      </w:r>
    </w:p>
    <w:p w:rsidR="00926732" w:rsidRPr="00B545B7" w:rsidRDefault="00926732" w:rsidP="00926732">
      <w:pPr>
        <w:pStyle w:val="a5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t>химик</w:t>
      </w:r>
    </w:p>
    <w:p w:rsidR="00926732" w:rsidRPr="00B545B7" w:rsidRDefault="00926732" w:rsidP="00926732">
      <w:pPr>
        <w:pStyle w:val="a7"/>
        <w:rPr>
          <w:highlight w:val="white"/>
        </w:rPr>
      </w:pPr>
      <w:r w:rsidRPr="00B545B7">
        <w:rPr>
          <w:highlight w:val="white"/>
        </w:rPr>
        <w:t>(выпивая)</w:t>
      </w:r>
    </w:p>
    <w:p w:rsidR="00926732" w:rsidRPr="00B545B7" w:rsidRDefault="00926732" w:rsidP="00926732">
      <w:pPr>
        <w:pStyle w:val="a5"/>
        <w:rPr>
          <w:highlight w:val="white"/>
        </w:rPr>
      </w:pPr>
      <w:r w:rsidRPr="00B545B7">
        <w:rPr>
          <w:highlight w:val="white"/>
        </w:rPr>
        <w:t>Около часа.</w:t>
      </w:r>
    </w:p>
    <w:p w:rsidR="00926732" w:rsidRPr="00B545B7" w:rsidRDefault="00926732" w:rsidP="00926732">
      <w:pPr>
        <w:pStyle w:val="a5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t>миша</w:t>
      </w:r>
    </w:p>
    <w:p w:rsidR="00926732" w:rsidRPr="00B545B7" w:rsidRDefault="00926732" w:rsidP="00926732">
      <w:pPr>
        <w:pStyle w:val="a5"/>
        <w:rPr>
          <w:highlight w:val="white"/>
        </w:rPr>
      </w:pPr>
      <w:r w:rsidRPr="00B545B7">
        <w:rPr>
          <w:highlight w:val="white"/>
        </w:rPr>
        <w:t>Никто не выезжал, не заезжал?</w:t>
      </w:r>
    </w:p>
    <w:p w:rsidR="00926732" w:rsidRPr="00B545B7" w:rsidRDefault="00926732" w:rsidP="00926732">
      <w:pPr>
        <w:pStyle w:val="a5"/>
        <w:rPr>
          <w:highlight w:val="white"/>
        </w:rPr>
      </w:pPr>
    </w:p>
    <w:p w:rsidR="006D751E" w:rsidRDefault="006D751E" w:rsidP="00926732">
      <w:pPr>
        <w:pStyle w:val="a6"/>
        <w:rPr>
          <w:highlight w:val="white"/>
        </w:rPr>
      </w:pPr>
    </w:p>
    <w:p w:rsidR="006D751E" w:rsidRDefault="006D751E" w:rsidP="00926732">
      <w:pPr>
        <w:pStyle w:val="a6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lastRenderedPageBreak/>
        <w:t>химик</w:t>
      </w:r>
    </w:p>
    <w:p w:rsidR="00926732" w:rsidRPr="00B545B7" w:rsidRDefault="00926732" w:rsidP="00926732">
      <w:pPr>
        <w:pStyle w:val="a5"/>
        <w:rPr>
          <w:highlight w:val="white"/>
        </w:rPr>
      </w:pPr>
      <w:r w:rsidRPr="00B545B7">
        <w:rPr>
          <w:highlight w:val="white"/>
        </w:rPr>
        <w:t>Одна машина выезжала со своим пультом от шлагбаума.</w:t>
      </w:r>
    </w:p>
    <w:p w:rsidR="00926732" w:rsidRPr="00B545B7" w:rsidRDefault="00926732" w:rsidP="00926732">
      <w:pPr>
        <w:pStyle w:val="a5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t>миша</w:t>
      </w:r>
    </w:p>
    <w:p w:rsidR="00926732" w:rsidRPr="00B545B7" w:rsidRDefault="00926732" w:rsidP="00926732">
      <w:pPr>
        <w:pStyle w:val="a5"/>
        <w:rPr>
          <w:highlight w:val="white"/>
        </w:rPr>
      </w:pPr>
      <w:r w:rsidRPr="00B545B7">
        <w:rPr>
          <w:highlight w:val="white"/>
        </w:rPr>
        <w:t>Пульт свой от шлагбаума мне дай.</w:t>
      </w:r>
    </w:p>
    <w:p w:rsidR="00926732" w:rsidRPr="00B545B7" w:rsidRDefault="00926732" w:rsidP="00926732">
      <w:pPr>
        <w:pStyle w:val="a4"/>
        <w:rPr>
          <w:highlight w:val="white"/>
        </w:rPr>
      </w:pPr>
    </w:p>
    <w:p w:rsidR="00926732" w:rsidRPr="00B545B7" w:rsidRDefault="00926732" w:rsidP="00926732">
      <w:pPr>
        <w:pStyle w:val="a3"/>
        <w:rPr>
          <w:highlight w:val="white"/>
        </w:rPr>
      </w:pPr>
      <w:r w:rsidRPr="00B545B7">
        <w:rPr>
          <w:highlight w:val="white"/>
        </w:rPr>
        <w:t>Химик нехотя лезет в карман.</w:t>
      </w:r>
      <w:r w:rsidR="003462AB" w:rsidRPr="00B545B7">
        <w:rPr>
          <w:highlight w:val="white"/>
        </w:rPr>
        <w:t xml:space="preserve"> Миша бьёт ему подзатыльник.</w:t>
      </w:r>
    </w:p>
    <w:p w:rsidR="00926732" w:rsidRPr="00B545B7" w:rsidRDefault="00926732" w:rsidP="00926732">
      <w:pPr>
        <w:pStyle w:val="a3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t>миша</w:t>
      </w:r>
    </w:p>
    <w:p w:rsidR="00926732" w:rsidRPr="00B545B7" w:rsidRDefault="00926732" w:rsidP="00926732">
      <w:pPr>
        <w:pStyle w:val="a5"/>
        <w:rPr>
          <w:highlight w:val="white"/>
        </w:rPr>
      </w:pPr>
      <w:r w:rsidRPr="00B545B7">
        <w:rPr>
          <w:highlight w:val="white"/>
        </w:rPr>
        <w:t>Быстрее!</w:t>
      </w:r>
    </w:p>
    <w:p w:rsidR="00926732" w:rsidRPr="00B545B7" w:rsidRDefault="00926732" w:rsidP="00926732">
      <w:pPr>
        <w:pStyle w:val="a7"/>
        <w:rPr>
          <w:highlight w:val="white"/>
        </w:rPr>
      </w:pPr>
      <w:r w:rsidRPr="00B545B7">
        <w:rPr>
          <w:highlight w:val="white"/>
        </w:rPr>
        <w:t xml:space="preserve"> </w:t>
      </w:r>
    </w:p>
    <w:p w:rsidR="00926732" w:rsidRPr="00B545B7" w:rsidRDefault="00926732" w:rsidP="00926732">
      <w:pPr>
        <w:pStyle w:val="a3"/>
        <w:rPr>
          <w:highlight w:val="white"/>
        </w:rPr>
      </w:pPr>
      <w:r w:rsidRPr="00B545B7">
        <w:rPr>
          <w:highlight w:val="white"/>
        </w:rPr>
        <w:t>Миша берёт пульт и уходит.</w:t>
      </w:r>
    </w:p>
    <w:p w:rsidR="00926732" w:rsidRPr="00B545B7" w:rsidRDefault="00926732" w:rsidP="00926732">
      <w:pPr>
        <w:pStyle w:val="a5"/>
        <w:rPr>
          <w:highlight w:val="white"/>
        </w:rPr>
      </w:pPr>
    </w:p>
    <w:p w:rsidR="00926732" w:rsidRPr="00B545B7" w:rsidRDefault="00926732" w:rsidP="00926732">
      <w:pPr>
        <w:pStyle w:val="a4"/>
        <w:rPr>
          <w:highlight w:val="white"/>
        </w:rPr>
      </w:pPr>
      <w:r w:rsidRPr="00B545B7">
        <w:rPr>
          <w:highlight w:val="white"/>
        </w:rPr>
        <w:t>ИНТ. комната химика - полночь</w:t>
      </w:r>
    </w:p>
    <w:p w:rsidR="00926732" w:rsidRPr="00B545B7" w:rsidRDefault="00926732" w:rsidP="00926732">
      <w:pPr>
        <w:pStyle w:val="a3"/>
        <w:rPr>
          <w:highlight w:val="white"/>
        </w:rPr>
      </w:pPr>
    </w:p>
    <w:p w:rsidR="00926732" w:rsidRPr="00B545B7" w:rsidRDefault="00926732" w:rsidP="00926732">
      <w:pPr>
        <w:pStyle w:val="a3"/>
        <w:rPr>
          <w:highlight w:val="white"/>
        </w:rPr>
      </w:pPr>
      <w:r w:rsidRPr="00B545B7">
        <w:rPr>
          <w:highlight w:val="white"/>
        </w:rPr>
        <w:t xml:space="preserve">Вася </w:t>
      </w:r>
      <w:r w:rsidR="006A0005" w:rsidRPr="00B545B7">
        <w:rPr>
          <w:highlight w:val="white"/>
        </w:rPr>
        <w:t xml:space="preserve">со слезливыми глазами </w:t>
      </w:r>
      <w:r w:rsidRPr="00B545B7">
        <w:rPr>
          <w:highlight w:val="white"/>
        </w:rPr>
        <w:t>щупает пульс у Бори, в другой руке у него пистолет.</w:t>
      </w:r>
    </w:p>
    <w:p w:rsidR="00926732" w:rsidRPr="00B545B7" w:rsidRDefault="00926732" w:rsidP="00926732">
      <w:pPr>
        <w:pStyle w:val="a3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t>вася</w:t>
      </w:r>
    </w:p>
    <w:p w:rsidR="00926732" w:rsidRPr="00B545B7" w:rsidRDefault="00926732" w:rsidP="00926732">
      <w:pPr>
        <w:pStyle w:val="a3"/>
        <w:ind w:left="2126" w:right="2126"/>
        <w:rPr>
          <w:highlight w:val="white"/>
        </w:rPr>
      </w:pPr>
      <w:r w:rsidRPr="00B545B7">
        <w:rPr>
          <w:highlight w:val="white"/>
        </w:rPr>
        <w:t xml:space="preserve">Что тут было? </w:t>
      </w:r>
    </w:p>
    <w:p w:rsidR="00926732" w:rsidRPr="00B545B7" w:rsidRDefault="00926732" w:rsidP="00926732">
      <w:pPr>
        <w:pStyle w:val="a3"/>
        <w:rPr>
          <w:highlight w:val="white"/>
        </w:rPr>
      </w:pPr>
    </w:p>
    <w:p w:rsidR="00926732" w:rsidRPr="00B545B7" w:rsidRDefault="00926732" w:rsidP="00926732">
      <w:pPr>
        <w:pStyle w:val="a3"/>
        <w:rPr>
          <w:highlight w:val="white"/>
        </w:rPr>
      </w:pPr>
      <w:r w:rsidRPr="00B545B7">
        <w:rPr>
          <w:highlight w:val="white"/>
        </w:rPr>
        <w:t>Тимур отсоединяет все компьютеры от сети.</w:t>
      </w:r>
    </w:p>
    <w:p w:rsidR="00926732" w:rsidRPr="00B545B7" w:rsidRDefault="00926732" w:rsidP="00926732">
      <w:pPr>
        <w:pStyle w:val="a3"/>
        <w:rPr>
          <w:highlight w:val="white"/>
        </w:rPr>
      </w:pPr>
    </w:p>
    <w:p w:rsidR="00926732" w:rsidRPr="00B545B7" w:rsidRDefault="00926732" w:rsidP="00926732">
      <w:pPr>
        <w:pStyle w:val="a3"/>
        <w:rPr>
          <w:highlight w:val="white"/>
        </w:rPr>
      </w:pPr>
      <w:r w:rsidRPr="00B545B7">
        <w:rPr>
          <w:highlight w:val="white"/>
        </w:rPr>
        <w:t>Миша обыскивает комнату, рыщет по всем шкафчикам. Забирает себе валяющиеся у плинтуса баллончики со спрэями и ампулы с остатками зелёного варева.</w:t>
      </w:r>
    </w:p>
    <w:p w:rsidR="00926732" w:rsidRPr="00B545B7" w:rsidRDefault="00926732" w:rsidP="00926732">
      <w:pPr>
        <w:pStyle w:val="a5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t>вася</w:t>
      </w:r>
    </w:p>
    <w:p w:rsidR="00926732" w:rsidRPr="00B545B7" w:rsidRDefault="00926732" w:rsidP="00926732">
      <w:pPr>
        <w:pStyle w:val="a7"/>
        <w:rPr>
          <w:highlight w:val="white"/>
        </w:rPr>
      </w:pPr>
      <w:r w:rsidRPr="00B545B7">
        <w:rPr>
          <w:highlight w:val="white"/>
        </w:rPr>
        <w:t>(Мише)</w:t>
      </w:r>
    </w:p>
    <w:p w:rsidR="00926732" w:rsidRPr="00B545B7" w:rsidRDefault="00926732" w:rsidP="00926732">
      <w:pPr>
        <w:pStyle w:val="a5"/>
        <w:rPr>
          <w:highlight w:val="white"/>
        </w:rPr>
      </w:pPr>
      <w:r w:rsidRPr="00B545B7">
        <w:rPr>
          <w:highlight w:val="white"/>
        </w:rPr>
        <w:t>Что делать?</w:t>
      </w:r>
    </w:p>
    <w:p w:rsidR="00926732" w:rsidRPr="00B545B7" w:rsidRDefault="00926732" w:rsidP="00926732">
      <w:pPr>
        <w:pStyle w:val="a4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t>миша</w:t>
      </w:r>
    </w:p>
    <w:p w:rsidR="00926732" w:rsidRPr="00B545B7" w:rsidRDefault="006A0005" w:rsidP="00926732">
      <w:pPr>
        <w:pStyle w:val="a5"/>
        <w:rPr>
          <w:highlight w:val="white"/>
        </w:rPr>
      </w:pPr>
      <w:r w:rsidRPr="00B545B7">
        <w:rPr>
          <w:highlight w:val="white"/>
        </w:rPr>
        <w:t>Но с</w:t>
      </w:r>
      <w:r w:rsidR="00926732" w:rsidRPr="00B545B7">
        <w:rPr>
          <w:highlight w:val="white"/>
        </w:rPr>
        <w:t>жигать</w:t>
      </w:r>
      <w:r w:rsidR="003462AB" w:rsidRPr="00B545B7">
        <w:rPr>
          <w:highlight w:val="white"/>
        </w:rPr>
        <w:t>,</w:t>
      </w:r>
      <w:r w:rsidR="00926732" w:rsidRPr="00B545B7">
        <w:rPr>
          <w:highlight w:val="white"/>
        </w:rPr>
        <w:t xml:space="preserve"> то здесь его не будем, надо вывозить. Погрузите его пока  в тачку, </w:t>
      </w:r>
      <w:r w:rsidR="00B545B7" w:rsidRPr="00B545B7">
        <w:rPr>
          <w:highlight w:val="white"/>
        </w:rPr>
        <w:t>которая</w:t>
      </w:r>
      <w:r w:rsidR="00926732" w:rsidRPr="00B545B7">
        <w:rPr>
          <w:highlight w:val="white"/>
        </w:rPr>
        <w:t xml:space="preserve"> в боксе стоит, а там решим.</w:t>
      </w:r>
    </w:p>
    <w:p w:rsidR="00926732" w:rsidRPr="00B545B7" w:rsidRDefault="00926732" w:rsidP="00926732">
      <w:pPr>
        <w:pStyle w:val="a3"/>
        <w:rPr>
          <w:highlight w:val="white"/>
        </w:rPr>
      </w:pPr>
    </w:p>
    <w:p w:rsidR="00926732" w:rsidRPr="00B545B7" w:rsidRDefault="00926732" w:rsidP="00926732">
      <w:pPr>
        <w:pStyle w:val="a3"/>
        <w:rPr>
          <w:highlight w:val="white"/>
        </w:rPr>
      </w:pPr>
      <w:r w:rsidRPr="00B545B7">
        <w:rPr>
          <w:highlight w:val="white"/>
        </w:rPr>
        <w:t>У Миши звонит телефон.</w:t>
      </w:r>
    </w:p>
    <w:p w:rsidR="00926732" w:rsidRPr="00B545B7" w:rsidRDefault="00926732" w:rsidP="00926732">
      <w:pPr>
        <w:pStyle w:val="a3"/>
        <w:rPr>
          <w:highlight w:val="white"/>
        </w:rPr>
      </w:pPr>
    </w:p>
    <w:p w:rsidR="00926732" w:rsidRPr="00B545B7" w:rsidRDefault="00926732" w:rsidP="00926732">
      <w:pPr>
        <w:pStyle w:val="a3"/>
        <w:rPr>
          <w:highlight w:val="white"/>
        </w:rPr>
      </w:pPr>
      <w:r w:rsidRPr="00B545B7">
        <w:rPr>
          <w:highlight w:val="white"/>
        </w:rPr>
        <w:t>ИНТ. АВТО ЦИРКУЛЯ - ПОЛНОЧЬ</w:t>
      </w:r>
    </w:p>
    <w:p w:rsidR="00926732" w:rsidRPr="00B545B7" w:rsidRDefault="00926732" w:rsidP="00926732">
      <w:pPr>
        <w:pStyle w:val="a3"/>
        <w:rPr>
          <w:highlight w:val="white"/>
        </w:rPr>
      </w:pPr>
    </w:p>
    <w:p w:rsidR="00926732" w:rsidRPr="00B545B7" w:rsidRDefault="00926732" w:rsidP="00926732">
      <w:pPr>
        <w:pStyle w:val="a3"/>
        <w:rPr>
          <w:highlight w:val="white"/>
        </w:rPr>
      </w:pPr>
      <w:r w:rsidRPr="00B545B7">
        <w:rPr>
          <w:highlight w:val="white"/>
        </w:rPr>
        <w:t>На водительском сиденье сидит пьяный Циркуль и бубнит, что-то несвязанное под нос, как будто поёт. Рядом с его машиной, у обочины две машины ДПС.</w:t>
      </w:r>
      <w:r w:rsidR="006A0005" w:rsidRPr="00B545B7">
        <w:rPr>
          <w:highlight w:val="white"/>
        </w:rPr>
        <w:t xml:space="preserve"> </w:t>
      </w:r>
      <w:r w:rsidRPr="00B545B7">
        <w:rPr>
          <w:highlight w:val="white"/>
        </w:rPr>
        <w:t>На правом пассажирском сиденье сидит СОТРУДНИК ДПС (40 ЛЕТ), на заднем сиденье Руслан.</w:t>
      </w:r>
    </w:p>
    <w:p w:rsidR="00926732" w:rsidRPr="00B545B7" w:rsidRDefault="00926732" w:rsidP="00926732">
      <w:pPr>
        <w:pStyle w:val="a3"/>
        <w:rPr>
          <w:highlight w:val="white"/>
        </w:rPr>
      </w:pPr>
      <w:r w:rsidRPr="00B545B7">
        <w:rPr>
          <w:highlight w:val="white"/>
        </w:rPr>
        <w:t xml:space="preserve"> </w:t>
      </w:r>
    </w:p>
    <w:p w:rsidR="006D751E" w:rsidRDefault="006D751E" w:rsidP="00926732">
      <w:pPr>
        <w:pStyle w:val="a6"/>
        <w:rPr>
          <w:highlight w:val="white"/>
        </w:rPr>
      </w:pPr>
    </w:p>
    <w:p w:rsidR="006D751E" w:rsidRDefault="006D751E" w:rsidP="00926732">
      <w:pPr>
        <w:pStyle w:val="a6"/>
        <w:rPr>
          <w:highlight w:val="white"/>
        </w:rPr>
      </w:pPr>
    </w:p>
    <w:p w:rsidR="006D751E" w:rsidRDefault="006D751E" w:rsidP="00926732">
      <w:pPr>
        <w:pStyle w:val="a6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lastRenderedPageBreak/>
        <w:t>руслан</w:t>
      </w:r>
    </w:p>
    <w:p w:rsidR="00926732" w:rsidRPr="00B545B7" w:rsidRDefault="00926732" w:rsidP="00926732">
      <w:pPr>
        <w:pStyle w:val="a7"/>
        <w:rPr>
          <w:highlight w:val="white"/>
        </w:rPr>
      </w:pPr>
      <w:r w:rsidRPr="00B545B7">
        <w:rPr>
          <w:highlight w:val="white"/>
        </w:rPr>
        <w:t>(в телефон)</w:t>
      </w:r>
    </w:p>
    <w:p w:rsidR="00926732" w:rsidRPr="00B545B7" w:rsidRDefault="00926732" w:rsidP="00926732">
      <w:pPr>
        <w:pStyle w:val="a5"/>
        <w:rPr>
          <w:highlight w:val="white"/>
        </w:rPr>
      </w:pPr>
      <w:r w:rsidRPr="00B545B7">
        <w:rPr>
          <w:highlight w:val="white"/>
        </w:rPr>
        <w:t>Прикинь Мишань. Нашли твоего пьяницу, он в нулину за рулём. Гайцы его взяли прикованным одной рукой к рулю, а в другой пазырь. Он сидел и бухал прикинь.</w:t>
      </w:r>
    </w:p>
    <w:p w:rsidR="00926732" w:rsidRPr="00B545B7" w:rsidRDefault="00926732" w:rsidP="00926732">
      <w:pPr>
        <w:pStyle w:val="a5"/>
        <w:rPr>
          <w:highlight w:val="white"/>
        </w:rPr>
      </w:pPr>
    </w:p>
    <w:p w:rsidR="00926732" w:rsidRPr="00B545B7" w:rsidRDefault="00926732" w:rsidP="00926732">
      <w:pPr>
        <w:pStyle w:val="a4"/>
        <w:rPr>
          <w:highlight w:val="white"/>
        </w:rPr>
      </w:pPr>
      <w:r w:rsidRPr="00B545B7">
        <w:rPr>
          <w:highlight w:val="white"/>
        </w:rPr>
        <w:t>ИНТ. комната химика - полночь</w:t>
      </w:r>
    </w:p>
    <w:p w:rsidR="00926732" w:rsidRPr="00B545B7" w:rsidRDefault="00926732" w:rsidP="00926732">
      <w:pPr>
        <w:pStyle w:val="a3"/>
        <w:rPr>
          <w:highlight w:val="white"/>
        </w:rPr>
      </w:pPr>
    </w:p>
    <w:p w:rsidR="00926732" w:rsidRPr="00B545B7" w:rsidRDefault="00926732" w:rsidP="00926732">
      <w:pPr>
        <w:pStyle w:val="a6"/>
        <w:rPr>
          <w:highlight w:val="white"/>
        </w:rPr>
      </w:pPr>
      <w:r w:rsidRPr="00B545B7">
        <w:rPr>
          <w:highlight w:val="white"/>
        </w:rPr>
        <w:t>миша</w:t>
      </w:r>
    </w:p>
    <w:p w:rsidR="00926732" w:rsidRPr="00B545B7" w:rsidRDefault="00926732" w:rsidP="00926732">
      <w:pPr>
        <w:pStyle w:val="a7"/>
        <w:rPr>
          <w:highlight w:val="white"/>
        </w:rPr>
      </w:pPr>
      <w:r w:rsidRPr="00B545B7">
        <w:rPr>
          <w:highlight w:val="white"/>
        </w:rPr>
        <w:t>(радостно)</w:t>
      </w:r>
    </w:p>
    <w:p w:rsidR="00926732" w:rsidRPr="00B545B7" w:rsidRDefault="00926732" w:rsidP="00926732">
      <w:pPr>
        <w:pStyle w:val="a5"/>
        <w:rPr>
          <w:highlight w:val="white"/>
        </w:rPr>
      </w:pPr>
      <w:r w:rsidRPr="00B545B7">
        <w:rPr>
          <w:highlight w:val="white"/>
        </w:rPr>
        <w:t>Всё Руслан. Лечу к тебе.</w:t>
      </w:r>
    </w:p>
    <w:p w:rsidR="00926732" w:rsidRPr="00B545B7" w:rsidRDefault="00926732" w:rsidP="00926732">
      <w:pPr>
        <w:pStyle w:val="a7"/>
        <w:rPr>
          <w:highlight w:val="white"/>
        </w:rPr>
      </w:pPr>
      <w:r w:rsidRPr="00B545B7">
        <w:rPr>
          <w:highlight w:val="white"/>
        </w:rPr>
        <w:t xml:space="preserve"> (Васе и Тимуру)</w:t>
      </w:r>
    </w:p>
    <w:p w:rsidR="00926732" w:rsidRPr="00B545B7" w:rsidRDefault="00926732" w:rsidP="00926732">
      <w:pPr>
        <w:pStyle w:val="a5"/>
        <w:rPr>
          <w:highlight w:val="white"/>
        </w:rPr>
      </w:pPr>
      <w:r w:rsidRPr="00B545B7">
        <w:rPr>
          <w:highlight w:val="white"/>
        </w:rPr>
        <w:t>Ждите меня здесь</w:t>
      </w:r>
      <w:r w:rsidR="006A0005" w:rsidRPr="00B545B7">
        <w:rPr>
          <w:highlight w:val="white"/>
        </w:rPr>
        <w:t>,</w:t>
      </w:r>
      <w:r w:rsidRPr="00B545B7">
        <w:rPr>
          <w:highlight w:val="white"/>
        </w:rPr>
        <w:t xml:space="preserve"> часа через два.</w:t>
      </w:r>
    </w:p>
    <w:p w:rsidR="00926732" w:rsidRPr="00B545B7" w:rsidRDefault="00926732" w:rsidP="00926732">
      <w:pPr>
        <w:pStyle w:val="a5"/>
        <w:rPr>
          <w:highlight w:val="white"/>
        </w:rPr>
      </w:pPr>
    </w:p>
    <w:p w:rsidR="00926732" w:rsidRPr="00B545B7" w:rsidRDefault="00926732" w:rsidP="00926732">
      <w:pPr>
        <w:pStyle w:val="a3"/>
        <w:rPr>
          <w:highlight w:val="white"/>
        </w:rPr>
      </w:pPr>
      <w:r w:rsidRPr="00B545B7">
        <w:rPr>
          <w:highlight w:val="white"/>
        </w:rPr>
        <w:t>Миша уходит.</w:t>
      </w:r>
    </w:p>
    <w:p w:rsidR="00926732" w:rsidRPr="003167DC" w:rsidRDefault="00926732" w:rsidP="00926732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4"/>
        <w:rPr>
          <w:highlight w:val="white"/>
        </w:rPr>
      </w:pPr>
      <w:r w:rsidRPr="00B545B7">
        <w:rPr>
          <w:highlight w:val="white"/>
        </w:rPr>
        <w:t>ИНТ. клодовка - ночь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Химик заходит в кладовку, у него в руках бутылка водки. Он подходит к Ольге, у которой рот заткнут кляпом.</w:t>
      </w:r>
      <w:r w:rsidR="00610DA9" w:rsidRPr="00B545B7">
        <w:rPr>
          <w:highlight w:val="white"/>
        </w:rPr>
        <w:t xml:space="preserve"> </w:t>
      </w:r>
      <w:r w:rsidRPr="00B545B7">
        <w:rPr>
          <w:highlight w:val="white"/>
        </w:rPr>
        <w:t>Он ставит на пол на проходе между проходной и кладовкой магнитофон и включает музыку достаточно громко.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химик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Только не ори.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Химик вытаскивает кляп. Ольга сидит со скованными руками рядом с трупом сменщика. Она в испуге смотрит на Химика, который встал у её головы и протягивает ей бутылку водки. </w:t>
      </w: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 </w:t>
      </w: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химик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Выпей.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ольга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Куда мне. Я дышу то еле еле.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химик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 xml:space="preserve">Лучше выпей, на трезвую тяжело переносить </w:t>
      </w:r>
      <w:r w:rsidR="003462AB" w:rsidRPr="00B545B7">
        <w:rPr>
          <w:highlight w:val="white"/>
        </w:rPr>
        <w:t xml:space="preserve">всё это </w:t>
      </w:r>
      <w:r w:rsidRPr="00B545B7">
        <w:rPr>
          <w:highlight w:val="white"/>
        </w:rPr>
        <w:t>или я тебе наркотик дам.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Ольга отворачивает голову.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ольга</w:t>
      </w:r>
    </w:p>
    <w:p w:rsidR="00264586" w:rsidRPr="00B545B7" w:rsidRDefault="00264586" w:rsidP="003462AB">
      <w:pPr>
        <w:pStyle w:val="a5"/>
        <w:rPr>
          <w:highlight w:val="white"/>
        </w:rPr>
      </w:pPr>
      <w:r w:rsidRPr="00B545B7">
        <w:rPr>
          <w:highlight w:val="white"/>
        </w:rPr>
        <w:t>Я голо</w:t>
      </w:r>
      <w:r w:rsidR="00B545B7" w:rsidRPr="00B545B7">
        <w:rPr>
          <w:highlight w:val="white"/>
        </w:rPr>
        <w:t>дная. Куда мне пить то? Б</w:t>
      </w:r>
      <w:r w:rsidR="003462AB" w:rsidRPr="00B545B7">
        <w:rPr>
          <w:highlight w:val="white"/>
        </w:rPr>
        <w:t>левану</w:t>
      </w:r>
      <w:r w:rsidR="00B545B7" w:rsidRPr="00B545B7">
        <w:rPr>
          <w:highlight w:val="white"/>
        </w:rPr>
        <w:t xml:space="preserve"> я</w:t>
      </w:r>
      <w:r w:rsidR="003462AB" w:rsidRPr="00B545B7">
        <w:rPr>
          <w:highlight w:val="white"/>
        </w:rPr>
        <w:t>. Да и ч</w:t>
      </w:r>
      <w:r w:rsidRPr="00B545B7">
        <w:rPr>
          <w:highlight w:val="white"/>
        </w:rPr>
        <w:t xml:space="preserve">то </w:t>
      </w:r>
      <w:r w:rsidR="007F1DE3" w:rsidRPr="00B545B7">
        <w:rPr>
          <w:highlight w:val="white"/>
        </w:rPr>
        <w:t xml:space="preserve">мне придётся </w:t>
      </w:r>
      <w:r w:rsidRPr="00B545B7">
        <w:rPr>
          <w:highlight w:val="white"/>
        </w:rPr>
        <w:t>переносить</w:t>
      </w:r>
      <w:r w:rsidR="00B545B7" w:rsidRPr="00B545B7">
        <w:rPr>
          <w:highlight w:val="white"/>
        </w:rPr>
        <w:t>,</w:t>
      </w:r>
      <w:r w:rsidR="003462AB" w:rsidRPr="00B545B7">
        <w:rPr>
          <w:highlight w:val="white"/>
        </w:rPr>
        <w:t xml:space="preserve"> не понимаю</w:t>
      </w:r>
      <w:r w:rsidR="00B545B7" w:rsidRPr="00B545B7">
        <w:rPr>
          <w:highlight w:val="white"/>
        </w:rPr>
        <w:t>!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lastRenderedPageBreak/>
        <w:t>химик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 xml:space="preserve">Пей. 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B545B7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Химик приставляет нож к её глазу. Он всовывает ей бутылку в рот и льёт водку. </w:t>
      </w:r>
    </w:p>
    <w:p w:rsidR="00B545B7" w:rsidRPr="00B545B7" w:rsidRDefault="00B545B7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Ольга давится, пьёт и отплёвывается. </w:t>
      </w:r>
    </w:p>
    <w:p w:rsidR="00264586" w:rsidRPr="00B545B7" w:rsidRDefault="00264586" w:rsidP="00264586">
      <w:pPr>
        <w:pStyle w:val="a4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Химик отставляет бутылку водки на пол в сторону.</w:t>
      </w:r>
      <w:r w:rsidR="00B545B7" w:rsidRPr="00B545B7">
        <w:rPr>
          <w:highlight w:val="white"/>
        </w:rPr>
        <w:t xml:space="preserve"> </w:t>
      </w:r>
      <w:r w:rsidRPr="00B545B7">
        <w:rPr>
          <w:highlight w:val="white"/>
        </w:rPr>
        <w:t>Во второй руке держит нож у её века. Стоя перед ней, на уровне её головы раскрывает ширинку.</w:t>
      </w:r>
    </w:p>
    <w:p w:rsidR="00264586" w:rsidRPr="00B545B7" w:rsidRDefault="00264586" w:rsidP="00264586">
      <w:pPr>
        <w:pStyle w:val="a6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химик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Вякнешь покалечу.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Ольга </w:t>
      </w:r>
      <w:r w:rsidR="00B545B7" w:rsidRPr="00B545B7">
        <w:rPr>
          <w:highlight w:val="white"/>
        </w:rPr>
        <w:t xml:space="preserve">убирает голову, </w:t>
      </w:r>
      <w:r w:rsidRPr="00B545B7">
        <w:rPr>
          <w:highlight w:val="white"/>
        </w:rPr>
        <w:t>начинает истошно орать и извиваться.</w:t>
      </w:r>
    </w:p>
    <w:p w:rsidR="00264586" w:rsidRPr="00B545B7" w:rsidRDefault="00264586" w:rsidP="00264586">
      <w:pPr>
        <w:pStyle w:val="a6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ольга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Лучше убей</w:t>
      </w:r>
      <w:r w:rsidR="007F1DE3" w:rsidRPr="00B545B7">
        <w:rPr>
          <w:highlight w:val="white"/>
        </w:rPr>
        <w:t xml:space="preserve"> сука</w:t>
      </w:r>
      <w:r w:rsidRPr="00B545B7">
        <w:rPr>
          <w:highlight w:val="white"/>
        </w:rPr>
        <w:t>!</w:t>
      </w:r>
      <w:r w:rsidR="00610DA9" w:rsidRPr="00B545B7">
        <w:rPr>
          <w:highlight w:val="white"/>
        </w:rPr>
        <w:t xml:space="preserve"> Коли глаз </w:t>
      </w:r>
      <w:r w:rsidR="00B545B7" w:rsidRPr="00B545B7">
        <w:rPr>
          <w:highlight w:val="white"/>
        </w:rPr>
        <w:t>если хочешь</w:t>
      </w:r>
      <w:r w:rsidR="00610DA9" w:rsidRPr="00B545B7">
        <w:rPr>
          <w:highlight w:val="white"/>
        </w:rPr>
        <w:t>!</w:t>
      </w:r>
    </w:p>
    <w:p w:rsidR="00264586" w:rsidRPr="00B545B7" w:rsidRDefault="00264586" w:rsidP="00264586">
      <w:pPr>
        <w:pStyle w:val="a5"/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Химик в спешке бросает нож и </w:t>
      </w:r>
      <w:r w:rsidR="00B545B7" w:rsidRPr="00B545B7">
        <w:rPr>
          <w:highlight w:val="white"/>
        </w:rPr>
        <w:t xml:space="preserve">быстро </w:t>
      </w:r>
      <w:r w:rsidRPr="00B545B7">
        <w:rPr>
          <w:highlight w:val="white"/>
        </w:rPr>
        <w:t xml:space="preserve">затыкает ей рот кляпом. </w:t>
      </w:r>
      <w:r w:rsidR="00B545B7" w:rsidRPr="00B545B7">
        <w:rPr>
          <w:highlight w:val="white"/>
        </w:rPr>
        <w:t>После того, как закрыл ей рот, он ещё несколько секунд сдавливает ей скулы.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610DA9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Ольга прекращает извиваться и стонать. </w:t>
      </w:r>
    </w:p>
    <w:p w:rsidR="00610DA9" w:rsidRPr="00B545B7" w:rsidRDefault="00610DA9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Химик подбирает нож и держит его у горла Ольги и придавливает ей рот рукой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За дверью слышны шаги. 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тимур</w:t>
      </w:r>
    </w:p>
    <w:p w:rsidR="00264586" w:rsidRPr="00B545B7" w:rsidRDefault="00264586" w:rsidP="00264586">
      <w:pPr>
        <w:pStyle w:val="a7"/>
        <w:rPr>
          <w:highlight w:val="white"/>
        </w:rPr>
      </w:pPr>
      <w:r w:rsidRPr="00B545B7">
        <w:rPr>
          <w:highlight w:val="white"/>
        </w:rPr>
        <w:t>(слышно из-за двери)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 xml:space="preserve">Не знаю Вась, может этот </w:t>
      </w:r>
      <w:r w:rsidR="00B545B7" w:rsidRPr="00B545B7">
        <w:rPr>
          <w:highlight w:val="white"/>
        </w:rPr>
        <w:t>охранник</w:t>
      </w:r>
      <w:r w:rsidRPr="00B545B7">
        <w:rPr>
          <w:highlight w:val="white"/>
        </w:rPr>
        <w:t xml:space="preserve"> там что-то по телеку смотрит или показалось нам.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Слышно, как Тимур ушёл в комнату Химика и хлопнул дверью. 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химик</w:t>
      </w:r>
    </w:p>
    <w:p w:rsidR="00264586" w:rsidRPr="00B545B7" w:rsidRDefault="00264586" w:rsidP="00264586">
      <w:pPr>
        <w:pStyle w:val="a3"/>
        <w:ind w:left="2126" w:right="2126"/>
        <w:rPr>
          <w:highlight w:val="white"/>
        </w:rPr>
      </w:pPr>
      <w:r w:rsidRPr="00B545B7">
        <w:rPr>
          <w:highlight w:val="white"/>
        </w:rPr>
        <w:t>Сейчас усыплю тебя тварь.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Химик, что-то ищет по карманам. У него растерянный вид.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химик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Везёт тебе.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Химик уходит из кладовки.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lastRenderedPageBreak/>
        <w:t>Через некоторое время он приходит обратно и в его руке наполненный шприц.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Он садится в ногах у Ольги, оголяет ей ногу. Ольга делает, какие-то вялые попытки извиваться.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химик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Будешь рыпаться, промахнусь в вену, и мышцу вздует, придётся ногу ампутировать.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Химик колет ей укол в ногу.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Ольга расслабляется и Химик стаскивает с неё джинсы.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Он кладёт её горизонтально, приподнимается и расстегивает свою ширинку.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Химик суетливо рыпается пару раз, пытаясь совокупиться с ней, но после нескольких рывков он издаёт стон отчаяния. 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B545B7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Он ещё раз пытается совокупиться с ней. Потом в ярости бьёт кулаком по полу. </w:t>
      </w:r>
    </w:p>
    <w:p w:rsidR="00B545B7" w:rsidRPr="00B545B7" w:rsidRDefault="00B545B7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Приподнимается, бьёт ногой по Ольге, а потом поднимает с пола нож и несколько раз со злобным криком втыкает его в труп сменщика.</w:t>
      </w:r>
    </w:p>
    <w:p w:rsidR="00264586" w:rsidRPr="00B545B7" w:rsidRDefault="00264586" w:rsidP="00264586">
      <w:pPr>
        <w:pStyle w:val="a3"/>
        <w:tabs>
          <w:tab w:val="left" w:pos="1005"/>
        </w:tabs>
        <w:rPr>
          <w:highlight w:val="white"/>
        </w:rPr>
      </w:pPr>
      <w:r w:rsidRPr="00B545B7">
        <w:rPr>
          <w:highlight w:val="white"/>
        </w:rPr>
        <w:tab/>
      </w: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Он оставляет воткнутый нож в груди сменщика.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Потом садится рядом с Ольгой, которая </w:t>
      </w:r>
      <w:r w:rsidR="00B545B7" w:rsidRPr="00B545B7">
        <w:rPr>
          <w:highlight w:val="white"/>
        </w:rPr>
        <w:t xml:space="preserve">уже </w:t>
      </w:r>
      <w:r w:rsidRPr="00B545B7">
        <w:rPr>
          <w:highlight w:val="white"/>
        </w:rPr>
        <w:t xml:space="preserve">сидит с закрытыми глазами в </w:t>
      </w:r>
      <w:r w:rsidR="00610DA9" w:rsidRPr="00B545B7">
        <w:rPr>
          <w:highlight w:val="white"/>
        </w:rPr>
        <w:t xml:space="preserve">конкретном </w:t>
      </w:r>
      <w:r w:rsidR="00B545B7" w:rsidRPr="00B545B7">
        <w:rPr>
          <w:highlight w:val="white"/>
        </w:rPr>
        <w:t xml:space="preserve">глубоком </w:t>
      </w:r>
      <w:r w:rsidR="00610DA9" w:rsidRPr="00B545B7">
        <w:rPr>
          <w:highlight w:val="white"/>
        </w:rPr>
        <w:t>наркотическом</w:t>
      </w:r>
      <w:r w:rsidRPr="00B545B7">
        <w:rPr>
          <w:highlight w:val="white"/>
        </w:rPr>
        <w:t xml:space="preserve"> трансе.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B545B7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Химик смотрит на оголённые ноги Ольги, выпивает водки из горла</w:t>
      </w:r>
      <w:r w:rsidR="00B545B7" w:rsidRPr="00B545B7">
        <w:rPr>
          <w:highlight w:val="white"/>
        </w:rPr>
        <w:t>.</w:t>
      </w:r>
    </w:p>
    <w:p w:rsidR="00B545B7" w:rsidRPr="00B545B7" w:rsidRDefault="00B545B7" w:rsidP="00264586">
      <w:pPr>
        <w:pStyle w:val="a3"/>
        <w:rPr>
          <w:highlight w:val="white"/>
        </w:rPr>
      </w:pPr>
    </w:p>
    <w:p w:rsidR="00264586" w:rsidRPr="00B545B7" w:rsidRDefault="00B545B7" w:rsidP="00264586">
      <w:pPr>
        <w:pStyle w:val="a3"/>
        <w:rPr>
          <w:highlight w:val="white"/>
        </w:rPr>
      </w:pPr>
      <w:r w:rsidRPr="00B545B7">
        <w:rPr>
          <w:highlight w:val="white"/>
        </w:rPr>
        <w:t>Через несколько секунд молчаливого лицезрения Ольги, он</w:t>
      </w:r>
      <w:r w:rsidR="00610DA9" w:rsidRPr="00B545B7">
        <w:rPr>
          <w:highlight w:val="white"/>
        </w:rPr>
        <w:t xml:space="preserve"> раздвигает ей </w:t>
      </w:r>
      <w:r w:rsidR="006452CF" w:rsidRPr="00B545B7">
        <w:rPr>
          <w:highlight w:val="white"/>
        </w:rPr>
        <w:t>ноги</w:t>
      </w:r>
      <w:r w:rsidR="00264586" w:rsidRPr="00B545B7">
        <w:rPr>
          <w:highlight w:val="white"/>
        </w:rPr>
        <w:t xml:space="preserve"> и целует её бёдра.</w:t>
      </w:r>
    </w:p>
    <w:p w:rsidR="00610DA9" w:rsidRDefault="00610DA9" w:rsidP="00610DA9">
      <w:pPr>
        <w:rPr>
          <w:b/>
          <w:i/>
          <w:color w:val="00B050"/>
          <w:u w:val="single"/>
        </w:rPr>
      </w:pPr>
    </w:p>
    <w:p w:rsidR="00610DA9" w:rsidRPr="00B545B7" w:rsidRDefault="00610DA9" w:rsidP="00610DA9">
      <w:pPr>
        <w:pStyle w:val="a4"/>
        <w:rPr>
          <w:highlight w:val="white"/>
        </w:rPr>
      </w:pPr>
      <w:r w:rsidRPr="00B545B7">
        <w:rPr>
          <w:highlight w:val="white"/>
        </w:rPr>
        <w:t>ИНТ. съёмная квартира андея и камилы – комната - ночь</w:t>
      </w:r>
    </w:p>
    <w:p w:rsidR="00610DA9" w:rsidRPr="00B545B7" w:rsidRDefault="00610DA9" w:rsidP="00610DA9">
      <w:pPr>
        <w:pStyle w:val="a3"/>
        <w:rPr>
          <w:highlight w:val="white"/>
        </w:rPr>
      </w:pPr>
    </w:p>
    <w:p w:rsidR="00610DA9" w:rsidRPr="00B545B7" w:rsidRDefault="00610DA9" w:rsidP="00610DA9">
      <w:pPr>
        <w:pStyle w:val="a3"/>
        <w:rPr>
          <w:highlight w:val="white"/>
        </w:rPr>
      </w:pPr>
      <w:r w:rsidRPr="00B545B7">
        <w:rPr>
          <w:highlight w:val="white"/>
        </w:rPr>
        <w:t>Андрей лежит в кровати вместе с Камилой и спит. Камила копается в его телефоне.</w:t>
      </w:r>
    </w:p>
    <w:p w:rsidR="00610DA9" w:rsidRPr="00B545B7" w:rsidRDefault="00610DA9" w:rsidP="00610DA9">
      <w:pPr>
        <w:pStyle w:val="a3"/>
        <w:rPr>
          <w:highlight w:val="white"/>
        </w:rPr>
      </w:pPr>
    </w:p>
    <w:p w:rsidR="00610DA9" w:rsidRPr="00B545B7" w:rsidRDefault="00610DA9" w:rsidP="00610DA9">
      <w:pPr>
        <w:pStyle w:val="a3"/>
        <w:rPr>
          <w:highlight w:val="white"/>
        </w:rPr>
      </w:pPr>
      <w:r w:rsidRPr="00B545B7">
        <w:rPr>
          <w:highlight w:val="white"/>
        </w:rPr>
        <w:t xml:space="preserve">Она открывает смс, которое ему писала Жанна со слов Циркуля, читает его, потом несколько секунд думает и </w:t>
      </w:r>
      <w:r w:rsidR="00B545B7" w:rsidRPr="00B545B7">
        <w:rPr>
          <w:highlight w:val="white"/>
        </w:rPr>
        <w:t xml:space="preserve">потом, </w:t>
      </w:r>
      <w:r w:rsidRPr="00B545B7">
        <w:rPr>
          <w:highlight w:val="white"/>
        </w:rPr>
        <w:t>просто откладывает телефон в сторону и засыпает</w:t>
      </w:r>
      <w:r w:rsidR="00B545B7" w:rsidRPr="00B545B7">
        <w:rPr>
          <w:highlight w:val="white"/>
        </w:rPr>
        <w:t>, уткнувшись в шею Андрея.</w:t>
      </w:r>
    </w:p>
    <w:p w:rsidR="00610DA9" w:rsidRPr="003167DC" w:rsidRDefault="00610DA9" w:rsidP="00610DA9">
      <w:pPr>
        <w:pStyle w:val="a3"/>
        <w:rPr>
          <w:b/>
          <w:highlight w:val="white"/>
        </w:rPr>
      </w:pPr>
    </w:p>
    <w:p w:rsidR="00264586" w:rsidRPr="00B545B7" w:rsidRDefault="00264586" w:rsidP="00264586">
      <w:pPr>
        <w:pStyle w:val="a4"/>
        <w:rPr>
          <w:highlight w:val="white"/>
        </w:rPr>
      </w:pPr>
      <w:r w:rsidRPr="00B545B7">
        <w:rPr>
          <w:highlight w:val="white"/>
        </w:rPr>
        <w:t>ИНТ. АВТО МИШИ – НОЧЬ</w:t>
      </w:r>
    </w:p>
    <w:p w:rsidR="00264586" w:rsidRPr="00B545B7" w:rsidRDefault="00264586" w:rsidP="00264586">
      <w:pPr>
        <w:pStyle w:val="a4"/>
        <w:rPr>
          <w:highlight w:val="white"/>
        </w:rPr>
      </w:pPr>
    </w:p>
    <w:p w:rsidR="00B545B7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В машину на переднее сиденье садятся Миша и сотрудник ДПС. </w:t>
      </w:r>
    </w:p>
    <w:p w:rsidR="00B545B7" w:rsidRPr="00B545B7" w:rsidRDefault="00B545B7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На заднее сиденье Руслан затаскивает Циркуля в невменяемом состоянии.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Миша достаёт деньги из кармана и кладёт их на колени сотруднику. Тот, молча, берёт их и уходит.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руслан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Чего с этим?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миша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Подумаем.</w:t>
      </w:r>
    </w:p>
    <w:p w:rsidR="00264586" w:rsidRPr="00B545B7" w:rsidRDefault="00264586" w:rsidP="00264586">
      <w:pPr>
        <w:pStyle w:val="a7"/>
        <w:rPr>
          <w:highlight w:val="white"/>
        </w:rPr>
      </w:pPr>
      <w:r w:rsidRPr="00B545B7">
        <w:rPr>
          <w:highlight w:val="white"/>
        </w:rPr>
        <w:t xml:space="preserve"> (пауза)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 xml:space="preserve">Отойдёт выпытаем с Джамалом. 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руслан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Когда улетаешь?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миша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Завтра в 12. Все деньги же в Индийском банке.</w:t>
      </w:r>
    </w:p>
    <w:p w:rsidR="00264586" w:rsidRPr="00B545B7" w:rsidRDefault="00264586" w:rsidP="00264586">
      <w:pPr>
        <w:pStyle w:val="a7"/>
        <w:rPr>
          <w:highlight w:val="white"/>
        </w:rPr>
      </w:pPr>
      <w:r w:rsidRPr="00B545B7">
        <w:rPr>
          <w:highlight w:val="white"/>
        </w:rPr>
        <w:t xml:space="preserve"> (пауза)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Где Джама деньги держит пришлю смс позже.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руслан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Не подведи. Чтобы не зря были жертвы при сопротивлении.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Протягивая руку Руслану.</w:t>
      </w:r>
    </w:p>
    <w:p w:rsidR="00264586" w:rsidRPr="00B545B7" w:rsidRDefault="00264586" w:rsidP="00264586">
      <w:pPr>
        <w:pStyle w:val="a6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миша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 xml:space="preserve">Да даже если зря. Джамалу нет места в </w:t>
      </w:r>
      <w:r w:rsidR="00B545B7" w:rsidRPr="00B545B7">
        <w:rPr>
          <w:highlight w:val="white"/>
        </w:rPr>
        <w:t xml:space="preserve">нормальной </w:t>
      </w:r>
      <w:r w:rsidRPr="00B545B7">
        <w:rPr>
          <w:highlight w:val="white"/>
        </w:rPr>
        <w:t xml:space="preserve">жизни, </w:t>
      </w:r>
      <w:r w:rsidR="00A71510" w:rsidRPr="00B545B7">
        <w:rPr>
          <w:highlight w:val="white"/>
        </w:rPr>
        <w:t xml:space="preserve">он </w:t>
      </w:r>
      <w:r w:rsidR="006452CF" w:rsidRPr="00B545B7">
        <w:rPr>
          <w:highlight w:val="white"/>
        </w:rPr>
        <w:t>злодей конченный</w:t>
      </w:r>
      <w:r w:rsidRPr="00B545B7">
        <w:rPr>
          <w:highlight w:val="white"/>
        </w:rPr>
        <w:t>.</w:t>
      </w:r>
      <w:r w:rsidR="006452CF" w:rsidRPr="00B545B7">
        <w:rPr>
          <w:highlight w:val="white"/>
        </w:rPr>
        <w:t xml:space="preserve"> </w:t>
      </w:r>
      <w:r w:rsidR="00B545B7" w:rsidRPr="00B545B7">
        <w:rPr>
          <w:highlight w:val="white"/>
        </w:rPr>
        <w:t>Ему убивать в радость</w:t>
      </w:r>
      <w:r w:rsidR="006452CF" w:rsidRPr="00B545B7">
        <w:rPr>
          <w:highlight w:val="white"/>
        </w:rPr>
        <w:t>.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Руслан ухмыляется.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миша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 xml:space="preserve">Согласен </w:t>
      </w:r>
      <w:r w:rsidR="00A71510" w:rsidRPr="00B545B7">
        <w:rPr>
          <w:highlight w:val="white"/>
        </w:rPr>
        <w:t xml:space="preserve">с ухмылкой, </w:t>
      </w:r>
      <w:r w:rsidRPr="00B545B7">
        <w:rPr>
          <w:highlight w:val="white"/>
        </w:rPr>
        <w:t xml:space="preserve">я тот ещё упырь. Но я мошенник, а не убийца и </w:t>
      </w:r>
      <w:r w:rsidR="00B545B7" w:rsidRPr="00B545B7">
        <w:rPr>
          <w:highlight w:val="white"/>
        </w:rPr>
        <w:t>грехи</w:t>
      </w:r>
      <w:r w:rsidRPr="00B545B7">
        <w:rPr>
          <w:highlight w:val="white"/>
        </w:rPr>
        <w:t xml:space="preserve"> </w:t>
      </w:r>
      <w:r w:rsidR="00B545B7" w:rsidRPr="00B545B7">
        <w:rPr>
          <w:highlight w:val="white"/>
        </w:rPr>
        <w:t xml:space="preserve">и статьи </w:t>
      </w:r>
      <w:r w:rsidRPr="00B545B7">
        <w:rPr>
          <w:highlight w:val="white"/>
        </w:rPr>
        <w:t xml:space="preserve">различаю. 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Руслан снова ухмыляется, прощается </w:t>
      </w:r>
      <w:r w:rsidR="000954AE" w:rsidRPr="00B545B7">
        <w:rPr>
          <w:highlight w:val="white"/>
        </w:rPr>
        <w:t xml:space="preserve">за руку </w:t>
      </w:r>
      <w:r w:rsidRPr="00B545B7">
        <w:rPr>
          <w:highlight w:val="white"/>
        </w:rPr>
        <w:t>с Мишей и выходит из машины.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Миша достаёт спрей.</w:t>
      </w:r>
    </w:p>
    <w:p w:rsidR="00264586" w:rsidRPr="00B545B7" w:rsidRDefault="00264586" w:rsidP="00264586">
      <w:pPr>
        <w:pStyle w:val="a6"/>
        <w:rPr>
          <w:highlight w:val="white"/>
        </w:rPr>
      </w:pPr>
    </w:p>
    <w:p w:rsidR="006452CF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Миша вертит баллончик в руке, потом выходит из машины, открывает заднюю дверь и брызгает из него на Циркуля.</w:t>
      </w:r>
      <w:r w:rsidR="00A71510" w:rsidRPr="00B545B7">
        <w:rPr>
          <w:highlight w:val="white"/>
        </w:rPr>
        <w:t xml:space="preserve"> </w:t>
      </w:r>
    </w:p>
    <w:p w:rsidR="006452CF" w:rsidRPr="00B545B7" w:rsidRDefault="006452CF" w:rsidP="00264586">
      <w:pPr>
        <w:pStyle w:val="a3"/>
        <w:rPr>
          <w:highlight w:val="white"/>
        </w:rPr>
      </w:pPr>
    </w:p>
    <w:p w:rsidR="00264586" w:rsidRPr="00B545B7" w:rsidRDefault="00A71510" w:rsidP="00264586">
      <w:pPr>
        <w:pStyle w:val="a3"/>
        <w:rPr>
          <w:highlight w:val="white"/>
        </w:rPr>
      </w:pPr>
      <w:r w:rsidRPr="00B545B7">
        <w:rPr>
          <w:highlight w:val="white"/>
        </w:rPr>
        <w:t>Закрывает дверь в машине и стоит на улице.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4"/>
        <w:rPr>
          <w:highlight w:val="white"/>
        </w:rPr>
      </w:pPr>
      <w:r w:rsidRPr="00B545B7">
        <w:rPr>
          <w:highlight w:val="white"/>
        </w:rPr>
        <w:t>нат. промзона у офиса джамала - ночь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Авто Миши подъезжает. Машину встречает заспанный Джамал.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Останавливается машина. Из неё выходит Миша. На заднем сиденье лежит спящий Циркуль.</w:t>
      </w:r>
    </w:p>
    <w:p w:rsidR="00264586" w:rsidRPr="00B545B7" w:rsidRDefault="00264586" w:rsidP="00264586">
      <w:pPr>
        <w:pStyle w:val="a3"/>
        <w:rPr>
          <w:color w:val="00B0F0"/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джамал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А мне Тимур говорит</w:t>
      </w:r>
      <w:r w:rsidR="00B545B7" w:rsidRPr="00B545B7">
        <w:rPr>
          <w:highlight w:val="white"/>
        </w:rPr>
        <w:t>,</w:t>
      </w:r>
      <w:r w:rsidRPr="00B545B7">
        <w:rPr>
          <w:highlight w:val="white"/>
        </w:rPr>
        <w:t xml:space="preserve"> Миша уехал ничего не сказал. Я ему говорю, не может брат мой меня кинуть. Вернётся.</w:t>
      </w:r>
    </w:p>
    <w:p w:rsidR="00264586" w:rsidRPr="00B545B7" w:rsidRDefault="00264586" w:rsidP="00264586">
      <w:pPr>
        <w:pStyle w:val="a6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миша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Вот черти грешат на меня.</w:t>
      </w:r>
    </w:p>
    <w:p w:rsidR="00264586" w:rsidRPr="00B545B7" w:rsidRDefault="00264586" w:rsidP="00264586">
      <w:pPr>
        <w:pStyle w:val="a7"/>
        <w:rPr>
          <w:highlight w:val="white"/>
        </w:rPr>
      </w:pPr>
      <w:r w:rsidRPr="00B545B7">
        <w:rPr>
          <w:highlight w:val="white"/>
        </w:rPr>
        <w:t xml:space="preserve"> (открывая заднюю дверь)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В хмал был козлина, в неадеквате, орал песни.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джамал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Не выпытал где ловэ?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6"/>
        <w:rPr>
          <w:highlight w:val="white"/>
        </w:rPr>
      </w:pPr>
      <w:r w:rsidRPr="00B545B7">
        <w:rPr>
          <w:highlight w:val="white"/>
        </w:rPr>
        <w:t>миша</w:t>
      </w:r>
    </w:p>
    <w:p w:rsidR="00264586" w:rsidRPr="00B545B7" w:rsidRDefault="00264586" w:rsidP="00264586">
      <w:pPr>
        <w:pStyle w:val="a5"/>
        <w:rPr>
          <w:highlight w:val="white"/>
        </w:rPr>
      </w:pPr>
      <w:r w:rsidRPr="00B545B7">
        <w:rPr>
          <w:highlight w:val="white"/>
        </w:rPr>
        <w:t>Его даже гаиры привязали к рулю. То ли он под бутиратом, то ли под грибами, то ли от синьки крышу</w:t>
      </w:r>
      <w:r w:rsidR="00B545B7" w:rsidRPr="00B545B7">
        <w:rPr>
          <w:highlight w:val="white"/>
        </w:rPr>
        <w:t xml:space="preserve"> снесло. Короче, а в тачке его раскумарило совсем</w:t>
      </w:r>
      <w:r w:rsidRPr="00B545B7">
        <w:rPr>
          <w:highlight w:val="white"/>
        </w:rPr>
        <w:t>.</w:t>
      </w:r>
    </w:p>
    <w:p w:rsidR="00264586" w:rsidRPr="00B545B7" w:rsidRDefault="00264586" w:rsidP="00264586">
      <w:pPr>
        <w:pStyle w:val="a5"/>
        <w:ind w:right="0"/>
        <w:rPr>
          <w:highlight w:val="white"/>
        </w:rPr>
      </w:pPr>
    </w:p>
    <w:p w:rsidR="00264586" w:rsidRPr="00B545B7" w:rsidRDefault="00264586" w:rsidP="00264586">
      <w:pPr>
        <w:pStyle w:val="a5"/>
        <w:ind w:left="0" w:right="0"/>
        <w:rPr>
          <w:highlight w:val="white"/>
        </w:rPr>
      </w:pPr>
      <w:r w:rsidRPr="00B545B7">
        <w:rPr>
          <w:highlight w:val="white"/>
        </w:rPr>
        <w:t>Они достают Циркуля из машины.</w:t>
      </w:r>
    </w:p>
    <w:p w:rsidR="00264586" w:rsidRPr="00B545B7" w:rsidRDefault="00264586" w:rsidP="00264586">
      <w:pPr>
        <w:pStyle w:val="a5"/>
        <w:rPr>
          <w:highlight w:val="white"/>
        </w:rPr>
      </w:pPr>
    </w:p>
    <w:p w:rsidR="00264586" w:rsidRPr="00B545B7" w:rsidRDefault="00264586" w:rsidP="00264586">
      <w:pPr>
        <w:pStyle w:val="a4"/>
        <w:rPr>
          <w:highlight w:val="white"/>
        </w:rPr>
      </w:pPr>
      <w:r w:rsidRPr="00B545B7">
        <w:rPr>
          <w:highlight w:val="white"/>
        </w:rPr>
        <w:t>ИНТ. кабинет джамала - ночь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>Миша и Джамал привязывают спящего Циркуля к батарее.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Миша </w:t>
      </w:r>
      <w:r w:rsidR="00B545B7" w:rsidRPr="00B545B7">
        <w:rPr>
          <w:highlight w:val="white"/>
        </w:rPr>
        <w:t xml:space="preserve">с выдохом </w:t>
      </w:r>
      <w:r w:rsidRPr="00B545B7">
        <w:rPr>
          <w:highlight w:val="white"/>
        </w:rPr>
        <w:t>заваливается на диван.</w:t>
      </w:r>
    </w:p>
    <w:p w:rsidR="00264586" w:rsidRPr="00B545B7" w:rsidRDefault="00264586" w:rsidP="00264586">
      <w:pPr>
        <w:pStyle w:val="a3"/>
        <w:rPr>
          <w:highlight w:val="white"/>
        </w:rPr>
      </w:pPr>
    </w:p>
    <w:p w:rsidR="00264586" w:rsidRPr="00B545B7" w:rsidRDefault="00264586" w:rsidP="00264586">
      <w:pPr>
        <w:pStyle w:val="a3"/>
        <w:rPr>
          <w:highlight w:val="white"/>
        </w:rPr>
      </w:pPr>
      <w:r w:rsidRPr="00B545B7">
        <w:rPr>
          <w:highlight w:val="white"/>
        </w:rPr>
        <w:t xml:space="preserve">Джамал садится на другой диван, </w:t>
      </w:r>
      <w:r w:rsidR="00B545B7" w:rsidRPr="00B545B7">
        <w:rPr>
          <w:highlight w:val="white"/>
        </w:rPr>
        <w:t>накрывается</w:t>
      </w:r>
      <w:r w:rsidRPr="00B545B7">
        <w:rPr>
          <w:highlight w:val="white"/>
        </w:rPr>
        <w:t xml:space="preserve"> одеяло</w:t>
      </w:r>
      <w:r w:rsidR="00B545B7" w:rsidRPr="00B545B7">
        <w:rPr>
          <w:highlight w:val="white"/>
        </w:rPr>
        <w:t>м, набирает номер на телефоне</w:t>
      </w:r>
      <w:r w:rsidRPr="00B545B7">
        <w:rPr>
          <w:highlight w:val="white"/>
        </w:rPr>
        <w:t>.</w:t>
      </w:r>
    </w:p>
    <w:p w:rsidR="00264586" w:rsidRPr="003167DC" w:rsidRDefault="00264586" w:rsidP="00264586">
      <w:pPr>
        <w:pStyle w:val="a3"/>
        <w:rPr>
          <w:b/>
          <w:color w:val="00B050"/>
          <w:highlight w:val="white"/>
        </w:rPr>
      </w:pPr>
    </w:p>
    <w:p w:rsidR="00264586" w:rsidRPr="00587315" w:rsidRDefault="00264586" w:rsidP="00264586">
      <w:pPr>
        <w:pStyle w:val="a4"/>
        <w:rPr>
          <w:highlight w:val="white"/>
        </w:rPr>
      </w:pPr>
      <w:r w:rsidRPr="00587315">
        <w:rPr>
          <w:highlight w:val="white"/>
        </w:rPr>
        <w:t>ИНТ. авто таксиста сатора - ночь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За ру</w:t>
      </w:r>
      <w:r w:rsidR="006452CF" w:rsidRPr="00587315">
        <w:rPr>
          <w:highlight w:val="white"/>
        </w:rPr>
        <w:t xml:space="preserve">лём сидит САТОР (азиат, 30 лет). Он везёт двух ЛЫСЫХ </w:t>
      </w:r>
      <w:r w:rsidR="00587315" w:rsidRPr="00587315">
        <w:rPr>
          <w:highlight w:val="white"/>
        </w:rPr>
        <w:t xml:space="preserve">молодых </w:t>
      </w:r>
      <w:r w:rsidR="006452CF" w:rsidRPr="00587315">
        <w:rPr>
          <w:highlight w:val="white"/>
        </w:rPr>
        <w:t xml:space="preserve">парней </w:t>
      </w:r>
      <w:r w:rsidRPr="00587315">
        <w:rPr>
          <w:highlight w:val="white"/>
        </w:rPr>
        <w:t xml:space="preserve">и </w:t>
      </w:r>
      <w:r w:rsidR="006452CF" w:rsidRPr="00587315">
        <w:rPr>
          <w:highlight w:val="white"/>
        </w:rPr>
        <w:t xml:space="preserve">параллельно </w:t>
      </w:r>
      <w:r w:rsidRPr="00587315">
        <w:rPr>
          <w:highlight w:val="white"/>
        </w:rPr>
        <w:t>говорит по телефону.</w:t>
      </w:r>
      <w:r w:rsidR="006452CF" w:rsidRPr="00587315">
        <w:rPr>
          <w:highlight w:val="white"/>
        </w:rPr>
        <w:t xml:space="preserve"> 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6"/>
        <w:rPr>
          <w:highlight w:val="white"/>
        </w:rPr>
      </w:pPr>
      <w:r w:rsidRPr="00587315">
        <w:rPr>
          <w:highlight w:val="white"/>
        </w:rPr>
        <w:t>сатор</w:t>
      </w:r>
    </w:p>
    <w:p w:rsidR="00264586" w:rsidRPr="00587315" w:rsidRDefault="00264586" w:rsidP="00264586">
      <w:pPr>
        <w:pStyle w:val="a5"/>
        <w:rPr>
          <w:highlight w:val="white"/>
        </w:rPr>
      </w:pPr>
      <w:r w:rsidRPr="00587315">
        <w:rPr>
          <w:highlight w:val="white"/>
        </w:rPr>
        <w:t xml:space="preserve">Хорошо Джама. </w:t>
      </w:r>
    </w:p>
    <w:p w:rsidR="00264586" w:rsidRPr="00587315" w:rsidRDefault="00264586" w:rsidP="00264586">
      <w:pPr>
        <w:pStyle w:val="a7"/>
        <w:rPr>
          <w:highlight w:val="white"/>
        </w:rPr>
      </w:pPr>
      <w:r w:rsidRPr="00587315">
        <w:rPr>
          <w:highlight w:val="white"/>
        </w:rPr>
        <w:lastRenderedPageBreak/>
        <w:t xml:space="preserve"> (пауза)</w:t>
      </w:r>
    </w:p>
    <w:p w:rsidR="00264586" w:rsidRPr="00587315" w:rsidRDefault="00264586" w:rsidP="00264586">
      <w:pPr>
        <w:pStyle w:val="a5"/>
        <w:rPr>
          <w:highlight w:val="white"/>
        </w:rPr>
      </w:pPr>
      <w:r w:rsidRPr="00587315">
        <w:rPr>
          <w:highlight w:val="white"/>
        </w:rPr>
        <w:t>Сейчас приеду.</w:t>
      </w:r>
    </w:p>
    <w:p w:rsidR="00264586" w:rsidRPr="00587315" w:rsidRDefault="00264586" w:rsidP="00264586">
      <w:pPr>
        <w:pStyle w:val="a5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 xml:space="preserve">Сатор набирает номер по телефону. 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6"/>
        <w:rPr>
          <w:highlight w:val="white"/>
        </w:rPr>
      </w:pPr>
      <w:r w:rsidRPr="00587315">
        <w:rPr>
          <w:highlight w:val="white"/>
        </w:rPr>
        <w:t>сатор</w:t>
      </w:r>
    </w:p>
    <w:p w:rsidR="00264586" w:rsidRPr="00587315" w:rsidRDefault="00264586" w:rsidP="00264586">
      <w:pPr>
        <w:pStyle w:val="a7"/>
        <w:rPr>
          <w:highlight w:val="white"/>
        </w:rPr>
      </w:pPr>
      <w:r w:rsidRPr="00587315">
        <w:rPr>
          <w:highlight w:val="white"/>
        </w:rPr>
        <w:t>(в телефон)</w:t>
      </w:r>
    </w:p>
    <w:p w:rsidR="00264586" w:rsidRPr="00587315" w:rsidRDefault="00264586" w:rsidP="00264586">
      <w:pPr>
        <w:pStyle w:val="a5"/>
        <w:rPr>
          <w:highlight w:val="white"/>
        </w:rPr>
      </w:pPr>
      <w:r w:rsidRPr="00587315">
        <w:rPr>
          <w:highlight w:val="white"/>
        </w:rPr>
        <w:t>Алоу. Тэмур брат.</w:t>
      </w:r>
      <w:r w:rsidR="00A71510" w:rsidRPr="00587315">
        <w:rPr>
          <w:highlight w:val="white"/>
        </w:rPr>
        <w:t xml:space="preserve"> Салам.</w:t>
      </w:r>
    </w:p>
    <w:p w:rsidR="00264586" w:rsidRPr="00587315" w:rsidRDefault="00264586" w:rsidP="00264586">
      <w:pPr>
        <w:pStyle w:val="a7"/>
        <w:rPr>
          <w:highlight w:val="white"/>
        </w:rPr>
      </w:pPr>
      <w:r w:rsidRPr="00587315">
        <w:rPr>
          <w:highlight w:val="white"/>
        </w:rPr>
        <w:t xml:space="preserve"> (пауза)</w:t>
      </w:r>
    </w:p>
    <w:p w:rsidR="00264586" w:rsidRPr="00587315" w:rsidRDefault="00264586" w:rsidP="00264586">
      <w:pPr>
        <w:pStyle w:val="a5"/>
        <w:rPr>
          <w:highlight w:val="white"/>
        </w:rPr>
      </w:pPr>
      <w:r w:rsidRPr="00587315">
        <w:rPr>
          <w:highlight w:val="white"/>
        </w:rPr>
        <w:t>Я еду за вами.</w:t>
      </w:r>
    </w:p>
    <w:p w:rsidR="00264586" w:rsidRPr="00587315" w:rsidRDefault="00264586" w:rsidP="00264586">
      <w:pPr>
        <w:pStyle w:val="a7"/>
        <w:rPr>
          <w:highlight w:val="white"/>
        </w:rPr>
      </w:pPr>
      <w:r w:rsidRPr="00587315">
        <w:rPr>
          <w:highlight w:val="white"/>
        </w:rPr>
        <w:t xml:space="preserve"> (пауза)</w:t>
      </w:r>
    </w:p>
    <w:p w:rsidR="00264586" w:rsidRPr="00587315" w:rsidRDefault="00264586" w:rsidP="00264586">
      <w:pPr>
        <w:pStyle w:val="a5"/>
        <w:rPr>
          <w:highlight w:val="white"/>
        </w:rPr>
      </w:pPr>
      <w:r w:rsidRPr="00587315">
        <w:rPr>
          <w:highlight w:val="white"/>
        </w:rPr>
        <w:t xml:space="preserve">Не знаю где Миша, я вопрос не задавал. </w:t>
      </w:r>
    </w:p>
    <w:p w:rsidR="00264586" w:rsidRPr="00587315" w:rsidRDefault="00264586" w:rsidP="00264586">
      <w:pPr>
        <w:pStyle w:val="a7"/>
        <w:rPr>
          <w:highlight w:val="white"/>
        </w:rPr>
      </w:pPr>
      <w:r w:rsidRPr="00587315">
        <w:rPr>
          <w:highlight w:val="white"/>
        </w:rPr>
        <w:t xml:space="preserve"> (пауза)</w:t>
      </w:r>
    </w:p>
    <w:p w:rsidR="00264586" w:rsidRPr="00587315" w:rsidRDefault="00264586" w:rsidP="00264586">
      <w:pPr>
        <w:pStyle w:val="a5"/>
        <w:rPr>
          <w:highlight w:val="white"/>
        </w:rPr>
      </w:pPr>
      <w:r w:rsidRPr="00587315">
        <w:rPr>
          <w:highlight w:val="white"/>
        </w:rPr>
        <w:t>Адрес знаю, там машина чинил. Жди меня быстро.</w:t>
      </w:r>
    </w:p>
    <w:p w:rsidR="00264586" w:rsidRPr="00587315" w:rsidRDefault="00264586" w:rsidP="00264586">
      <w:pPr>
        <w:pStyle w:val="a5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Сатор кладёт телефон и паркуется.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6"/>
        <w:rPr>
          <w:highlight w:val="white"/>
        </w:rPr>
      </w:pPr>
      <w:r w:rsidRPr="00587315">
        <w:rPr>
          <w:highlight w:val="white"/>
        </w:rPr>
        <w:t>сатор</w:t>
      </w:r>
    </w:p>
    <w:p w:rsidR="00264586" w:rsidRPr="00587315" w:rsidRDefault="00264586" w:rsidP="00264586">
      <w:pPr>
        <w:pStyle w:val="a5"/>
        <w:rPr>
          <w:highlight w:val="white"/>
        </w:rPr>
      </w:pPr>
      <w:r w:rsidRPr="00587315">
        <w:rPr>
          <w:highlight w:val="white"/>
        </w:rPr>
        <w:t xml:space="preserve">Всё друг, приехали мы. </w:t>
      </w:r>
      <w:r w:rsidR="00587315">
        <w:rPr>
          <w:highlight w:val="white"/>
        </w:rPr>
        <w:t xml:space="preserve">Всё как говорится чики-монтана. </w:t>
      </w:r>
      <w:r w:rsidRPr="00587315">
        <w:rPr>
          <w:highlight w:val="white"/>
        </w:rPr>
        <w:t>Пятьсот рублей с вас.</w:t>
      </w:r>
    </w:p>
    <w:p w:rsidR="00264586" w:rsidRPr="00587315" w:rsidRDefault="00264586" w:rsidP="00264586">
      <w:pPr>
        <w:pStyle w:val="a7"/>
        <w:rPr>
          <w:highlight w:val="white"/>
        </w:rPr>
      </w:pPr>
      <w:r w:rsidRPr="00587315">
        <w:rPr>
          <w:highlight w:val="white"/>
        </w:rPr>
        <w:t xml:space="preserve"> </w:t>
      </w:r>
    </w:p>
    <w:p w:rsidR="00264586" w:rsidRPr="00587315" w:rsidRDefault="00A71510" w:rsidP="00264586">
      <w:pPr>
        <w:pStyle w:val="a3"/>
        <w:rPr>
          <w:highlight w:val="white"/>
        </w:rPr>
      </w:pPr>
      <w:r w:rsidRPr="00587315">
        <w:rPr>
          <w:highlight w:val="white"/>
        </w:rPr>
        <w:t>Лысый парень с первого сиденья</w:t>
      </w:r>
      <w:r w:rsidR="00264586" w:rsidRPr="00587315">
        <w:rPr>
          <w:highlight w:val="white"/>
        </w:rPr>
        <w:t xml:space="preserve"> бьёт рукой Сатору в челюсть. </w:t>
      </w:r>
      <w:r w:rsidR="00587315">
        <w:rPr>
          <w:highlight w:val="white"/>
        </w:rPr>
        <w:t>Тот</w:t>
      </w:r>
      <w:r w:rsidR="00264586" w:rsidRPr="00587315">
        <w:rPr>
          <w:highlight w:val="white"/>
        </w:rPr>
        <w:t xml:space="preserve"> в нокауте.</w:t>
      </w:r>
    </w:p>
    <w:p w:rsidR="00A71510" w:rsidRPr="00587315" w:rsidRDefault="00A71510" w:rsidP="00A71510">
      <w:pPr>
        <w:pStyle w:val="a6"/>
        <w:rPr>
          <w:highlight w:val="white"/>
        </w:rPr>
      </w:pPr>
    </w:p>
    <w:p w:rsidR="00A71510" w:rsidRPr="00587315" w:rsidRDefault="00A71510" w:rsidP="00A71510">
      <w:pPr>
        <w:pStyle w:val="a6"/>
        <w:rPr>
          <w:highlight w:val="white"/>
        </w:rPr>
      </w:pPr>
      <w:r w:rsidRPr="00587315">
        <w:rPr>
          <w:highlight w:val="white"/>
        </w:rPr>
        <w:t>ЛЫСЫЙ ПАРЕНЬ С ПЕРЕДНЕГО СИДЕНЬЯ</w:t>
      </w:r>
    </w:p>
    <w:p w:rsidR="00A71510" w:rsidRPr="00587315" w:rsidRDefault="00A71510" w:rsidP="00A71510">
      <w:pPr>
        <w:pStyle w:val="a5"/>
        <w:rPr>
          <w:highlight w:val="white"/>
        </w:rPr>
      </w:pPr>
      <w:r w:rsidRPr="00587315">
        <w:rPr>
          <w:highlight w:val="white"/>
        </w:rPr>
        <w:t>Денег славянских захотел?</w:t>
      </w:r>
    </w:p>
    <w:p w:rsidR="00264586" w:rsidRPr="00587315" w:rsidRDefault="00264586" w:rsidP="00264586">
      <w:pPr>
        <w:pStyle w:val="a5"/>
        <w:rPr>
          <w:highlight w:val="white"/>
        </w:rPr>
      </w:pPr>
    </w:p>
    <w:p w:rsidR="00A71510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Он</w:t>
      </w:r>
      <w:r w:rsidR="00A71510" w:rsidRPr="00587315">
        <w:rPr>
          <w:highlight w:val="white"/>
        </w:rPr>
        <w:t>и обыскивает его, забираю</w:t>
      </w:r>
      <w:r w:rsidRPr="00587315">
        <w:rPr>
          <w:highlight w:val="white"/>
        </w:rPr>
        <w:t xml:space="preserve">т телефон и деньги. Потом </w:t>
      </w:r>
      <w:r w:rsidR="00A71510" w:rsidRPr="00587315">
        <w:rPr>
          <w:highlight w:val="white"/>
        </w:rPr>
        <w:t xml:space="preserve">лысый </w:t>
      </w:r>
      <w:r w:rsidRPr="00587315">
        <w:rPr>
          <w:highlight w:val="white"/>
        </w:rPr>
        <w:t>парень вытаскивает из замка зажигания ключи</w:t>
      </w:r>
      <w:r w:rsidR="00A71510" w:rsidRPr="00587315">
        <w:rPr>
          <w:highlight w:val="white"/>
        </w:rPr>
        <w:t>.</w:t>
      </w:r>
    </w:p>
    <w:p w:rsidR="00A71510" w:rsidRPr="00587315" w:rsidRDefault="00A71510" w:rsidP="00264586">
      <w:pPr>
        <w:pStyle w:val="a3"/>
        <w:rPr>
          <w:highlight w:val="white"/>
        </w:rPr>
      </w:pPr>
    </w:p>
    <w:p w:rsidR="00264586" w:rsidRPr="00587315" w:rsidRDefault="00A71510" w:rsidP="00264586">
      <w:pPr>
        <w:pStyle w:val="a3"/>
        <w:rPr>
          <w:highlight w:val="white"/>
        </w:rPr>
      </w:pPr>
      <w:r w:rsidRPr="00587315">
        <w:rPr>
          <w:highlight w:val="white"/>
        </w:rPr>
        <w:t>Второй парень</w:t>
      </w:r>
      <w:r w:rsidR="00264586" w:rsidRPr="00587315">
        <w:rPr>
          <w:highlight w:val="white"/>
        </w:rPr>
        <w:t xml:space="preserve"> вырывает видеорегистратор.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НАТ. УЛИЦА ОКОЛО ТАКСИ – НОЧЬ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Первый лысый парень, выйдя из такси, выкидывает ключи от машины Сатора далеко в кусты.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Второй лысый парень ножом протыкает ему два колеса и оба парня уходят.</w:t>
      </w:r>
    </w:p>
    <w:p w:rsidR="00264586" w:rsidRPr="003167DC" w:rsidRDefault="00264586" w:rsidP="00264586">
      <w:pPr>
        <w:pStyle w:val="a3"/>
        <w:rPr>
          <w:b/>
          <w:highlight w:val="white"/>
        </w:rPr>
      </w:pPr>
    </w:p>
    <w:p w:rsidR="00264586" w:rsidRPr="00587315" w:rsidRDefault="00264586" w:rsidP="00264586">
      <w:pPr>
        <w:pStyle w:val="a4"/>
        <w:rPr>
          <w:highlight w:val="white"/>
        </w:rPr>
      </w:pPr>
      <w:r w:rsidRPr="00587315">
        <w:rPr>
          <w:highlight w:val="white"/>
        </w:rPr>
        <w:t>ИНТ. съёмная квартира андрея и камилы – спальня - раннее утро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Андрей просыпается. Камила лежит рядом, обнимая его.</w:t>
      </w:r>
    </w:p>
    <w:p w:rsidR="00264586" w:rsidRPr="00587315" w:rsidRDefault="00264586" w:rsidP="00264586">
      <w:pPr>
        <w:pStyle w:val="a5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Он аккуратно встаёт и уходит из комнаты. Его чуть-чуть покачивает.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lastRenderedPageBreak/>
        <w:t xml:space="preserve">Слышен шум спуска воды в туалете, потом слышна вода из крана. 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Камила приоткрывает глаза, оглядывается. Слышно, как в туалете открывается дверь и Камила сразу же делает вид, что спит.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ИНТ. СЪЁМНАЯ КВАРТИРА АНДРЕЯ И КАМИЛЫ – КУХНЯ – РАННЕЕ УТРО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 xml:space="preserve">Андрей подходит к столу и пьёт воду. 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587315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 xml:space="preserve">Он подходит к окну, и какое-то время смотрит в некуда. </w:t>
      </w:r>
    </w:p>
    <w:p w:rsidR="00587315" w:rsidRPr="00587315" w:rsidRDefault="00587315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Андрей несколько раз бьёт себе по щекам.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ИНТ. СЪЁМНАЯ КВАРТИРА АНДРЕЯ И КАМИЛЫ – СПАЛЬНЯ – РАННЕЕ УТРО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587315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 xml:space="preserve">Андрей сидит у кровати и смотрит на Камилу. Она лежит с закрытыми глазами. Он замахивается на неё и несколько секунд держит кулак в воздухе. </w:t>
      </w:r>
    </w:p>
    <w:p w:rsidR="00587315" w:rsidRPr="00587315" w:rsidRDefault="00587315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 xml:space="preserve">Потом </w:t>
      </w:r>
      <w:r w:rsidR="00587315" w:rsidRPr="00587315">
        <w:rPr>
          <w:highlight w:val="white"/>
        </w:rPr>
        <w:t xml:space="preserve">выдыхает, </w:t>
      </w:r>
      <w:r w:rsidRPr="00587315">
        <w:rPr>
          <w:highlight w:val="white"/>
        </w:rPr>
        <w:t>берёт в руки свой телефон. Он снимает его с блокировки и там видит ранее открытое смс: «Ольга будет завтра утром на проектируемом проезде 1322. В сервисе. Приходи туда с ментами и забирай её»</w:t>
      </w:r>
    </w:p>
    <w:p w:rsidR="00264586" w:rsidRPr="00587315" w:rsidRDefault="00264586" w:rsidP="00264586">
      <w:pPr>
        <w:pStyle w:val="a5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Андрей резко встаёт и выходит в коридор.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 xml:space="preserve">Камила открывает глаза, слышит шум аккуратно открывающейся и закрывающейся входной двери, она отворачивается к стенке и </w:t>
      </w:r>
      <w:r w:rsidR="00587315" w:rsidRPr="00587315">
        <w:rPr>
          <w:highlight w:val="white"/>
        </w:rPr>
        <w:t>закрывает глаза</w:t>
      </w:r>
      <w:r w:rsidRPr="00587315">
        <w:rPr>
          <w:highlight w:val="white"/>
        </w:rPr>
        <w:t>.</w:t>
      </w:r>
    </w:p>
    <w:p w:rsidR="00264586" w:rsidRPr="003167DC" w:rsidRDefault="00264586" w:rsidP="00264586">
      <w:pPr>
        <w:pStyle w:val="a3"/>
        <w:rPr>
          <w:color w:val="00B050"/>
          <w:highlight w:val="white"/>
        </w:rPr>
      </w:pPr>
    </w:p>
    <w:p w:rsidR="00264586" w:rsidRPr="00587315" w:rsidRDefault="00264586" w:rsidP="00264586">
      <w:pPr>
        <w:pStyle w:val="a4"/>
        <w:rPr>
          <w:highlight w:val="white"/>
        </w:rPr>
      </w:pPr>
      <w:r w:rsidRPr="00587315">
        <w:rPr>
          <w:highlight w:val="white"/>
        </w:rPr>
        <w:t>ИНТ. комната химика – ночь</w:t>
      </w:r>
    </w:p>
    <w:p w:rsidR="00264586" w:rsidRPr="00587315" w:rsidRDefault="00264586" w:rsidP="00264586">
      <w:pPr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Вася шарит по холодильнику Химика.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6"/>
        <w:rPr>
          <w:highlight w:val="white"/>
        </w:rPr>
      </w:pPr>
      <w:r w:rsidRPr="00587315">
        <w:rPr>
          <w:highlight w:val="white"/>
        </w:rPr>
        <w:t>вася</w:t>
      </w:r>
    </w:p>
    <w:p w:rsidR="00264586" w:rsidRPr="00587315" w:rsidRDefault="00264586" w:rsidP="00264586">
      <w:pPr>
        <w:pStyle w:val="a5"/>
        <w:rPr>
          <w:highlight w:val="white"/>
        </w:rPr>
      </w:pPr>
      <w:r w:rsidRPr="00587315">
        <w:rPr>
          <w:highlight w:val="white"/>
        </w:rPr>
        <w:t>Ну</w:t>
      </w:r>
      <w:r w:rsidR="006452CF" w:rsidRPr="00587315">
        <w:rPr>
          <w:highlight w:val="white"/>
        </w:rPr>
        <w:t>,</w:t>
      </w:r>
      <w:r w:rsidRPr="00587315">
        <w:rPr>
          <w:highlight w:val="white"/>
        </w:rPr>
        <w:t xml:space="preserve"> где этот Сатор мотор.</w:t>
      </w:r>
    </w:p>
    <w:p w:rsidR="00264586" w:rsidRPr="00587315" w:rsidRDefault="00264586" w:rsidP="00264586">
      <w:pPr>
        <w:pStyle w:val="a5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Тимур сидит, играет в телефоне.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6"/>
        <w:rPr>
          <w:highlight w:val="white"/>
        </w:rPr>
      </w:pPr>
      <w:r w:rsidRPr="00587315">
        <w:rPr>
          <w:highlight w:val="white"/>
        </w:rPr>
        <w:t>тимур</w:t>
      </w:r>
    </w:p>
    <w:p w:rsidR="00264586" w:rsidRPr="00587315" w:rsidRDefault="00264586" w:rsidP="00264586">
      <w:pPr>
        <w:pStyle w:val="a5"/>
        <w:rPr>
          <w:highlight w:val="white"/>
        </w:rPr>
      </w:pPr>
      <w:r w:rsidRPr="00587315">
        <w:rPr>
          <w:highlight w:val="white"/>
        </w:rPr>
        <w:t>Миша сказал ждите, Сатор сказал едет. Сидим ждём.</w:t>
      </w:r>
    </w:p>
    <w:p w:rsidR="00264586" w:rsidRPr="00587315" w:rsidRDefault="00264586" w:rsidP="00264586">
      <w:pPr>
        <w:pStyle w:val="a5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Вася достаёт из холодильника хлеб и колбасу.</w:t>
      </w:r>
    </w:p>
    <w:p w:rsidR="00264586" w:rsidRPr="00587315" w:rsidRDefault="00264586" w:rsidP="00264586">
      <w:pPr>
        <w:pStyle w:val="a5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ИНТ. КОМНАТА ХИМИКА – РАННЕЕ УТРО</w:t>
      </w:r>
    </w:p>
    <w:p w:rsidR="00264586" w:rsidRPr="00587315" w:rsidRDefault="00264586" w:rsidP="00264586">
      <w:pPr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Тимур играет в телефоне.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6"/>
        <w:rPr>
          <w:highlight w:val="white"/>
        </w:rPr>
      </w:pPr>
      <w:r w:rsidRPr="00587315">
        <w:rPr>
          <w:highlight w:val="white"/>
        </w:rPr>
        <w:lastRenderedPageBreak/>
        <w:t>тимур</w:t>
      </w:r>
    </w:p>
    <w:p w:rsidR="00264586" w:rsidRPr="00587315" w:rsidRDefault="00264586" w:rsidP="00264586">
      <w:pPr>
        <w:pStyle w:val="a5"/>
        <w:rPr>
          <w:highlight w:val="white"/>
        </w:rPr>
      </w:pPr>
      <w:r w:rsidRPr="00587315">
        <w:rPr>
          <w:highlight w:val="white"/>
        </w:rPr>
        <w:t>Может, ещё раз Мише позвоним, может этот Сатор свалил куда.</w:t>
      </w:r>
      <w:r w:rsidR="00587315" w:rsidRPr="00587315">
        <w:rPr>
          <w:highlight w:val="white"/>
        </w:rPr>
        <w:t xml:space="preserve"> Телефон не отвечает его.</w:t>
      </w:r>
    </w:p>
    <w:p w:rsidR="00264586" w:rsidRPr="00587315" w:rsidRDefault="00264586" w:rsidP="00264586">
      <w:pPr>
        <w:pStyle w:val="a5"/>
        <w:rPr>
          <w:highlight w:val="white"/>
        </w:rPr>
      </w:pPr>
    </w:p>
    <w:p w:rsidR="00264586" w:rsidRPr="00587315" w:rsidRDefault="00264586" w:rsidP="00264586">
      <w:pPr>
        <w:pStyle w:val="a6"/>
        <w:rPr>
          <w:highlight w:val="white"/>
        </w:rPr>
      </w:pPr>
      <w:r w:rsidRPr="00587315">
        <w:rPr>
          <w:highlight w:val="white"/>
        </w:rPr>
        <w:t>вася</w:t>
      </w:r>
    </w:p>
    <w:p w:rsidR="00264586" w:rsidRPr="00587315" w:rsidRDefault="003C3FE5" w:rsidP="00264586">
      <w:pPr>
        <w:pStyle w:val="a5"/>
        <w:rPr>
          <w:highlight w:val="white"/>
        </w:rPr>
      </w:pPr>
      <w:r w:rsidRPr="00587315">
        <w:rPr>
          <w:highlight w:val="white"/>
        </w:rPr>
        <w:t>Миша</w:t>
      </w:r>
      <w:r w:rsidR="00264586" w:rsidRPr="00587315">
        <w:rPr>
          <w:highlight w:val="white"/>
        </w:rPr>
        <w:t xml:space="preserve"> злой, как чёрт. Они до утра спать легли</w:t>
      </w:r>
      <w:r w:rsidR="00587315" w:rsidRPr="00587315">
        <w:rPr>
          <w:highlight w:val="white"/>
        </w:rPr>
        <w:t xml:space="preserve"> прямо в офисе</w:t>
      </w:r>
      <w:r w:rsidR="00264586" w:rsidRPr="00587315">
        <w:rPr>
          <w:highlight w:val="white"/>
        </w:rPr>
        <w:t>.</w:t>
      </w:r>
    </w:p>
    <w:p w:rsidR="00264586" w:rsidRPr="00587315" w:rsidRDefault="00264586" w:rsidP="00264586">
      <w:pPr>
        <w:pStyle w:val="a7"/>
        <w:rPr>
          <w:highlight w:val="white"/>
        </w:rPr>
      </w:pPr>
      <w:r w:rsidRPr="00587315">
        <w:rPr>
          <w:highlight w:val="white"/>
        </w:rPr>
        <w:t xml:space="preserve"> (садится рядом с Тимуром)</w:t>
      </w:r>
    </w:p>
    <w:p w:rsidR="00264586" w:rsidRPr="00587315" w:rsidRDefault="00264586" w:rsidP="003C3FE5">
      <w:pPr>
        <w:pStyle w:val="a5"/>
        <w:rPr>
          <w:highlight w:val="white"/>
        </w:rPr>
      </w:pPr>
      <w:r w:rsidRPr="00587315">
        <w:rPr>
          <w:highlight w:val="white"/>
        </w:rPr>
        <w:t>Я тут живу недалеко, 20 минут идти. Пойду, за своей тачкой скажу.</w:t>
      </w:r>
      <w:r w:rsidR="003C3FE5" w:rsidRPr="00587315">
        <w:rPr>
          <w:highlight w:val="white"/>
        </w:rPr>
        <w:t xml:space="preserve"> </w:t>
      </w:r>
      <w:r w:rsidR="006452CF" w:rsidRPr="00587315">
        <w:rPr>
          <w:highlight w:val="white"/>
        </w:rPr>
        <w:t>О</w:t>
      </w:r>
      <w:r w:rsidRPr="00587315">
        <w:rPr>
          <w:highlight w:val="white"/>
        </w:rPr>
        <w:t>на у меня профессорская, с багажником на крыше, без палева поеду. Всё погрузим, а остальное сожжём к хренам.</w:t>
      </w:r>
    </w:p>
    <w:p w:rsidR="00264586" w:rsidRPr="00587315" w:rsidRDefault="00264586" w:rsidP="00264586">
      <w:pPr>
        <w:pStyle w:val="a5"/>
        <w:rPr>
          <w:highlight w:val="white"/>
        </w:rPr>
      </w:pPr>
    </w:p>
    <w:p w:rsidR="00264586" w:rsidRPr="00587315" w:rsidRDefault="00264586" w:rsidP="00264586">
      <w:pPr>
        <w:pStyle w:val="a3"/>
        <w:rPr>
          <w:highlight w:val="white"/>
        </w:rPr>
      </w:pPr>
      <w:r w:rsidRPr="00587315">
        <w:rPr>
          <w:highlight w:val="white"/>
        </w:rPr>
        <w:t>Вася, увидев в углу комнаты сумочку Ольги с инициалами О. Л., подбирает её и уходит.</w:t>
      </w:r>
    </w:p>
    <w:p w:rsidR="00264586" w:rsidRPr="00587315" w:rsidRDefault="00264586" w:rsidP="00264586">
      <w:pPr>
        <w:pStyle w:val="a3"/>
        <w:rPr>
          <w:highlight w:val="white"/>
        </w:rPr>
      </w:pPr>
    </w:p>
    <w:p w:rsidR="00264586" w:rsidRPr="00587315" w:rsidRDefault="00264586" w:rsidP="00264586">
      <w:pPr>
        <w:pStyle w:val="a6"/>
        <w:rPr>
          <w:highlight w:val="white"/>
        </w:rPr>
      </w:pPr>
      <w:r w:rsidRPr="00587315">
        <w:rPr>
          <w:highlight w:val="white"/>
        </w:rPr>
        <w:t>вася</w:t>
      </w:r>
    </w:p>
    <w:p w:rsidR="00264586" w:rsidRPr="00587315" w:rsidRDefault="00264586" w:rsidP="00264586">
      <w:pPr>
        <w:pStyle w:val="a7"/>
        <w:rPr>
          <w:highlight w:val="white"/>
        </w:rPr>
      </w:pPr>
      <w:r w:rsidRPr="00587315">
        <w:rPr>
          <w:highlight w:val="white"/>
        </w:rPr>
        <w:t>(уходя</w:t>
      </w:r>
      <w:r w:rsidR="00587315" w:rsidRPr="00587315">
        <w:rPr>
          <w:highlight w:val="white"/>
        </w:rPr>
        <w:t xml:space="preserve"> и как бы оправдываясь</w:t>
      </w:r>
      <w:r w:rsidRPr="00587315">
        <w:rPr>
          <w:highlight w:val="white"/>
        </w:rPr>
        <w:t>)</w:t>
      </w:r>
    </w:p>
    <w:p w:rsidR="00264586" w:rsidRPr="00587315" w:rsidRDefault="00264586" w:rsidP="00264586">
      <w:pPr>
        <w:pStyle w:val="a5"/>
        <w:rPr>
          <w:highlight w:val="white"/>
        </w:rPr>
      </w:pPr>
      <w:r w:rsidRPr="00587315">
        <w:rPr>
          <w:highlight w:val="white"/>
        </w:rPr>
        <w:t>Девушка у меня Ольга Лыткина, скажу, что ей спецом сделал</w:t>
      </w:r>
      <w:r w:rsidR="006452CF" w:rsidRPr="00587315">
        <w:rPr>
          <w:highlight w:val="white"/>
        </w:rPr>
        <w:t xml:space="preserve"> эту сумку под заказ</w:t>
      </w:r>
      <w:r w:rsidRPr="00587315">
        <w:rPr>
          <w:highlight w:val="white"/>
        </w:rPr>
        <w:t>.</w:t>
      </w:r>
    </w:p>
    <w:p w:rsidR="00264586" w:rsidRPr="00587315" w:rsidRDefault="00264586" w:rsidP="00264586">
      <w:pPr>
        <w:pStyle w:val="a5"/>
        <w:ind w:left="0"/>
        <w:rPr>
          <w:highlight w:val="white"/>
        </w:rPr>
      </w:pPr>
    </w:p>
    <w:p w:rsidR="00587315" w:rsidRPr="00587315" w:rsidRDefault="00587315" w:rsidP="00264586">
      <w:pPr>
        <w:pStyle w:val="a5"/>
        <w:ind w:left="0"/>
        <w:rPr>
          <w:highlight w:val="white"/>
        </w:rPr>
      </w:pPr>
      <w:r w:rsidRPr="00587315">
        <w:rPr>
          <w:highlight w:val="white"/>
        </w:rPr>
        <w:t xml:space="preserve">Тимур равнодушно реагирует на его слова и достаёт телефон свой, открывает какие-то приложения. </w:t>
      </w:r>
    </w:p>
    <w:p w:rsidR="00587315" w:rsidRPr="00587315" w:rsidRDefault="00587315" w:rsidP="00264586">
      <w:pPr>
        <w:pStyle w:val="a5"/>
        <w:ind w:left="0"/>
        <w:rPr>
          <w:highlight w:val="white"/>
        </w:rPr>
      </w:pPr>
    </w:p>
    <w:p w:rsidR="00264586" w:rsidRPr="00587315" w:rsidRDefault="00264586" w:rsidP="00264586">
      <w:pPr>
        <w:pStyle w:val="a5"/>
        <w:ind w:left="0"/>
        <w:rPr>
          <w:highlight w:val="white"/>
        </w:rPr>
      </w:pPr>
      <w:r w:rsidRPr="00587315">
        <w:rPr>
          <w:highlight w:val="white"/>
        </w:rPr>
        <w:t>Вася уходит.</w:t>
      </w:r>
    </w:p>
    <w:p w:rsidR="00264586" w:rsidRPr="003167DC" w:rsidRDefault="00264586" w:rsidP="00264586">
      <w:pPr>
        <w:pStyle w:val="a5"/>
        <w:ind w:left="0"/>
        <w:rPr>
          <w:color w:val="00B050"/>
          <w:highlight w:val="white"/>
        </w:rPr>
      </w:pPr>
    </w:p>
    <w:p w:rsidR="00264586" w:rsidRPr="00FF534C" w:rsidRDefault="00264586" w:rsidP="00264586">
      <w:pPr>
        <w:pStyle w:val="a4"/>
        <w:rPr>
          <w:highlight w:val="white"/>
        </w:rPr>
      </w:pPr>
      <w:r w:rsidRPr="00FF534C">
        <w:rPr>
          <w:highlight w:val="white"/>
        </w:rPr>
        <w:t>нат. улица жилого квартала недалеко от промзоны – тротуар - раннее утро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По тротуару идёт Вася и держит в руке сумочку Ольги.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На дороге останавливается такси, из такси выходит Андрей и бежит к Васе.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264586" w:rsidP="00264586">
      <w:pPr>
        <w:pStyle w:val="a7"/>
        <w:rPr>
          <w:highlight w:val="white"/>
        </w:rPr>
      </w:pPr>
      <w:r w:rsidRPr="00FF534C">
        <w:rPr>
          <w:highlight w:val="white"/>
        </w:rPr>
        <w:t>(Васе)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Слышь, брат. Погоди.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Вася оборачивается. Андрей медленно подходит.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E068E0" w:rsidP="00264586">
      <w:pPr>
        <w:pStyle w:val="a5"/>
        <w:rPr>
          <w:highlight w:val="white"/>
        </w:rPr>
      </w:pPr>
      <w:r w:rsidRPr="00FF534C">
        <w:rPr>
          <w:highlight w:val="white"/>
        </w:rPr>
        <w:t>А</w:t>
      </w:r>
      <w:r w:rsidR="00264586" w:rsidRPr="00FF534C">
        <w:rPr>
          <w:highlight w:val="white"/>
        </w:rPr>
        <w:t xml:space="preserve"> где ты сумочку эту нашёл?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вася</w:t>
      </w:r>
    </w:p>
    <w:p w:rsidR="00264586" w:rsidRPr="00FF534C" w:rsidRDefault="00E55059" w:rsidP="00264586">
      <w:pPr>
        <w:pStyle w:val="a5"/>
        <w:rPr>
          <w:highlight w:val="white"/>
        </w:rPr>
      </w:pPr>
      <w:r w:rsidRPr="00FF534C">
        <w:rPr>
          <w:highlight w:val="white"/>
        </w:rPr>
        <w:t>Кто ты</w:t>
      </w:r>
      <w:r w:rsidR="00E068E0" w:rsidRPr="00FF534C">
        <w:rPr>
          <w:highlight w:val="white"/>
        </w:rPr>
        <w:t>?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Слышь, эта сумка моей жены, там инициалы её</w:t>
      </w:r>
      <w:r w:rsidR="00E55059" w:rsidRPr="00FF534C">
        <w:rPr>
          <w:highlight w:val="white"/>
        </w:rPr>
        <w:t xml:space="preserve"> наколоты</w:t>
      </w:r>
      <w:r w:rsidRPr="00FF534C">
        <w:rPr>
          <w:highlight w:val="white"/>
        </w:rPr>
        <w:t>.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вася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Ошибся ты.</w:t>
      </w:r>
      <w:r w:rsidR="00E068E0" w:rsidRPr="00FF534C">
        <w:rPr>
          <w:highlight w:val="white"/>
        </w:rPr>
        <w:t xml:space="preserve"> Беги дальше.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Андрей делает резкий шаг к нему, показывает всем видом, что собирается бить ему рукой в промежность и в момент, когда Вася рефлекторно опускает руки, что бы прикрыть пах, Андрей в прыжке бьёт левым боковым Васе в нос.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Вася от удара отхо</w:t>
      </w:r>
      <w:r w:rsidR="00DE751D" w:rsidRPr="00FF534C">
        <w:rPr>
          <w:highlight w:val="white"/>
        </w:rPr>
        <w:t>дит на пару шагов. У него из нос</w:t>
      </w:r>
      <w:r w:rsidRPr="00FF534C">
        <w:rPr>
          <w:highlight w:val="white"/>
        </w:rPr>
        <w:t>а течёт кровь, он немного в прострации.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Андрей подходит к нему, держа руки в боксёрской стойке.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 xml:space="preserve">Вася бросает сумку на землю и, выкидывая прямые удары, идёт на Андрея. 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 xml:space="preserve">Андрей в боксёрской стойке </w:t>
      </w:r>
      <w:r w:rsidR="00DE751D" w:rsidRPr="00FF534C">
        <w:rPr>
          <w:highlight w:val="white"/>
        </w:rPr>
        <w:t xml:space="preserve">издевательски </w:t>
      </w:r>
      <w:r w:rsidRPr="00FF534C">
        <w:rPr>
          <w:highlight w:val="white"/>
        </w:rPr>
        <w:t>прыгает вокруг Васи</w:t>
      </w:r>
      <w:r w:rsidR="00DE751D" w:rsidRPr="00FF534C">
        <w:rPr>
          <w:highlight w:val="white"/>
        </w:rPr>
        <w:t>, уворачиваясь от простых прямых ударов</w:t>
      </w:r>
      <w:r w:rsidRPr="00FF534C">
        <w:rPr>
          <w:highlight w:val="white"/>
        </w:rPr>
        <w:t>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 xml:space="preserve">Приблизившись к Андрею, Вася неожиданно бьёт правой ногой в бедро </w:t>
      </w:r>
      <w:r w:rsidR="00DE751D" w:rsidRPr="00FF534C">
        <w:rPr>
          <w:highlight w:val="white"/>
        </w:rPr>
        <w:t xml:space="preserve">опорной ноги </w:t>
      </w:r>
      <w:r w:rsidRPr="00FF534C">
        <w:rPr>
          <w:highlight w:val="white"/>
        </w:rPr>
        <w:t>Андре</w:t>
      </w:r>
      <w:r w:rsidR="00DE751D" w:rsidRPr="00FF534C">
        <w:rPr>
          <w:highlight w:val="white"/>
        </w:rPr>
        <w:t>я</w:t>
      </w:r>
      <w:r w:rsidRPr="00FF534C">
        <w:rPr>
          <w:highlight w:val="white"/>
        </w:rPr>
        <w:t>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DE751D" w:rsidP="00264586">
      <w:pPr>
        <w:pStyle w:val="a3"/>
        <w:rPr>
          <w:highlight w:val="white"/>
        </w:rPr>
      </w:pPr>
      <w:r w:rsidRPr="00FF534C">
        <w:rPr>
          <w:highlight w:val="white"/>
        </w:rPr>
        <w:t>Тот</w:t>
      </w:r>
      <w:r w:rsidR="00264586" w:rsidRPr="00FF534C">
        <w:rPr>
          <w:highlight w:val="white"/>
        </w:rPr>
        <w:t xml:space="preserve"> падает на землю и держится за ногу.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Вася подходит к нему близко и бьёт Андре</w:t>
      </w:r>
      <w:r w:rsidR="003C3FE5" w:rsidRPr="00FF534C">
        <w:rPr>
          <w:highlight w:val="white"/>
        </w:rPr>
        <w:t>я ногой в ребро. Андрей успевает</w:t>
      </w:r>
      <w:r w:rsidRPr="00FF534C">
        <w:rPr>
          <w:highlight w:val="white"/>
        </w:rPr>
        <w:t xml:space="preserve"> сгруппироваться</w:t>
      </w:r>
      <w:r w:rsidR="00DE751D" w:rsidRPr="00FF534C">
        <w:rPr>
          <w:highlight w:val="white"/>
        </w:rPr>
        <w:t xml:space="preserve"> и удар попадает по блоку</w:t>
      </w:r>
      <w:r w:rsidRPr="00FF534C">
        <w:rPr>
          <w:highlight w:val="white"/>
        </w:rPr>
        <w:t>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 xml:space="preserve">Потом Вася ещё раз бьёт и </w:t>
      </w:r>
      <w:r w:rsidR="00DE751D" w:rsidRPr="00FF534C">
        <w:rPr>
          <w:highlight w:val="white"/>
        </w:rPr>
        <w:t xml:space="preserve">уже </w:t>
      </w:r>
      <w:r w:rsidRPr="00FF534C">
        <w:rPr>
          <w:highlight w:val="white"/>
        </w:rPr>
        <w:t xml:space="preserve">попадает по ребру, но Андрей </w:t>
      </w:r>
      <w:r w:rsidR="00DE751D" w:rsidRPr="00FF534C">
        <w:rPr>
          <w:highlight w:val="white"/>
        </w:rPr>
        <w:t>захватывает</w:t>
      </w:r>
      <w:r w:rsidRPr="00FF534C">
        <w:rPr>
          <w:highlight w:val="white"/>
        </w:rPr>
        <w:t xml:space="preserve"> его ногу </w:t>
      </w:r>
      <w:r w:rsidR="00DE751D" w:rsidRPr="00FF534C">
        <w:rPr>
          <w:highlight w:val="white"/>
        </w:rPr>
        <w:t xml:space="preserve">руками </w:t>
      </w:r>
      <w:r w:rsidRPr="00FF534C">
        <w:rPr>
          <w:highlight w:val="white"/>
        </w:rPr>
        <w:t xml:space="preserve">и бьёт </w:t>
      </w:r>
      <w:r w:rsidR="003C3FE5" w:rsidRPr="00FF534C">
        <w:rPr>
          <w:highlight w:val="white"/>
        </w:rPr>
        <w:t>целенаправленно</w:t>
      </w:r>
      <w:r w:rsidR="00DE751D" w:rsidRPr="00FF534C">
        <w:rPr>
          <w:highlight w:val="white"/>
        </w:rPr>
        <w:t>,</w:t>
      </w:r>
      <w:r w:rsidR="003C3FE5" w:rsidRPr="00FF534C">
        <w:rPr>
          <w:highlight w:val="white"/>
        </w:rPr>
        <w:t xml:space="preserve"> </w:t>
      </w:r>
      <w:r w:rsidR="00DE751D" w:rsidRPr="00FF534C">
        <w:rPr>
          <w:highlight w:val="white"/>
        </w:rPr>
        <w:t>несколько раз,</w:t>
      </w:r>
      <w:r w:rsidRPr="00FF534C">
        <w:rPr>
          <w:highlight w:val="white"/>
        </w:rPr>
        <w:t xml:space="preserve"> кулаком по Васиному колену. 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Вася кричит от боли и, как подкошенный падает прямо на Андрея.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DE751D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 xml:space="preserve">И Вася и Андрей </w:t>
      </w:r>
      <w:r w:rsidR="00DE751D" w:rsidRPr="00FF534C">
        <w:rPr>
          <w:highlight w:val="white"/>
        </w:rPr>
        <w:t xml:space="preserve">борятся, пытаясь захватить руки друг друг друга, они </w:t>
      </w:r>
      <w:r w:rsidRPr="00FF534C">
        <w:rPr>
          <w:highlight w:val="white"/>
        </w:rPr>
        <w:t>рычат от ненависти и стонут от боли.</w:t>
      </w:r>
    </w:p>
    <w:p w:rsidR="00DE751D" w:rsidRPr="00FF534C" w:rsidRDefault="00DE751D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По очереди, каждый перехватывает руку каждого, но Вася проводит борцовский приём и сверху полностью зажимает Андрея. Он хватает его за руки и прижимает их к земле.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Пока Андрей в беспомощном состоянии Вася бьёт его головой два раза в голову. Андрей пытается, вертев головой, как-то увернуться, но не получается и он получает несколько ударов и теряет сознание.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DE751D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Андрей лежит, всё лицо в крови. Боль в колене у Васи заставляет его откатится на пару метров в сторону.</w:t>
      </w:r>
    </w:p>
    <w:p w:rsidR="00DE751D" w:rsidRPr="00FF534C" w:rsidRDefault="00DE751D" w:rsidP="00264586">
      <w:pPr>
        <w:pStyle w:val="a3"/>
        <w:rPr>
          <w:highlight w:val="white"/>
        </w:rPr>
      </w:pPr>
    </w:p>
    <w:p w:rsidR="00264586" w:rsidRPr="00FF534C" w:rsidRDefault="00DE751D" w:rsidP="00264586">
      <w:pPr>
        <w:pStyle w:val="a3"/>
        <w:rPr>
          <w:highlight w:val="white"/>
        </w:rPr>
      </w:pPr>
      <w:r w:rsidRPr="00FF534C">
        <w:rPr>
          <w:highlight w:val="white"/>
        </w:rPr>
        <w:t>Вася, откатившись в сторону,</w:t>
      </w:r>
      <w:r w:rsidR="00264586" w:rsidRPr="00FF534C">
        <w:rPr>
          <w:highlight w:val="white"/>
        </w:rPr>
        <w:t xml:space="preserve"> стонет и держится за колено.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Андрей через полминуты приоткрывает один глаз.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Вася шарит у себя по карманам. Оглядывается и видит свой телефон, который валяется около Андрея.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DE751D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Вася подползает к телефону</w:t>
      </w:r>
      <w:r w:rsidR="00DE751D" w:rsidRPr="00FF534C">
        <w:rPr>
          <w:highlight w:val="white"/>
        </w:rPr>
        <w:t xml:space="preserve"> на корачках</w:t>
      </w:r>
      <w:r w:rsidRPr="00FF534C">
        <w:rPr>
          <w:highlight w:val="white"/>
        </w:rPr>
        <w:t xml:space="preserve">, но </w:t>
      </w:r>
      <w:r w:rsidR="00DE751D" w:rsidRPr="00FF534C">
        <w:rPr>
          <w:highlight w:val="white"/>
        </w:rPr>
        <w:t xml:space="preserve">вдруг неожиданно </w:t>
      </w:r>
      <w:r w:rsidRPr="00FF534C">
        <w:rPr>
          <w:highlight w:val="white"/>
        </w:rPr>
        <w:t xml:space="preserve">Андрей </w:t>
      </w:r>
      <w:r w:rsidR="00DE751D" w:rsidRPr="00FF534C">
        <w:rPr>
          <w:highlight w:val="white"/>
        </w:rPr>
        <w:t>приподнимается.</w:t>
      </w:r>
    </w:p>
    <w:p w:rsidR="00DE751D" w:rsidRPr="00FF534C" w:rsidRDefault="00DE751D" w:rsidP="00264586">
      <w:pPr>
        <w:pStyle w:val="a3"/>
        <w:rPr>
          <w:highlight w:val="white"/>
        </w:rPr>
      </w:pPr>
    </w:p>
    <w:p w:rsidR="00264586" w:rsidRPr="00FF534C" w:rsidRDefault="00DE751D" w:rsidP="00264586">
      <w:pPr>
        <w:pStyle w:val="a3"/>
        <w:rPr>
          <w:highlight w:val="white"/>
        </w:rPr>
      </w:pPr>
      <w:r w:rsidRPr="00FF534C">
        <w:rPr>
          <w:highlight w:val="white"/>
        </w:rPr>
        <w:t xml:space="preserve">Он </w:t>
      </w:r>
      <w:r w:rsidR="00264586" w:rsidRPr="00FF534C">
        <w:rPr>
          <w:highlight w:val="white"/>
        </w:rPr>
        <w:t xml:space="preserve">бьёт </w:t>
      </w:r>
      <w:r w:rsidRPr="00FF534C">
        <w:rPr>
          <w:highlight w:val="white"/>
        </w:rPr>
        <w:t>Васе</w:t>
      </w:r>
      <w:r w:rsidR="00264586" w:rsidRPr="00FF534C">
        <w:rPr>
          <w:highlight w:val="white"/>
        </w:rPr>
        <w:t xml:space="preserve"> рукой в нос, бьёт коряво, насколько это возможно лёжа, </w:t>
      </w:r>
      <w:r w:rsidRPr="00FF534C">
        <w:rPr>
          <w:highlight w:val="white"/>
        </w:rPr>
        <w:t xml:space="preserve">попадая чиркашом…, </w:t>
      </w:r>
      <w:r w:rsidR="00264586" w:rsidRPr="00FF534C">
        <w:rPr>
          <w:highlight w:val="white"/>
        </w:rPr>
        <w:t xml:space="preserve">но от второго подряд удара </w:t>
      </w:r>
      <w:r w:rsidRPr="00FF534C">
        <w:rPr>
          <w:highlight w:val="white"/>
        </w:rPr>
        <w:t xml:space="preserve">по носу, </w:t>
      </w:r>
      <w:r w:rsidR="00264586" w:rsidRPr="00FF534C">
        <w:rPr>
          <w:highlight w:val="white"/>
        </w:rPr>
        <w:t>Вася теряет</w:t>
      </w:r>
      <w:r w:rsidRPr="00FF534C">
        <w:rPr>
          <w:highlight w:val="white"/>
        </w:rPr>
        <w:t>ся и тупо лежит на боку и держится за нос</w:t>
      </w:r>
      <w:r w:rsidR="00264586" w:rsidRPr="00FF534C">
        <w:rPr>
          <w:highlight w:val="white"/>
        </w:rPr>
        <w:t xml:space="preserve">. 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Андрей, хватает телефон и отползает в сторону.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Откуда сумка тварь.</w:t>
      </w:r>
    </w:p>
    <w:p w:rsidR="00264586" w:rsidRPr="00FF534C" w:rsidRDefault="00264586" w:rsidP="00264586">
      <w:pPr>
        <w:pStyle w:val="a6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 xml:space="preserve">вася 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Пошёл ты.</w:t>
      </w:r>
    </w:p>
    <w:p w:rsidR="00264586" w:rsidRPr="00FF534C" w:rsidRDefault="00264586" w:rsidP="00264586">
      <w:pPr>
        <w:pStyle w:val="a6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Слушай. Просто скажи откуда ты сумку взял. Это сумка моей жены понимаешь, неужели тебе это так важно, что ты сдохнуть готов ради этой сумки.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 xml:space="preserve">вася 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 xml:space="preserve">Лучше беги </w:t>
      </w:r>
      <w:r w:rsidR="00E068E0" w:rsidRPr="00FF534C">
        <w:rPr>
          <w:highlight w:val="white"/>
        </w:rPr>
        <w:t xml:space="preserve">от меня </w:t>
      </w:r>
      <w:r w:rsidRPr="00FF534C">
        <w:rPr>
          <w:highlight w:val="white"/>
        </w:rPr>
        <w:t>урод.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Вася встаёт на ноги и делает шаг в сторону Андрея.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DE751D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 xml:space="preserve">Андрей </w:t>
      </w:r>
      <w:r w:rsidR="00DE751D" w:rsidRPr="00FF534C">
        <w:rPr>
          <w:highlight w:val="white"/>
        </w:rPr>
        <w:t xml:space="preserve">также встаёт на ноги и </w:t>
      </w:r>
      <w:r w:rsidRPr="00FF534C">
        <w:rPr>
          <w:highlight w:val="white"/>
        </w:rPr>
        <w:t xml:space="preserve">резко сближается </w:t>
      </w:r>
      <w:r w:rsidR="00DE751D" w:rsidRPr="00FF534C">
        <w:rPr>
          <w:highlight w:val="white"/>
        </w:rPr>
        <w:t>с Васей.</w:t>
      </w:r>
    </w:p>
    <w:p w:rsidR="00DE751D" w:rsidRPr="00FF534C" w:rsidRDefault="00DE751D" w:rsidP="00264586">
      <w:pPr>
        <w:pStyle w:val="a3"/>
        <w:rPr>
          <w:highlight w:val="white"/>
        </w:rPr>
      </w:pPr>
    </w:p>
    <w:p w:rsidR="00264586" w:rsidRPr="00FF534C" w:rsidRDefault="00DE751D" w:rsidP="00264586">
      <w:pPr>
        <w:pStyle w:val="a3"/>
        <w:rPr>
          <w:highlight w:val="white"/>
        </w:rPr>
      </w:pPr>
      <w:r w:rsidRPr="00FF534C">
        <w:rPr>
          <w:highlight w:val="white"/>
        </w:rPr>
        <w:t xml:space="preserve">После обманного замаха в голову, он </w:t>
      </w:r>
      <w:r w:rsidR="00264586" w:rsidRPr="00FF534C">
        <w:rPr>
          <w:highlight w:val="white"/>
        </w:rPr>
        <w:t>бьёт Васе в область печени.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Вася падает и, скорчившись, лежит на земле.</w:t>
      </w:r>
      <w:r w:rsidR="00DE751D" w:rsidRPr="00FF534C">
        <w:rPr>
          <w:highlight w:val="white"/>
        </w:rPr>
        <w:t xml:space="preserve"> Он держится за печень и у него перебито дыхание.</w:t>
      </w:r>
    </w:p>
    <w:p w:rsidR="00264586" w:rsidRPr="00FF534C" w:rsidRDefault="00264586" w:rsidP="00264586">
      <w:pPr>
        <w:pStyle w:val="a6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264586" w:rsidP="00264586">
      <w:pPr>
        <w:pStyle w:val="a7"/>
        <w:rPr>
          <w:highlight w:val="white"/>
        </w:rPr>
      </w:pPr>
      <w:r w:rsidRPr="00FF534C">
        <w:rPr>
          <w:highlight w:val="white"/>
        </w:rPr>
        <w:t>(садится на Васю и бьёт его руками в голову)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 xml:space="preserve">Тварь! </w:t>
      </w:r>
      <w:r w:rsidR="00E068E0" w:rsidRPr="00FF534C">
        <w:rPr>
          <w:highlight w:val="white"/>
        </w:rPr>
        <w:t xml:space="preserve">Сука! </w:t>
      </w:r>
      <w:r w:rsidRPr="00FF534C">
        <w:rPr>
          <w:highlight w:val="white"/>
        </w:rPr>
        <w:t>Где моя жена?</w:t>
      </w:r>
    </w:p>
    <w:p w:rsidR="00264586" w:rsidRPr="00FF534C" w:rsidRDefault="00264586" w:rsidP="00264586">
      <w:pPr>
        <w:pStyle w:val="a7"/>
        <w:rPr>
          <w:highlight w:val="white"/>
        </w:rPr>
      </w:pPr>
      <w:r w:rsidRPr="00FF534C">
        <w:rPr>
          <w:highlight w:val="white"/>
        </w:rPr>
        <w:lastRenderedPageBreak/>
        <w:t xml:space="preserve"> (бьёт)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Где моя жена? Где она?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Вася в отключке.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Андрей обессилев</w:t>
      </w:r>
      <w:r w:rsidR="00E068E0" w:rsidRPr="00FF534C">
        <w:rPr>
          <w:highlight w:val="white"/>
        </w:rPr>
        <w:t>,</w:t>
      </w:r>
      <w:r w:rsidRPr="00FF534C">
        <w:rPr>
          <w:highlight w:val="white"/>
        </w:rPr>
        <w:t xml:space="preserve"> откатывается в сторону и лежит на земле.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DE751D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Пауза.</w:t>
      </w:r>
    </w:p>
    <w:p w:rsidR="00DE751D" w:rsidRPr="00FF534C" w:rsidRDefault="00DE751D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Оба лежат на земле.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На дороге рядом с дракой останавливается  такси, за рулём которого Сатор.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Сатор (с опухшим от удара лысых парней лицом) бежит к Васе. Увидев бездыханного Васю, он направляется к Андрею.</w:t>
      </w:r>
    </w:p>
    <w:p w:rsidR="00264586" w:rsidRPr="00FF534C" w:rsidRDefault="00264586" w:rsidP="00264586">
      <w:pPr>
        <w:pStyle w:val="a6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264586" w:rsidP="00264586">
      <w:pPr>
        <w:pStyle w:val="a7"/>
        <w:rPr>
          <w:highlight w:val="white"/>
        </w:rPr>
      </w:pPr>
      <w:r w:rsidRPr="00FF534C">
        <w:rPr>
          <w:highlight w:val="white"/>
        </w:rPr>
        <w:t>(показывая на Васю)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 xml:space="preserve">Стой </w:t>
      </w:r>
      <w:r w:rsidR="00E068E0" w:rsidRPr="00FF534C">
        <w:rPr>
          <w:highlight w:val="white"/>
        </w:rPr>
        <w:t>стой</w:t>
      </w:r>
      <w:r w:rsidRPr="00FF534C">
        <w:rPr>
          <w:highlight w:val="white"/>
        </w:rPr>
        <w:t>. Мы с ним вместе. На нас напали.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сатор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Ты гонишь? Э? Где Тимур? Он с Тимуром был.</w:t>
      </w:r>
    </w:p>
    <w:p w:rsidR="00264586" w:rsidRPr="00FF534C" w:rsidRDefault="00264586" w:rsidP="00264586">
      <w:pPr>
        <w:pStyle w:val="a6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Вы чего знакомы?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Сатор с осторожностью подходит вплотную к Андрею, замечает его окровавленные кулаки.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Андрей приподнимается. Сатор пятится назад.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сатор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Это ты его мудохал гад?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Сатор бежит к машине и достаёт из багажника биту.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 xml:space="preserve">Андрей, хромая </w:t>
      </w:r>
      <w:r w:rsidR="00DE751D" w:rsidRPr="00FF534C">
        <w:rPr>
          <w:highlight w:val="white"/>
        </w:rPr>
        <w:t>пытается убежать</w:t>
      </w:r>
      <w:r w:rsidRPr="00FF534C">
        <w:rPr>
          <w:highlight w:val="white"/>
        </w:rPr>
        <w:t xml:space="preserve"> от этого места.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Сатор с битой в руках догоняет Андрея.</w:t>
      </w:r>
    </w:p>
    <w:p w:rsidR="00264586" w:rsidRPr="00FF534C" w:rsidRDefault="00264586" w:rsidP="00264586">
      <w:pPr>
        <w:pStyle w:val="a6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сатор</w:t>
      </w:r>
    </w:p>
    <w:p w:rsidR="00264586" w:rsidRPr="00FF534C" w:rsidRDefault="00264586" w:rsidP="00264586">
      <w:pPr>
        <w:pStyle w:val="a3"/>
        <w:ind w:left="2126" w:right="2126"/>
        <w:rPr>
          <w:highlight w:val="white"/>
        </w:rPr>
      </w:pPr>
      <w:r w:rsidRPr="00FF534C">
        <w:rPr>
          <w:highlight w:val="white"/>
        </w:rPr>
        <w:t>Хана тебе чмошник.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Андрей останавливается, разворачивается и встаёт в боксёрскую стойку.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 xml:space="preserve">Сатор остановившись в двух метрах от Андрея, стоит и замахивается битой, как бы </w:t>
      </w:r>
      <w:r w:rsidR="00DE751D" w:rsidRPr="00FF534C">
        <w:rPr>
          <w:highlight w:val="white"/>
        </w:rPr>
        <w:t>пугая</w:t>
      </w:r>
      <w:r w:rsidRPr="00FF534C">
        <w:rPr>
          <w:highlight w:val="white"/>
        </w:rPr>
        <w:t xml:space="preserve">, одновременно выискивая </w:t>
      </w:r>
      <w:r w:rsidRPr="00FF534C">
        <w:rPr>
          <w:highlight w:val="white"/>
        </w:rPr>
        <w:lastRenderedPageBreak/>
        <w:t xml:space="preserve">глазами, куда бы ударить. Андрей спокойно </w:t>
      </w:r>
      <w:r w:rsidR="00586DD6" w:rsidRPr="00FF534C">
        <w:rPr>
          <w:highlight w:val="white"/>
        </w:rPr>
        <w:t xml:space="preserve">и обречённо, почти недвижимо </w:t>
      </w:r>
      <w:r w:rsidRPr="00FF534C">
        <w:rPr>
          <w:highlight w:val="white"/>
        </w:rPr>
        <w:t>стоит в боксёрской стойке.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Сатор резко сближается и хочет сделать удар.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E068E0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Слышно кряканье полицейско</w:t>
      </w:r>
      <w:r w:rsidR="00586DD6" w:rsidRPr="00FF534C">
        <w:rPr>
          <w:highlight w:val="white"/>
        </w:rPr>
        <w:t>го клаксона и вой сирены</w:t>
      </w:r>
      <w:r w:rsidRPr="00FF534C">
        <w:rPr>
          <w:highlight w:val="white"/>
        </w:rPr>
        <w:t xml:space="preserve">. </w:t>
      </w:r>
    </w:p>
    <w:p w:rsidR="00E068E0" w:rsidRPr="00FF534C" w:rsidRDefault="00E068E0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Сатор</w:t>
      </w:r>
      <w:r w:rsidR="00FF534C" w:rsidRPr="00FF534C">
        <w:rPr>
          <w:highlight w:val="white"/>
        </w:rPr>
        <w:t xml:space="preserve"> оборачивается…</w:t>
      </w:r>
      <w:r w:rsidRPr="00FF534C">
        <w:rPr>
          <w:highlight w:val="white"/>
        </w:rPr>
        <w:t>, увидев машину ДПС, опускает руку с битой.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 xml:space="preserve">Машина ДПС останавливается и из неё выходит Лейтенант. 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Лейтенант выходит и направляет пистолет на Сатора.</w:t>
      </w:r>
    </w:p>
    <w:p w:rsidR="00264586" w:rsidRPr="00FF534C" w:rsidRDefault="00264586" w:rsidP="00264586">
      <w:pPr>
        <w:pStyle w:val="a6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лейтенант</w:t>
      </w:r>
    </w:p>
    <w:p w:rsidR="00264586" w:rsidRPr="00FF534C" w:rsidRDefault="00264586" w:rsidP="00264586">
      <w:pPr>
        <w:pStyle w:val="a7"/>
        <w:rPr>
          <w:highlight w:val="white"/>
        </w:rPr>
      </w:pPr>
      <w:r w:rsidRPr="00FF534C">
        <w:rPr>
          <w:highlight w:val="white"/>
        </w:rPr>
        <w:t>(Сатору)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Биту на землю клади.</w:t>
      </w:r>
    </w:p>
    <w:p w:rsidR="00264586" w:rsidRPr="00FF534C" w:rsidRDefault="00264586" w:rsidP="00264586">
      <w:pPr>
        <w:pStyle w:val="a5"/>
        <w:ind w:left="0"/>
        <w:jc w:val="both"/>
        <w:rPr>
          <w:highlight w:val="white"/>
        </w:rPr>
      </w:pPr>
    </w:p>
    <w:p w:rsidR="00264586" w:rsidRPr="00FF534C" w:rsidRDefault="00264586" w:rsidP="00264586">
      <w:pPr>
        <w:pStyle w:val="a5"/>
        <w:ind w:left="0"/>
        <w:jc w:val="both"/>
        <w:rPr>
          <w:highlight w:val="white"/>
        </w:rPr>
      </w:pPr>
      <w:r w:rsidRPr="00FF534C">
        <w:rPr>
          <w:highlight w:val="white"/>
        </w:rPr>
        <w:t>Сатор кладёт биту.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264586" w:rsidP="00264586">
      <w:pPr>
        <w:pStyle w:val="a7"/>
        <w:rPr>
          <w:highlight w:val="white"/>
        </w:rPr>
      </w:pPr>
      <w:r w:rsidRPr="00FF534C">
        <w:rPr>
          <w:highlight w:val="white"/>
        </w:rPr>
        <w:t>(Лейтенанту)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Командир, вызывай наряд, они жену у меня украли. Вызывай наряд быстрее.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лейтенант</w:t>
      </w:r>
    </w:p>
    <w:p w:rsidR="00264586" w:rsidRPr="00FF534C" w:rsidRDefault="00264586" w:rsidP="00264586">
      <w:pPr>
        <w:pStyle w:val="a7"/>
        <w:rPr>
          <w:highlight w:val="white"/>
        </w:rPr>
      </w:pPr>
      <w:r w:rsidRPr="00FF534C">
        <w:rPr>
          <w:highlight w:val="white"/>
        </w:rPr>
        <w:t>(достаёт рацию)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 xml:space="preserve">Ты тоже не рыпайся. За угон </w:t>
      </w:r>
      <w:r w:rsidR="00E068E0" w:rsidRPr="00FF534C">
        <w:rPr>
          <w:highlight w:val="white"/>
        </w:rPr>
        <w:t>от меня</w:t>
      </w:r>
      <w:r w:rsidR="00FF534C" w:rsidRPr="00FF534C">
        <w:rPr>
          <w:highlight w:val="white"/>
        </w:rPr>
        <w:t>,</w:t>
      </w:r>
      <w:r w:rsidR="00E068E0" w:rsidRPr="00FF534C">
        <w:rPr>
          <w:highlight w:val="white"/>
        </w:rPr>
        <w:t xml:space="preserve"> </w:t>
      </w:r>
      <w:r w:rsidRPr="00FF534C">
        <w:rPr>
          <w:highlight w:val="white"/>
        </w:rPr>
        <w:t>ещё отвечать будешь.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А так это ты!!! Блин, брат…, да тебя мне бог послал! Ну, видишь в каком я загоне второй день?</w:t>
      </w:r>
      <w:r w:rsidR="00FF534C" w:rsidRPr="00FF534C">
        <w:rPr>
          <w:highlight w:val="white"/>
        </w:rPr>
        <w:t xml:space="preserve"> Посмотри сам!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 xml:space="preserve">Сатор </w:t>
      </w:r>
      <w:r w:rsidR="00586DD6" w:rsidRPr="00FF534C">
        <w:rPr>
          <w:highlight w:val="white"/>
        </w:rPr>
        <w:t xml:space="preserve">резко срывается с места и </w:t>
      </w:r>
      <w:r w:rsidRPr="00FF534C">
        <w:rPr>
          <w:highlight w:val="white"/>
        </w:rPr>
        <w:t>убегает во дворы.</w:t>
      </w:r>
    </w:p>
    <w:p w:rsidR="00264586" w:rsidRPr="00FF534C" w:rsidRDefault="00264586" w:rsidP="00264586">
      <w:pPr>
        <w:pStyle w:val="a6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лейтенант</w:t>
      </w:r>
    </w:p>
    <w:p w:rsidR="00264586" w:rsidRPr="00FF534C" w:rsidRDefault="00264586" w:rsidP="00264586">
      <w:pPr>
        <w:pStyle w:val="a7"/>
        <w:rPr>
          <w:highlight w:val="white"/>
        </w:rPr>
      </w:pPr>
      <w:r w:rsidRPr="00FF534C">
        <w:rPr>
          <w:highlight w:val="white"/>
        </w:rPr>
        <w:t>(стреляет в воздух)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Стой урод!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Лейтенант целится в Сатора, но не стреляет.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лейтенант</w:t>
      </w:r>
    </w:p>
    <w:p w:rsidR="00264586" w:rsidRPr="00FF534C" w:rsidRDefault="00264586" w:rsidP="00264586">
      <w:pPr>
        <w:pStyle w:val="a7"/>
        <w:rPr>
          <w:highlight w:val="white"/>
        </w:rPr>
      </w:pPr>
      <w:r w:rsidRPr="00FF534C">
        <w:rPr>
          <w:highlight w:val="white"/>
        </w:rPr>
        <w:t>(в рацию)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Саня вызывай наряд и скорую к проектируемому проезду. Тут была драка с тяжёлыми.</w:t>
      </w:r>
    </w:p>
    <w:p w:rsidR="00264586" w:rsidRPr="00FF534C" w:rsidRDefault="00264586" w:rsidP="00264586">
      <w:pPr>
        <w:pStyle w:val="a6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Помоги мне</w:t>
      </w:r>
      <w:r w:rsidR="00FF534C" w:rsidRPr="00FF534C">
        <w:rPr>
          <w:highlight w:val="white"/>
        </w:rPr>
        <w:t xml:space="preserve"> брат</w:t>
      </w:r>
      <w:r w:rsidRPr="00FF534C">
        <w:rPr>
          <w:highlight w:val="white"/>
        </w:rPr>
        <w:t>. Поехали здесь недалеко. Она в сервисе там</w:t>
      </w:r>
      <w:r w:rsidR="00E068E0" w:rsidRPr="00FF534C">
        <w:rPr>
          <w:highlight w:val="white"/>
        </w:rPr>
        <w:t xml:space="preserve"> где-то в промзоне</w:t>
      </w:r>
      <w:r w:rsidRPr="00FF534C">
        <w:rPr>
          <w:highlight w:val="white"/>
        </w:rPr>
        <w:t>.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лейтенант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Сейчас пэпсы приедут разберёмся.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rPr>
          <w:i/>
          <w:u w:val="singl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Нет времени у меня. Каждая секунда на счету, её может там убьют сейчас.</w:t>
      </w:r>
    </w:p>
    <w:p w:rsidR="00264586" w:rsidRPr="00FF534C" w:rsidRDefault="00264586" w:rsidP="00264586">
      <w:pPr>
        <w:pStyle w:val="a7"/>
        <w:rPr>
          <w:highlight w:val="white"/>
        </w:rPr>
      </w:pPr>
      <w:r w:rsidRPr="00FF534C">
        <w:rPr>
          <w:highlight w:val="white"/>
        </w:rPr>
        <w:t xml:space="preserve"> (кричит с надрывом)</w:t>
      </w:r>
    </w:p>
    <w:p w:rsidR="00264586" w:rsidRPr="00FF534C" w:rsidRDefault="00264586" w:rsidP="00264586">
      <w:pPr>
        <w:pStyle w:val="a5"/>
        <w:tabs>
          <w:tab w:val="center" w:pos="4181"/>
        </w:tabs>
        <w:rPr>
          <w:highlight w:val="white"/>
        </w:rPr>
      </w:pPr>
      <w:r w:rsidRPr="00FF534C">
        <w:rPr>
          <w:highlight w:val="white"/>
        </w:rPr>
        <w:t>Пойми ты. Пожалуйста</w:t>
      </w:r>
      <w:r w:rsidR="00E068E0" w:rsidRPr="00FF534C">
        <w:rPr>
          <w:highlight w:val="white"/>
        </w:rPr>
        <w:t>,</w:t>
      </w:r>
      <w:r w:rsidRPr="00FF534C">
        <w:rPr>
          <w:highlight w:val="white"/>
        </w:rPr>
        <w:t xml:space="preserve"> помоги!</w:t>
      </w:r>
      <w:r w:rsidR="001A6A12" w:rsidRPr="00FF534C">
        <w:rPr>
          <w:highlight w:val="white"/>
        </w:rPr>
        <w:t xml:space="preserve"> Прошу тебя!</w:t>
      </w:r>
    </w:p>
    <w:p w:rsidR="00264586" w:rsidRPr="00FF534C" w:rsidRDefault="00264586" w:rsidP="00264586">
      <w:pPr>
        <w:pStyle w:val="a7"/>
        <w:rPr>
          <w:highlight w:val="white"/>
        </w:rPr>
      </w:pPr>
      <w:r w:rsidRPr="00FF534C">
        <w:rPr>
          <w:highlight w:val="white"/>
        </w:rPr>
        <w:t>(пауза)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Ну, хочешь, Мише набери, он подтвердит, если дозвонишься конечно.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ab/>
      </w: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лейтенант</w:t>
      </w:r>
    </w:p>
    <w:p w:rsidR="00264586" w:rsidRPr="00FF534C" w:rsidRDefault="00264586" w:rsidP="00264586">
      <w:pPr>
        <w:pStyle w:val="a7"/>
        <w:rPr>
          <w:highlight w:val="white"/>
        </w:rPr>
      </w:pPr>
      <w:r w:rsidRPr="00FF534C">
        <w:rPr>
          <w:highlight w:val="white"/>
        </w:rPr>
        <w:t>(показывая на Васю)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 xml:space="preserve">Заткнись. Ты может тут чувака грохнул. Ждём </w:t>
      </w:r>
      <w:r w:rsidR="001A6A12" w:rsidRPr="00FF534C">
        <w:rPr>
          <w:highlight w:val="white"/>
        </w:rPr>
        <w:t>наряд</w:t>
      </w:r>
      <w:r w:rsidRPr="00FF534C">
        <w:rPr>
          <w:highlight w:val="white"/>
        </w:rPr>
        <w:t>.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Да как</w:t>
      </w:r>
      <w:r w:rsidR="00FF534C" w:rsidRPr="00FF534C">
        <w:rPr>
          <w:highlight w:val="white"/>
        </w:rPr>
        <w:t>ой наряд</w:t>
      </w:r>
      <w:r w:rsidRPr="00FF534C">
        <w:rPr>
          <w:highlight w:val="white"/>
        </w:rPr>
        <w:t xml:space="preserve">. Сейчас этот </w:t>
      </w:r>
      <w:r w:rsidR="00E068E0" w:rsidRPr="00FF534C">
        <w:rPr>
          <w:highlight w:val="white"/>
        </w:rPr>
        <w:t>чёрт</w:t>
      </w:r>
      <w:r w:rsidRPr="00FF534C">
        <w:rPr>
          <w:highlight w:val="white"/>
        </w:rPr>
        <w:t xml:space="preserve"> там позвонит и всё, её увезут оттуда.</w:t>
      </w:r>
    </w:p>
    <w:p w:rsidR="00264586" w:rsidRPr="00FF534C" w:rsidRDefault="00264586" w:rsidP="00264586">
      <w:pPr>
        <w:pStyle w:val="a7"/>
        <w:rPr>
          <w:highlight w:val="white"/>
        </w:rPr>
      </w:pPr>
      <w:r w:rsidRPr="00FF534C">
        <w:rPr>
          <w:highlight w:val="white"/>
        </w:rPr>
        <w:t>(достаёт из кармана портмоне)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На</w:t>
      </w:r>
      <w:r w:rsidR="00E068E0" w:rsidRPr="00FF534C">
        <w:rPr>
          <w:highlight w:val="white"/>
        </w:rPr>
        <w:t>,</w:t>
      </w:r>
      <w:r w:rsidRPr="00FF534C">
        <w:rPr>
          <w:highlight w:val="white"/>
        </w:rPr>
        <w:t xml:space="preserve"> тебе документы, что бы ты меня нашёл потом.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Андрей кидает на землю портмоне.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Там права и паспорт. Найдёшь меня</w:t>
      </w:r>
      <w:r w:rsidR="00586DD6" w:rsidRPr="00FF534C">
        <w:rPr>
          <w:highlight w:val="white"/>
        </w:rPr>
        <w:t xml:space="preserve"> потом, и оштрафуешь и посадишь, а я</w:t>
      </w:r>
      <w:r w:rsidRPr="00FF534C">
        <w:rPr>
          <w:highlight w:val="white"/>
        </w:rPr>
        <w:t xml:space="preserve"> пошёл.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Андрей разворачивается и хромая, уходит через дорогу в сторону промзоны.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6"/>
        <w:tabs>
          <w:tab w:val="left" w:pos="5610"/>
        </w:tabs>
        <w:rPr>
          <w:highlight w:val="white"/>
        </w:rPr>
      </w:pPr>
      <w:r w:rsidRPr="00FF534C">
        <w:rPr>
          <w:highlight w:val="white"/>
        </w:rPr>
        <w:t>лейтенант</w:t>
      </w:r>
      <w:r w:rsidRPr="00FF534C">
        <w:rPr>
          <w:highlight w:val="white"/>
        </w:rPr>
        <w:tab/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Стой на месте!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андрей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Пошёл ты!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Валяющийся Вася начинает приходить в себя и лезет во внутренний карман.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Сотрудник направляет на него пистолет.</w:t>
      </w:r>
    </w:p>
    <w:p w:rsidR="00264586" w:rsidRPr="00FF534C" w:rsidRDefault="00264586" w:rsidP="00264586">
      <w:pPr>
        <w:pStyle w:val="a3"/>
        <w:rPr>
          <w:highlight w:val="white"/>
        </w:rPr>
      </w:pPr>
    </w:p>
    <w:p w:rsidR="00264586" w:rsidRPr="00FF534C" w:rsidRDefault="00264586" w:rsidP="00264586">
      <w:pPr>
        <w:pStyle w:val="a6"/>
        <w:rPr>
          <w:highlight w:val="white"/>
        </w:rPr>
      </w:pPr>
      <w:r w:rsidRPr="00FF534C">
        <w:rPr>
          <w:highlight w:val="white"/>
        </w:rPr>
        <w:t>сотрудник</w:t>
      </w:r>
    </w:p>
    <w:p w:rsidR="00264586" w:rsidRPr="00FF534C" w:rsidRDefault="00264586" w:rsidP="00264586">
      <w:pPr>
        <w:pStyle w:val="a7"/>
        <w:rPr>
          <w:highlight w:val="white"/>
        </w:rPr>
      </w:pPr>
      <w:r w:rsidRPr="00FF534C">
        <w:rPr>
          <w:highlight w:val="white"/>
        </w:rPr>
        <w:t>(Васе)</w:t>
      </w:r>
    </w:p>
    <w:p w:rsidR="00264586" w:rsidRPr="00FF534C" w:rsidRDefault="00264586" w:rsidP="00264586">
      <w:pPr>
        <w:pStyle w:val="a5"/>
        <w:rPr>
          <w:highlight w:val="white"/>
        </w:rPr>
      </w:pPr>
      <w:r w:rsidRPr="00FF534C">
        <w:rPr>
          <w:highlight w:val="white"/>
        </w:rPr>
        <w:t>Лежи спокойно.</w:t>
      </w:r>
    </w:p>
    <w:p w:rsidR="00264586" w:rsidRPr="00FF534C" w:rsidRDefault="00264586" w:rsidP="00264586">
      <w:pPr>
        <w:pStyle w:val="a5"/>
        <w:rPr>
          <w:highlight w:val="white"/>
        </w:rPr>
      </w:pPr>
    </w:p>
    <w:p w:rsidR="00FF534C" w:rsidRPr="00FF534C" w:rsidRDefault="00264586" w:rsidP="00264586">
      <w:pPr>
        <w:pStyle w:val="a3"/>
        <w:rPr>
          <w:highlight w:val="white"/>
        </w:rPr>
      </w:pPr>
      <w:r w:rsidRPr="00FF534C">
        <w:rPr>
          <w:highlight w:val="white"/>
        </w:rPr>
        <w:t>Андрей, хромая идёт в сторону промзоны.</w:t>
      </w:r>
      <w:r w:rsidR="00586DD6" w:rsidRPr="00FF534C">
        <w:rPr>
          <w:highlight w:val="white"/>
        </w:rPr>
        <w:t xml:space="preserve"> </w:t>
      </w:r>
    </w:p>
    <w:p w:rsidR="00FF534C" w:rsidRPr="00FF534C" w:rsidRDefault="00FF534C" w:rsidP="00264586">
      <w:pPr>
        <w:pStyle w:val="a3"/>
        <w:rPr>
          <w:highlight w:val="white"/>
        </w:rPr>
      </w:pPr>
    </w:p>
    <w:p w:rsidR="00264586" w:rsidRPr="00FF534C" w:rsidRDefault="00586DD6" w:rsidP="00264586">
      <w:pPr>
        <w:pStyle w:val="a3"/>
        <w:rPr>
          <w:highlight w:val="white"/>
        </w:rPr>
      </w:pPr>
      <w:r w:rsidRPr="00FF534C">
        <w:rPr>
          <w:highlight w:val="white"/>
        </w:rPr>
        <w:t xml:space="preserve">Лейтенант смотрит ему вслед, но </w:t>
      </w:r>
      <w:r w:rsidR="00E068E0" w:rsidRPr="00FF534C">
        <w:rPr>
          <w:highlight w:val="white"/>
        </w:rPr>
        <w:t xml:space="preserve">остаётся </w:t>
      </w:r>
      <w:r w:rsidRPr="00FF534C">
        <w:rPr>
          <w:highlight w:val="white"/>
        </w:rPr>
        <w:t>сосредоточен на валяющемся Васе.</w:t>
      </w:r>
    </w:p>
    <w:p w:rsidR="00264586" w:rsidRPr="003167DC" w:rsidRDefault="00264586" w:rsidP="00264586">
      <w:pPr>
        <w:rPr>
          <w:b/>
          <w:i/>
          <w:color w:val="00B050"/>
          <w:u w:val="single"/>
        </w:rPr>
      </w:pPr>
    </w:p>
    <w:p w:rsidR="00264586" w:rsidRPr="00AC0E9A" w:rsidRDefault="00264586" w:rsidP="00264586">
      <w:pPr>
        <w:pStyle w:val="a4"/>
        <w:rPr>
          <w:highlight w:val="white"/>
        </w:rPr>
      </w:pPr>
      <w:r w:rsidRPr="00AC0E9A">
        <w:rPr>
          <w:highlight w:val="white"/>
        </w:rPr>
        <w:t>ИНТ. кладовка химика – РАННЕЕ УТРО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>Химик просыпается, его голова на коленях у Ольги.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AC0E9A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 xml:space="preserve">Он </w:t>
      </w:r>
      <w:r w:rsidR="00AC0E9A" w:rsidRPr="00AC0E9A">
        <w:rPr>
          <w:highlight w:val="white"/>
        </w:rPr>
        <w:t xml:space="preserve">поднимает рядом валяющуюся бутылку, </w:t>
      </w:r>
      <w:r w:rsidRPr="00AC0E9A">
        <w:rPr>
          <w:highlight w:val="white"/>
        </w:rPr>
        <w:t>глотает водки из горла</w:t>
      </w:r>
      <w:r w:rsidR="00AC0E9A" w:rsidRPr="00AC0E9A">
        <w:rPr>
          <w:highlight w:val="white"/>
        </w:rPr>
        <w:t>.</w:t>
      </w:r>
    </w:p>
    <w:p w:rsidR="00AC0E9A" w:rsidRPr="00AC0E9A" w:rsidRDefault="00AC0E9A" w:rsidP="00264586">
      <w:pPr>
        <w:pStyle w:val="a3"/>
        <w:rPr>
          <w:highlight w:val="white"/>
        </w:rPr>
      </w:pPr>
    </w:p>
    <w:p w:rsidR="00264586" w:rsidRPr="00AC0E9A" w:rsidRDefault="00AC0E9A" w:rsidP="00264586">
      <w:pPr>
        <w:pStyle w:val="a3"/>
        <w:rPr>
          <w:highlight w:val="white"/>
        </w:rPr>
      </w:pPr>
      <w:r w:rsidRPr="00AC0E9A">
        <w:rPr>
          <w:highlight w:val="white"/>
        </w:rPr>
        <w:t>Вдруг</w:t>
      </w:r>
      <w:r w:rsidR="00264586" w:rsidRPr="00AC0E9A">
        <w:rPr>
          <w:highlight w:val="white"/>
        </w:rPr>
        <w:t xml:space="preserve"> слышит шум </w:t>
      </w:r>
      <w:r w:rsidRPr="00AC0E9A">
        <w:rPr>
          <w:highlight w:val="white"/>
        </w:rPr>
        <w:t xml:space="preserve">за дверью в </w:t>
      </w:r>
      <w:r w:rsidR="00264586" w:rsidRPr="00AC0E9A">
        <w:rPr>
          <w:highlight w:val="white"/>
        </w:rPr>
        <w:t>сервисе и шаги Тимура.</w:t>
      </w:r>
      <w:r w:rsidR="006A216F" w:rsidRPr="00AC0E9A">
        <w:rPr>
          <w:highlight w:val="white"/>
        </w:rPr>
        <w:t xml:space="preserve"> Слышен шум </w:t>
      </w:r>
      <w:r w:rsidRPr="00AC0E9A">
        <w:rPr>
          <w:highlight w:val="white"/>
        </w:rPr>
        <w:t>открывающейся двери его комнаты</w:t>
      </w:r>
      <w:r w:rsidR="006A216F" w:rsidRPr="00AC0E9A">
        <w:rPr>
          <w:highlight w:val="white"/>
        </w:rPr>
        <w:t>.</w:t>
      </w:r>
      <w:r w:rsidRPr="00AC0E9A">
        <w:rPr>
          <w:highlight w:val="white"/>
        </w:rPr>
        <w:t xml:space="preserve"> Химик поднимается на ноги.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>Химик держит в руках пистолет, открывает дверь кладовки</w:t>
      </w:r>
      <w:r w:rsidR="006A216F" w:rsidRPr="00AC0E9A">
        <w:rPr>
          <w:highlight w:val="white"/>
        </w:rPr>
        <w:t xml:space="preserve"> изнутри</w:t>
      </w:r>
      <w:r w:rsidRPr="00AC0E9A">
        <w:rPr>
          <w:highlight w:val="white"/>
        </w:rPr>
        <w:t xml:space="preserve"> и медленно и очень аккуратно выходит в </w:t>
      </w:r>
      <w:r w:rsidR="00AC0E9A" w:rsidRPr="00AC0E9A">
        <w:rPr>
          <w:highlight w:val="white"/>
        </w:rPr>
        <w:t xml:space="preserve">боксы </w:t>
      </w:r>
      <w:r w:rsidRPr="00AC0E9A">
        <w:rPr>
          <w:highlight w:val="white"/>
        </w:rPr>
        <w:t>сервис</w:t>
      </w:r>
      <w:r w:rsidR="00AC0E9A" w:rsidRPr="00AC0E9A">
        <w:rPr>
          <w:highlight w:val="white"/>
        </w:rPr>
        <w:t>а</w:t>
      </w:r>
      <w:r w:rsidRPr="00AC0E9A">
        <w:rPr>
          <w:highlight w:val="white"/>
        </w:rPr>
        <w:t>.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>ИНТ. БОКС СЕРВИСА – РАННЕЕ УТРО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 xml:space="preserve">Химик медленно подходит </w:t>
      </w:r>
      <w:r w:rsidR="00AC0E9A" w:rsidRPr="00AC0E9A">
        <w:rPr>
          <w:highlight w:val="white"/>
        </w:rPr>
        <w:t xml:space="preserve">через боксы </w:t>
      </w:r>
      <w:r w:rsidRPr="00AC0E9A">
        <w:rPr>
          <w:highlight w:val="white"/>
        </w:rPr>
        <w:t>к своей комнате. Дверь в его комнату чуть приоткрыта. Через щель Химик видит спину Тимура.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>Внутри сидит Тимур и смотрит, какие-то ролики на телефоне. Смеётся.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AC0E9A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>Химик готовится выстрелить. Он ведёт себя спокойно и все движения его медленные.</w:t>
      </w:r>
      <w:r w:rsidR="006A216F" w:rsidRPr="00AC0E9A">
        <w:rPr>
          <w:highlight w:val="white"/>
        </w:rPr>
        <w:t xml:space="preserve"> </w:t>
      </w:r>
      <w:r w:rsidR="00AC0E9A" w:rsidRPr="00AC0E9A">
        <w:rPr>
          <w:highlight w:val="white"/>
        </w:rPr>
        <w:t xml:space="preserve">Он ещё под действием наркотика. </w:t>
      </w:r>
    </w:p>
    <w:p w:rsidR="00AC0E9A" w:rsidRPr="00AC0E9A" w:rsidRDefault="00AC0E9A" w:rsidP="00264586">
      <w:pPr>
        <w:pStyle w:val="a3"/>
        <w:rPr>
          <w:highlight w:val="white"/>
        </w:rPr>
      </w:pPr>
    </w:p>
    <w:p w:rsidR="00264586" w:rsidRPr="00AC0E9A" w:rsidRDefault="006A216F" w:rsidP="00264586">
      <w:pPr>
        <w:pStyle w:val="a3"/>
        <w:rPr>
          <w:highlight w:val="white"/>
        </w:rPr>
      </w:pPr>
      <w:r w:rsidRPr="00AC0E9A">
        <w:rPr>
          <w:highlight w:val="white"/>
        </w:rPr>
        <w:t>Но он не может решиться выстрелить</w:t>
      </w:r>
      <w:r w:rsidR="00AC0E9A" w:rsidRPr="00AC0E9A">
        <w:rPr>
          <w:highlight w:val="white"/>
        </w:rPr>
        <w:t xml:space="preserve"> и долго целиться</w:t>
      </w:r>
      <w:r w:rsidRPr="00AC0E9A">
        <w:rPr>
          <w:highlight w:val="white"/>
        </w:rPr>
        <w:t>.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>Тимур приподнимается и уходит в туалет</w:t>
      </w:r>
      <w:r w:rsidR="00AC0E9A" w:rsidRPr="00AC0E9A">
        <w:rPr>
          <w:highlight w:val="white"/>
        </w:rPr>
        <w:t>, не замечая в проёме Химика</w:t>
      </w:r>
      <w:r w:rsidRPr="00AC0E9A">
        <w:rPr>
          <w:highlight w:val="white"/>
        </w:rPr>
        <w:t>.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 xml:space="preserve">Химик </w:t>
      </w:r>
      <w:r w:rsidR="00AC0E9A" w:rsidRPr="00AC0E9A">
        <w:rPr>
          <w:highlight w:val="white"/>
        </w:rPr>
        <w:t xml:space="preserve">резко </w:t>
      </w:r>
      <w:r w:rsidRPr="00AC0E9A">
        <w:rPr>
          <w:highlight w:val="white"/>
        </w:rPr>
        <w:t xml:space="preserve">закрывает комнату </w:t>
      </w:r>
      <w:r w:rsidR="006A216F" w:rsidRPr="00AC0E9A">
        <w:rPr>
          <w:highlight w:val="white"/>
        </w:rPr>
        <w:t xml:space="preserve">своим </w:t>
      </w:r>
      <w:r w:rsidRPr="00AC0E9A">
        <w:rPr>
          <w:highlight w:val="white"/>
        </w:rPr>
        <w:t>ключом</w:t>
      </w:r>
      <w:r w:rsidR="006A216F" w:rsidRPr="00AC0E9A">
        <w:rPr>
          <w:highlight w:val="white"/>
        </w:rPr>
        <w:t xml:space="preserve"> с внешней стороны</w:t>
      </w:r>
      <w:r w:rsidRPr="00AC0E9A">
        <w:rPr>
          <w:highlight w:val="white"/>
        </w:rPr>
        <w:t>. Через несколько секунд, услышав шум замка, из туалета выбегает Тимур.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6"/>
        <w:rPr>
          <w:highlight w:val="white"/>
        </w:rPr>
      </w:pPr>
      <w:r w:rsidRPr="00AC0E9A">
        <w:rPr>
          <w:highlight w:val="white"/>
        </w:rPr>
        <w:t>тимур</w:t>
      </w:r>
    </w:p>
    <w:p w:rsidR="00264586" w:rsidRPr="00AC0E9A" w:rsidRDefault="00264586" w:rsidP="00264586">
      <w:pPr>
        <w:pStyle w:val="a5"/>
        <w:rPr>
          <w:highlight w:val="white"/>
        </w:rPr>
      </w:pPr>
      <w:r w:rsidRPr="00AC0E9A">
        <w:rPr>
          <w:highlight w:val="white"/>
        </w:rPr>
        <w:t>Э слышь, кто это?</w:t>
      </w:r>
    </w:p>
    <w:p w:rsidR="00264586" w:rsidRPr="00AC0E9A" w:rsidRDefault="00264586" w:rsidP="00264586">
      <w:pPr>
        <w:pStyle w:val="a7"/>
        <w:rPr>
          <w:highlight w:val="white"/>
        </w:rPr>
      </w:pPr>
      <w:r w:rsidRPr="00AC0E9A">
        <w:rPr>
          <w:highlight w:val="white"/>
        </w:rPr>
        <w:t>(бьёт изнутри по двери)</w:t>
      </w:r>
    </w:p>
    <w:p w:rsidR="00264586" w:rsidRPr="00AC0E9A" w:rsidRDefault="00264586" w:rsidP="00264586">
      <w:pPr>
        <w:pStyle w:val="a5"/>
        <w:rPr>
          <w:highlight w:val="white"/>
        </w:rPr>
      </w:pPr>
      <w:r w:rsidRPr="00AC0E9A">
        <w:rPr>
          <w:highlight w:val="white"/>
        </w:rPr>
        <w:t>Я убью тебе. Ты что творишь?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 xml:space="preserve">Химик оглядывается и берёт из тумбочки, стоящей у стены, висячий замок. 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>Тимур продолжает биться в дверь. Потом он стреляет в дверной замок и всаживает всю обойму. Замок разлетается, но не достаточно для того, что бы открыть дверь.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>Химик прячется от выстрелов, отойдя на полметра в сторону за стену. В этот же момент Тимур начинает бить ногой в дверь.</w:t>
      </w:r>
      <w:r w:rsidR="006A216F" w:rsidRPr="00AC0E9A">
        <w:rPr>
          <w:highlight w:val="white"/>
        </w:rPr>
        <w:t xml:space="preserve"> Химик в спешке нацепляет висячий замок на петли</w:t>
      </w:r>
      <w:r w:rsidR="00AC0E9A" w:rsidRPr="00AC0E9A">
        <w:rPr>
          <w:highlight w:val="white"/>
        </w:rPr>
        <w:t xml:space="preserve"> и с третьей попытки, у него получается закрепить висячий замок</w:t>
      </w:r>
      <w:r w:rsidR="006A216F" w:rsidRPr="00AC0E9A">
        <w:rPr>
          <w:highlight w:val="white"/>
        </w:rPr>
        <w:t>.</w:t>
      </w:r>
    </w:p>
    <w:p w:rsidR="00264586" w:rsidRPr="00AC0E9A" w:rsidRDefault="00264586" w:rsidP="00264586">
      <w:pPr>
        <w:pStyle w:val="a6"/>
        <w:rPr>
          <w:highlight w:val="white"/>
        </w:rPr>
      </w:pPr>
    </w:p>
    <w:p w:rsidR="00264586" w:rsidRPr="00AC0E9A" w:rsidRDefault="00264586" w:rsidP="00264586">
      <w:pPr>
        <w:pStyle w:val="a6"/>
        <w:rPr>
          <w:highlight w:val="white"/>
        </w:rPr>
      </w:pPr>
      <w:r w:rsidRPr="00AC0E9A">
        <w:rPr>
          <w:highlight w:val="white"/>
        </w:rPr>
        <w:t>тимур</w:t>
      </w:r>
    </w:p>
    <w:p w:rsidR="00264586" w:rsidRPr="00AC0E9A" w:rsidRDefault="00264586" w:rsidP="00264586">
      <w:pPr>
        <w:pStyle w:val="a5"/>
        <w:rPr>
          <w:highlight w:val="white"/>
        </w:rPr>
      </w:pPr>
      <w:r w:rsidRPr="00AC0E9A">
        <w:rPr>
          <w:highlight w:val="white"/>
        </w:rPr>
        <w:t>Кто ты? Что надо тебе тварь!</w:t>
      </w:r>
    </w:p>
    <w:p w:rsidR="00264586" w:rsidRPr="00AC0E9A" w:rsidRDefault="00264586" w:rsidP="00264586">
      <w:pPr>
        <w:pStyle w:val="a5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>Дверь немного проседает, сыпется опилки от косяка, и немного гнётся ушко от замка и петли. Получилась достаточно широкая щель около 5 см.</w:t>
      </w:r>
      <w:r w:rsidR="00AC0E9A" w:rsidRPr="00AC0E9A">
        <w:rPr>
          <w:highlight w:val="white"/>
        </w:rPr>
        <w:t xml:space="preserve"> 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6"/>
        <w:rPr>
          <w:highlight w:val="white"/>
        </w:rPr>
      </w:pPr>
      <w:r w:rsidRPr="00AC0E9A">
        <w:rPr>
          <w:highlight w:val="white"/>
        </w:rPr>
        <w:t>химик</w:t>
      </w:r>
    </w:p>
    <w:p w:rsidR="00264586" w:rsidRPr="00AC0E9A" w:rsidRDefault="00264586" w:rsidP="00264586">
      <w:pPr>
        <w:pStyle w:val="a7"/>
        <w:rPr>
          <w:highlight w:val="white"/>
        </w:rPr>
      </w:pPr>
      <w:r w:rsidRPr="00AC0E9A">
        <w:rPr>
          <w:highlight w:val="white"/>
        </w:rPr>
        <w:t>(Тимуру)</w:t>
      </w:r>
    </w:p>
    <w:p w:rsidR="00264586" w:rsidRPr="00AC0E9A" w:rsidRDefault="006A216F" w:rsidP="00264586">
      <w:pPr>
        <w:pStyle w:val="a5"/>
        <w:rPr>
          <w:highlight w:val="white"/>
        </w:rPr>
      </w:pPr>
      <w:r w:rsidRPr="00AC0E9A">
        <w:rPr>
          <w:highlight w:val="white"/>
        </w:rPr>
        <w:t>Сука, сдохнешь</w:t>
      </w:r>
      <w:r w:rsidR="00264586" w:rsidRPr="00AC0E9A">
        <w:rPr>
          <w:highlight w:val="white"/>
        </w:rPr>
        <w:t>.</w:t>
      </w:r>
    </w:p>
    <w:p w:rsidR="00264586" w:rsidRPr="00AC0E9A" w:rsidRDefault="00264586" w:rsidP="00264586">
      <w:pPr>
        <w:pStyle w:val="a5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 xml:space="preserve">Химик достаёт свой пистолет и пытается выстрелить, но </w:t>
      </w:r>
      <w:r w:rsidR="00AC0E9A" w:rsidRPr="00AC0E9A">
        <w:rPr>
          <w:highlight w:val="white"/>
        </w:rPr>
        <w:t>пистолет не стреляет</w:t>
      </w:r>
      <w:r w:rsidR="006A216F" w:rsidRPr="00AC0E9A">
        <w:rPr>
          <w:highlight w:val="white"/>
        </w:rPr>
        <w:t xml:space="preserve"> </w:t>
      </w:r>
      <w:r w:rsidRPr="00AC0E9A">
        <w:rPr>
          <w:highlight w:val="white"/>
        </w:rPr>
        <w:t xml:space="preserve">и он убирает ствол. 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6"/>
        <w:rPr>
          <w:highlight w:val="white"/>
        </w:rPr>
      </w:pPr>
      <w:r w:rsidRPr="00AC0E9A">
        <w:rPr>
          <w:highlight w:val="white"/>
        </w:rPr>
        <w:t>тимур</w:t>
      </w:r>
    </w:p>
    <w:p w:rsidR="00264586" w:rsidRPr="00AC0E9A" w:rsidRDefault="00264586" w:rsidP="00264586">
      <w:pPr>
        <w:pStyle w:val="a7"/>
        <w:rPr>
          <w:highlight w:val="white"/>
        </w:rPr>
      </w:pPr>
      <w:r w:rsidRPr="00AC0E9A">
        <w:rPr>
          <w:highlight w:val="white"/>
        </w:rPr>
        <w:t>(ремарка)</w:t>
      </w:r>
    </w:p>
    <w:p w:rsidR="00264586" w:rsidRPr="00AC0E9A" w:rsidRDefault="00264586" w:rsidP="00264586">
      <w:pPr>
        <w:pStyle w:val="a5"/>
        <w:rPr>
          <w:highlight w:val="white"/>
        </w:rPr>
      </w:pPr>
      <w:r w:rsidRPr="00AC0E9A">
        <w:rPr>
          <w:highlight w:val="white"/>
        </w:rPr>
        <w:t>Что тебе надо урод. Что ты хочешь?</w:t>
      </w:r>
    </w:p>
    <w:p w:rsidR="00264586" w:rsidRPr="00AC0E9A" w:rsidRDefault="00264586" w:rsidP="00264586">
      <w:pPr>
        <w:pStyle w:val="a5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 xml:space="preserve">Химик берёт с пола канистру и поливает пол около двери и брызгает через щель в комнату. Потом берёт ветошь и обливает её бензином из канистры.  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AC0E9A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>Потом он поджигает тряпки и просовывает их в щели</w:t>
      </w:r>
      <w:r w:rsidR="00AC0E9A" w:rsidRPr="00AC0E9A">
        <w:rPr>
          <w:highlight w:val="white"/>
        </w:rPr>
        <w:t>, туда же просовывает ветошь и тоже поджигает её</w:t>
      </w:r>
      <w:r w:rsidRPr="00AC0E9A">
        <w:rPr>
          <w:highlight w:val="white"/>
        </w:rPr>
        <w:t xml:space="preserve">. </w:t>
      </w:r>
    </w:p>
    <w:p w:rsidR="00AC0E9A" w:rsidRPr="00AC0E9A" w:rsidRDefault="00AC0E9A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 xml:space="preserve">Берёт какие-то баллоны с красками и выливает содержимое в дыру, так, что бы всё потекло в комнату. 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t>Начинает гореть дверь, горят также тряпки, которые были просунуты через щель в комнату химика.</w:t>
      </w:r>
      <w:r w:rsidR="00AC0E9A" w:rsidRPr="00AC0E9A">
        <w:rPr>
          <w:highlight w:val="white"/>
        </w:rPr>
        <w:t xml:space="preserve"> </w:t>
      </w:r>
    </w:p>
    <w:p w:rsidR="00264586" w:rsidRPr="00AC0E9A" w:rsidRDefault="00264586" w:rsidP="00264586">
      <w:pPr>
        <w:pStyle w:val="a3"/>
        <w:rPr>
          <w:highlight w:val="white"/>
        </w:rPr>
      </w:pPr>
    </w:p>
    <w:p w:rsidR="00264586" w:rsidRPr="00AC0E9A" w:rsidRDefault="00264586" w:rsidP="00264586">
      <w:pPr>
        <w:pStyle w:val="a3"/>
        <w:rPr>
          <w:highlight w:val="white"/>
        </w:rPr>
      </w:pPr>
      <w:r w:rsidRPr="00AC0E9A">
        <w:rPr>
          <w:highlight w:val="white"/>
        </w:rPr>
        <w:lastRenderedPageBreak/>
        <w:t xml:space="preserve">Так как дверь обшита металлическими листами, она горит только с краёв, а вот в комнате уже дым валит сильно. </w:t>
      </w:r>
    </w:p>
    <w:p w:rsidR="00AC0E9A" w:rsidRPr="00883B8B" w:rsidRDefault="00AC0E9A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6"/>
        <w:rPr>
          <w:highlight w:val="white"/>
        </w:rPr>
      </w:pPr>
      <w:r w:rsidRPr="00883B8B">
        <w:rPr>
          <w:highlight w:val="white"/>
        </w:rPr>
        <w:t>тимур</w:t>
      </w:r>
    </w:p>
    <w:p w:rsidR="00264586" w:rsidRPr="00883B8B" w:rsidRDefault="00264586" w:rsidP="00264586">
      <w:pPr>
        <w:pStyle w:val="a7"/>
        <w:rPr>
          <w:highlight w:val="white"/>
        </w:rPr>
      </w:pPr>
      <w:r w:rsidRPr="00883B8B">
        <w:rPr>
          <w:highlight w:val="white"/>
        </w:rPr>
        <w:t>(в телефон)</w:t>
      </w:r>
    </w:p>
    <w:p w:rsidR="00264586" w:rsidRPr="00883B8B" w:rsidRDefault="00264586" w:rsidP="00264586">
      <w:pPr>
        <w:pStyle w:val="a5"/>
        <w:rPr>
          <w:highlight w:val="white"/>
        </w:rPr>
      </w:pPr>
      <w:r w:rsidRPr="00883B8B">
        <w:rPr>
          <w:highlight w:val="white"/>
        </w:rPr>
        <w:t>Алло Джамал</w:t>
      </w:r>
      <w:r w:rsidR="00883B8B" w:rsidRPr="00883B8B">
        <w:rPr>
          <w:highlight w:val="white"/>
        </w:rPr>
        <w:t>,</w:t>
      </w:r>
      <w:r w:rsidRPr="00883B8B">
        <w:rPr>
          <w:highlight w:val="white"/>
        </w:rPr>
        <w:t xml:space="preserve"> брат</w:t>
      </w:r>
      <w:r w:rsidR="00883B8B" w:rsidRPr="00883B8B">
        <w:rPr>
          <w:highlight w:val="white"/>
        </w:rPr>
        <w:t>елло</w:t>
      </w:r>
      <w:r w:rsidRPr="00883B8B">
        <w:rPr>
          <w:highlight w:val="white"/>
        </w:rPr>
        <w:t>. Срочно забери меня из сервиса. Меня закрыли и дверь подожгли.</w:t>
      </w:r>
    </w:p>
    <w:p w:rsidR="00264586" w:rsidRPr="00883B8B" w:rsidRDefault="00264586" w:rsidP="00264586">
      <w:pPr>
        <w:pStyle w:val="a7"/>
        <w:rPr>
          <w:highlight w:val="white"/>
        </w:rPr>
      </w:pPr>
      <w:r w:rsidRPr="00883B8B">
        <w:rPr>
          <w:highlight w:val="white"/>
        </w:rPr>
        <w:t xml:space="preserve"> (пауза)</w:t>
      </w:r>
    </w:p>
    <w:p w:rsidR="00264586" w:rsidRPr="00883B8B" w:rsidRDefault="00264586" w:rsidP="00264586">
      <w:pPr>
        <w:pStyle w:val="a5"/>
        <w:rPr>
          <w:highlight w:val="white"/>
        </w:rPr>
      </w:pPr>
      <w:r w:rsidRPr="00883B8B">
        <w:rPr>
          <w:highlight w:val="white"/>
        </w:rPr>
        <w:t>Я не знаю кто! Может тот хрен, которого мы ищем! Вася ушёл за тачкой, мы вашего таджика не дождались.</w:t>
      </w:r>
    </w:p>
    <w:p w:rsidR="00264586" w:rsidRPr="00883B8B" w:rsidRDefault="00264586" w:rsidP="00264586">
      <w:pPr>
        <w:pStyle w:val="a7"/>
        <w:rPr>
          <w:highlight w:val="white"/>
        </w:rPr>
      </w:pPr>
      <w:r w:rsidRPr="00883B8B">
        <w:rPr>
          <w:highlight w:val="white"/>
        </w:rPr>
        <w:t xml:space="preserve"> (пауза)</w:t>
      </w:r>
    </w:p>
    <w:p w:rsidR="00264586" w:rsidRPr="00883B8B" w:rsidRDefault="00264586" w:rsidP="00264586">
      <w:pPr>
        <w:pStyle w:val="a5"/>
        <w:rPr>
          <w:highlight w:val="white"/>
        </w:rPr>
      </w:pPr>
      <w:r w:rsidRPr="00883B8B">
        <w:rPr>
          <w:highlight w:val="white"/>
        </w:rPr>
        <w:t>Я им дозвониться не могу.</w:t>
      </w:r>
    </w:p>
    <w:p w:rsidR="00264586" w:rsidRPr="00883B8B" w:rsidRDefault="00264586" w:rsidP="00264586">
      <w:pPr>
        <w:pStyle w:val="a7"/>
        <w:rPr>
          <w:highlight w:val="white"/>
        </w:rPr>
      </w:pPr>
      <w:r w:rsidRPr="00883B8B">
        <w:rPr>
          <w:highlight w:val="white"/>
        </w:rPr>
        <w:t>(пауза)</w:t>
      </w:r>
    </w:p>
    <w:p w:rsidR="00264586" w:rsidRPr="00883B8B" w:rsidRDefault="00264586" w:rsidP="00264586">
      <w:pPr>
        <w:pStyle w:val="a5"/>
        <w:rPr>
          <w:highlight w:val="white"/>
        </w:rPr>
      </w:pPr>
      <w:r w:rsidRPr="00883B8B">
        <w:rPr>
          <w:highlight w:val="white"/>
        </w:rPr>
        <w:t>Джамал клянусь приехай. Жгут меня. Какой-то больной.</w:t>
      </w:r>
    </w:p>
    <w:p w:rsidR="00264586" w:rsidRPr="00883B8B" w:rsidRDefault="00264586" w:rsidP="00264586">
      <w:pPr>
        <w:pStyle w:val="a5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 xml:space="preserve">Химик находит ещё одну канистру </w:t>
      </w:r>
      <w:r w:rsidR="006A216F" w:rsidRPr="00883B8B">
        <w:rPr>
          <w:highlight w:val="white"/>
        </w:rPr>
        <w:t xml:space="preserve">у стены сервиса </w:t>
      </w:r>
      <w:r w:rsidRPr="00883B8B">
        <w:rPr>
          <w:highlight w:val="white"/>
        </w:rPr>
        <w:t>с горючим и подливает через  щель в комнату. Тимура не видно, он в дальнем конце комнаты.</w:t>
      </w:r>
    </w:p>
    <w:p w:rsidR="00AC0E9A" w:rsidRPr="00883B8B" w:rsidRDefault="00AC0E9A" w:rsidP="00AC0E9A">
      <w:pPr>
        <w:pStyle w:val="a3"/>
        <w:rPr>
          <w:highlight w:val="white"/>
        </w:rPr>
      </w:pPr>
    </w:p>
    <w:p w:rsidR="00AC0E9A" w:rsidRPr="00883B8B" w:rsidRDefault="00AC0E9A" w:rsidP="00AC0E9A">
      <w:pPr>
        <w:pStyle w:val="a3"/>
        <w:rPr>
          <w:highlight w:val="white"/>
        </w:rPr>
      </w:pPr>
      <w:r w:rsidRPr="00883B8B">
        <w:rPr>
          <w:highlight w:val="white"/>
        </w:rPr>
        <w:t>Слышны хлопки от взрывов баллончиков с автохимией.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4"/>
        <w:rPr>
          <w:highlight w:val="white"/>
        </w:rPr>
      </w:pPr>
      <w:r w:rsidRPr="00883B8B">
        <w:rPr>
          <w:highlight w:val="white"/>
        </w:rPr>
        <w:t>ИНТ. клАдовка – раннее утро</w:t>
      </w:r>
    </w:p>
    <w:p w:rsidR="00264586" w:rsidRPr="00883B8B" w:rsidRDefault="00264586" w:rsidP="00264586">
      <w:pPr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Химик тащит Ольгу волоком</w:t>
      </w:r>
      <w:r w:rsidR="006A216F" w:rsidRPr="00883B8B">
        <w:rPr>
          <w:highlight w:val="white"/>
        </w:rPr>
        <w:t xml:space="preserve"> к машине</w:t>
      </w:r>
      <w:r w:rsidRPr="00883B8B">
        <w:rPr>
          <w:highlight w:val="white"/>
        </w:rPr>
        <w:t>. Ольга просыпается и вяло сопротивляется, но недолго. Она ведёт себя смиренно.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ИНТ. БОКС СЕРВИСА – РАННЕЕ УТРО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Химик подтаскивает Ольгу к машине. Он открывает багажник и видит Борю.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883B8B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Он пытается вытащить оттуда Борю, но у него не хватает сил и он затаскивает спящую Ольгу на заднее сиденье</w:t>
      </w:r>
      <w:r w:rsidR="00883B8B" w:rsidRPr="00883B8B">
        <w:rPr>
          <w:highlight w:val="white"/>
        </w:rPr>
        <w:t xml:space="preserve"> в салон</w:t>
      </w:r>
      <w:r w:rsidRPr="00883B8B">
        <w:rPr>
          <w:highlight w:val="white"/>
        </w:rPr>
        <w:t>.</w:t>
      </w:r>
      <w:r w:rsidR="00883B8B" w:rsidRPr="00883B8B">
        <w:rPr>
          <w:highlight w:val="white"/>
        </w:rPr>
        <w:t xml:space="preserve"> </w:t>
      </w:r>
    </w:p>
    <w:p w:rsidR="00883B8B" w:rsidRPr="00883B8B" w:rsidRDefault="00883B8B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Слышен кашель Тимура из комнаты</w:t>
      </w:r>
      <w:r w:rsidR="00883B8B" w:rsidRPr="00883B8B">
        <w:rPr>
          <w:highlight w:val="white"/>
        </w:rPr>
        <w:t xml:space="preserve"> и его же удары по двери изнутри.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 xml:space="preserve">ИНТ. САЛОН МАШИНЫ МАЛЯРОВ – УТРО 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Химик садится за руль, ставит на колени ноутбук и открывает его.</w:t>
      </w:r>
    </w:p>
    <w:p w:rsidR="00264586" w:rsidRPr="003167DC" w:rsidRDefault="00264586" w:rsidP="00264586">
      <w:pPr>
        <w:pStyle w:val="a3"/>
        <w:rPr>
          <w:color w:val="0070C0"/>
          <w:highlight w:val="white"/>
        </w:rPr>
      </w:pPr>
    </w:p>
    <w:p w:rsidR="00264586" w:rsidRPr="00883B8B" w:rsidRDefault="00264586" w:rsidP="00264586">
      <w:pPr>
        <w:pStyle w:val="a4"/>
        <w:rPr>
          <w:highlight w:val="white"/>
        </w:rPr>
      </w:pPr>
      <w:r w:rsidRPr="00883B8B">
        <w:rPr>
          <w:highlight w:val="white"/>
        </w:rPr>
        <w:t>ИНТ. АВТО МИШИ – РАННЕЕ УТРО</w:t>
      </w:r>
    </w:p>
    <w:p w:rsidR="00264586" w:rsidRPr="00883B8B" w:rsidRDefault="00264586" w:rsidP="00264586">
      <w:pPr>
        <w:ind w:firstLine="708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Миша и Джамал едут в машине. Сзади на сиденье сумка, в которой Андрей передавал выкуп.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6D751E" w:rsidRDefault="006D751E" w:rsidP="00264586">
      <w:pPr>
        <w:pStyle w:val="a6"/>
        <w:rPr>
          <w:highlight w:val="white"/>
        </w:rPr>
      </w:pPr>
    </w:p>
    <w:p w:rsidR="00264586" w:rsidRPr="00883B8B" w:rsidRDefault="00264586" w:rsidP="00264586">
      <w:pPr>
        <w:pStyle w:val="a6"/>
        <w:rPr>
          <w:highlight w:val="white"/>
        </w:rPr>
      </w:pPr>
      <w:r w:rsidRPr="00883B8B">
        <w:rPr>
          <w:highlight w:val="white"/>
        </w:rPr>
        <w:lastRenderedPageBreak/>
        <w:t>миша</w:t>
      </w:r>
    </w:p>
    <w:p w:rsidR="00264586" w:rsidRPr="00883B8B" w:rsidRDefault="00264586" w:rsidP="00264586">
      <w:pPr>
        <w:pStyle w:val="a5"/>
        <w:rPr>
          <w:highlight w:val="white"/>
        </w:rPr>
      </w:pPr>
      <w:r w:rsidRPr="00883B8B">
        <w:rPr>
          <w:highlight w:val="white"/>
        </w:rPr>
        <w:t>Бабло зачем с собой взял?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6"/>
        <w:rPr>
          <w:highlight w:val="white"/>
        </w:rPr>
      </w:pPr>
      <w:r w:rsidRPr="00883B8B">
        <w:rPr>
          <w:highlight w:val="white"/>
        </w:rPr>
        <w:t>джамал</w:t>
      </w:r>
    </w:p>
    <w:p w:rsidR="00264586" w:rsidRPr="00883B8B" w:rsidRDefault="00BA4C30" w:rsidP="00264586">
      <w:pPr>
        <w:pStyle w:val="a5"/>
        <w:rPr>
          <w:highlight w:val="white"/>
        </w:rPr>
      </w:pPr>
      <w:r>
        <w:rPr>
          <w:highlight w:val="white"/>
        </w:rPr>
        <w:t>Вдруг мусора. Откупимся.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Миша тормозит машину.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BA4C30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 xml:space="preserve">Он не заметно достаёт из кармана левой рукой баллончик, но </w:t>
      </w:r>
      <w:r w:rsidR="00BA4C30">
        <w:rPr>
          <w:highlight w:val="white"/>
        </w:rPr>
        <w:t>пока не решается брызгать.</w:t>
      </w:r>
    </w:p>
    <w:p w:rsidR="00BA4C30" w:rsidRDefault="00BA4C30" w:rsidP="00264586">
      <w:pPr>
        <w:pStyle w:val="a3"/>
        <w:rPr>
          <w:highlight w:val="white"/>
        </w:rPr>
      </w:pPr>
    </w:p>
    <w:p w:rsidR="00264586" w:rsidRPr="00883B8B" w:rsidRDefault="00BA4C30" w:rsidP="00264586">
      <w:pPr>
        <w:pStyle w:val="a3"/>
        <w:rPr>
          <w:highlight w:val="white"/>
        </w:rPr>
      </w:pPr>
      <w:r>
        <w:rPr>
          <w:highlight w:val="white"/>
        </w:rPr>
        <w:t>Миша глушит машину и становится сосредоточен, к чему-то принюхивается</w:t>
      </w:r>
      <w:r w:rsidR="00264586" w:rsidRPr="00883B8B">
        <w:rPr>
          <w:highlight w:val="white"/>
        </w:rPr>
        <w:t>.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6"/>
        <w:rPr>
          <w:highlight w:val="white"/>
        </w:rPr>
      </w:pPr>
      <w:r w:rsidRPr="00883B8B">
        <w:rPr>
          <w:highlight w:val="white"/>
        </w:rPr>
        <w:t>джамал</w:t>
      </w:r>
    </w:p>
    <w:p w:rsidR="00264586" w:rsidRPr="00883B8B" w:rsidRDefault="00BA4C30" w:rsidP="00264586">
      <w:pPr>
        <w:pStyle w:val="a5"/>
        <w:rPr>
          <w:highlight w:val="white"/>
        </w:rPr>
      </w:pPr>
      <w:r>
        <w:rPr>
          <w:highlight w:val="white"/>
        </w:rPr>
        <w:t>Что такое Миш</w:t>
      </w:r>
      <w:r w:rsidR="00264586" w:rsidRPr="00883B8B">
        <w:rPr>
          <w:highlight w:val="white"/>
        </w:rPr>
        <w:t xml:space="preserve">? </w:t>
      </w:r>
      <w:r>
        <w:rPr>
          <w:highlight w:val="white"/>
        </w:rPr>
        <w:t xml:space="preserve">Поехали! </w:t>
      </w:r>
      <w:r w:rsidR="00264586" w:rsidRPr="00883B8B">
        <w:rPr>
          <w:highlight w:val="white"/>
        </w:rPr>
        <w:t xml:space="preserve">У меня брат </w:t>
      </w:r>
      <w:r w:rsidR="00883B8B" w:rsidRPr="00883B8B">
        <w:rPr>
          <w:highlight w:val="white"/>
        </w:rPr>
        <w:t xml:space="preserve">там </w:t>
      </w:r>
      <w:r w:rsidR="00264586" w:rsidRPr="00883B8B">
        <w:rPr>
          <w:highlight w:val="white"/>
        </w:rPr>
        <w:t>горит!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6"/>
        <w:rPr>
          <w:highlight w:val="white"/>
        </w:rPr>
      </w:pPr>
      <w:r w:rsidRPr="00883B8B">
        <w:rPr>
          <w:highlight w:val="white"/>
        </w:rPr>
        <w:t>миша</w:t>
      </w:r>
    </w:p>
    <w:p w:rsidR="00264586" w:rsidRPr="00883B8B" w:rsidRDefault="00264586" w:rsidP="00264586">
      <w:pPr>
        <w:pStyle w:val="a5"/>
        <w:rPr>
          <w:highlight w:val="white"/>
        </w:rPr>
      </w:pPr>
      <w:r w:rsidRPr="00883B8B">
        <w:rPr>
          <w:highlight w:val="white"/>
        </w:rPr>
        <w:t>Запах Джамал! Странный кислый запах.</w:t>
      </w:r>
    </w:p>
    <w:p w:rsidR="00264586" w:rsidRPr="00883B8B" w:rsidRDefault="00264586" w:rsidP="00264586">
      <w:pPr>
        <w:pStyle w:val="a5"/>
        <w:rPr>
          <w:highlight w:val="white"/>
        </w:rPr>
      </w:pPr>
    </w:p>
    <w:p w:rsidR="00264586" w:rsidRPr="00883B8B" w:rsidRDefault="00264586" w:rsidP="00264586">
      <w:pPr>
        <w:pStyle w:val="a5"/>
        <w:ind w:left="0" w:right="0"/>
        <w:rPr>
          <w:highlight w:val="white"/>
        </w:rPr>
      </w:pPr>
      <w:r w:rsidRPr="00883B8B">
        <w:rPr>
          <w:highlight w:val="white"/>
        </w:rPr>
        <w:t xml:space="preserve">Миша и Джамал недоуменно смотрят на бортовой компьютер, на котором зажглись все возможные </w:t>
      </w:r>
      <w:r w:rsidR="00883B8B" w:rsidRPr="00883B8B">
        <w:rPr>
          <w:highlight w:val="white"/>
        </w:rPr>
        <w:t>значки</w:t>
      </w:r>
      <w:r w:rsidRPr="00883B8B">
        <w:rPr>
          <w:highlight w:val="white"/>
        </w:rPr>
        <w:t>.</w:t>
      </w:r>
    </w:p>
    <w:p w:rsidR="00264586" w:rsidRPr="00883B8B" w:rsidRDefault="00264586" w:rsidP="00264586">
      <w:pPr>
        <w:pStyle w:val="a5"/>
        <w:ind w:left="0" w:right="0"/>
        <w:rPr>
          <w:highlight w:val="white"/>
        </w:rPr>
      </w:pPr>
    </w:p>
    <w:p w:rsidR="00264586" w:rsidRPr="00883B8B" w:rsidRDefault="00264586" w:rsidP="00264586">
      <w:pPr>
        <w:pStyle w:val="a5"/>
        <w:ind w:left="0" w:right="0"/>
        <w:rPr>
          <w:highlight w:val="white"/>
        </w:rPr>
      </w:pPr>
      <w:r w:rsidRPr="00883B8B">
        <w:rPr>
          <w:highlight w:val="white"/>
        </w:rPr>
        <w:t>Потом все значки потухли.</w:t>
      </w:r>
    </w:p>
    <w:p w:rsidR="00264586" w:rsidRPr="00883B8B" w:rsidRDefault="00264586" w:rsidP="00264586">
      <w:pPr>
        <w:pStyle w:val="a5"/>
        <w:ind w:left="0" w:right="0"/>
        <w:rPr>
          <w:highlight w:val="white"/>
        </w:rPr>
      </w:pPr>
    </w:p>
    <w:p w:rsidR="00264586" w:rsidRPr="00883B8B" w:rsidRDefault="00264586" w:rsidP="00264586">
      <w:pPr>
        <w:pStyle w:val="a5"/>
        <w:ind w:left="0" w:right="0"/>
        <w:rPr>
          <w:highlight w:val="white"/>
        </w:rPr>
      </w:pPr>
      <w:r w:rsidRPr="00883B8B">
        <w:rPr>
          <w:highlight w:val="white"/>
        </w:rPr>
        <w:t>Через несколько секунд снова зажглись.</w:t>
      </w:r>
    </w:p>
    <w:p w:rsidR="00264586" w:rsidRPr="00883B8B" w:rsidRDefault="00264586" w:rsidP="00264586">
      <w:pPr>
        <w:pStyle w:val="a5"/>
        <w:ind w:left="0" w:right="0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 xml:space="preserve">ИНТ. САЛОН МАШИНЫ МАЛЯРОВ – РАНЕЕ УТРО </w:t>
      </w:r>
    </w:p>
    <w:p w:rsidR="00264586" w:rsidRPr="00883B8B" w:rsidRDefault="00264586" w:rsidP="00264586">
      <w:pPr>
        <w:pStyle w:val="a5"/>
        <w:ind w:left="0" w:right="0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 xml:space="preserve">Химик сидит в салоне автомобиля и держит на коленях ноутбук. На экране: МИША И ДЖАМАЛ В САЛОНЕ ДЖИПА МИШИ. 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Химик нажимает на ноутбуке кнопку «</w:t>
      </w:r>
      <w:r w:rsidRPr="00883B8B">
        <w:rPr>
          <w:highlight w:val="white"/>
          <w:lang w:val="en-US"/>
        </w:rPr>
        <w:t>enter</w:t>
      </w:r>
      <w:r w:rsidRPr="00883B8B">
        <w:rPr>
          <w:highlight w:val="white"/>
        </w:rPr>
        <w:t>».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6"/>
        <w:rPr>
          <w:highlight w:val="white"/>
        </w:rPr>
      </w:pPr>
      <w:r w:rsidRPr="00883B8B">
        <w:rPr>
          <w:highlight w:val="white"/>
        </w:rPr>
        <w:t>химик</w:t>
      </w:r>
    </w:p>
    <w:p w:rsidR="00264586" w:rsidRPr="00883B8B" w:rsidRDefault="00264586" w:rsidP="00264586">
      <w:pPr>
        <w:pStyle w:val="a5"/>
        <w:rPr>
          <w:highlight w:val="white"/>
        </w:rPr>
      </w:pPr>
      <w:r w:rsidRPr="00883B8B">
        <w:rPr>
          <w:highlight w:val="white"/>
        </w:rPr>
        <w:t>Сдохните твари.</w:t>
      </w:r>
    </w:p>
    <w:p w:rsidR="00264586" w:rsidRPr="00883B8B" w:rsidRDefault="00264586" w:rsidP="00264586">
      <w:pPr>
        <w:pStyle w:val="a5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ИНТ, САЛОН ДЖИПА МИШИ – РАНЕЕ УТРО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5"/>
        <w:ind w:left="0" w:right="0"/>
        <w:rPr>
          <w:highlight w:val="white"/>
        </w:rPr>
      </w:pPr>
      <w:r w:rsidRPr="00883B8B">
        <w:rPr>
          <w:highlight w:val="white"/>
        </w:rPr>
        <w:t xml:space="preserve">Через </w:t>
      </w:r>
      <w:r w:rsidR="006A216F" w:rsidRPr="00883B8B">
        <w:rPr>
          <w:highlight w:val="white"/>
        </w:rPr>
        <w:t xml:space="preserve">все </w:t>
      </w:r>
      <w:r w:rsidRPr="00883B8B">
        <w:rPr>
          <w:highlight w:val="white"/>
        </w:rPr>
        <w:t xml:space="preserve">сопла кондиционера и </w:t>
      </w:r>
      <w:r w:rsidR="006A216F" w:rsidRPr="00883B8B">
        <w:rPr>
          <w:highlight w:val="white"/>
        </w:rPr>
        <w:t xml:space="preserve">все </w:t>
      </w:r>
      <w:r w:rsidRPr="00883B8B">
        <w:rPr>
          <w:highlight w:val="white"/>
        </w:rPr>
        <w:t>аудиоколонки выходит еле уловимый дымок.</w:t>
      </w:r>
    </w:p>
    <w:p w:rsidR="006A216F" w:rsidRPr="00883B8B" w:rsidRDefault="006A216F" w:rsidP="00264586">
      <w:pPr>
        <w:pStyle w:val="a5"/>
        <w:ind w:left="0" w:right="0"/>
        <w:rPr>
          <w:highlight w:val="white"/>
        </w:rPr>
      </w:pPr>
    </w:p>
    <w:p w:rsidR="00264586" w:rsidRPr="00883B8B" w:rsidRDefault="00264586" w:rsidP="00264586">
      <w:pPr>
        <w:pStyle w:val="a5"/>
        <w:ind w:left="0" w:right="0"/>
        <w:rPr>
          <w:highlight w:val="white"/>
        </w:rPr>
      </w:pPr>
      <w:r w:rsidRPr="00883B8B">
        <w:rPr>
          <w:highlight w:val="white"/>
        </w:rPr>
        <w:t xml:space="preserve">Миша и Джамал краснеют, они </w:t>
      </w:r>
      <w:r w:rsidR="00883B8B" w:rsidRPr="00883B8B">
        <w:rPr>
          <w:highlight w:val="white"/>
        </w:rPr>
        <w:t xml:space="preserve">задыхаются  и </w:t>
      </w:r>
      <w:r w:rsidRPr="00883B8B">
        <w:rPr>
          <w:highlight w:val="white"/>
        </w:rPr>
        <w:t>погибают.</w:t>
      </w:r>
    </w:p>
    <w:p w:rsidR="00264586" w:rsidRPr="003167DC" w:rsidRDefault="00264586" w:rsidP="00264586">
      <w:pPr>
        <w:rPr>
          <w:color w:val="FF0000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ИНТ. БОКС СЕРВИСА – РАННЕЕ УТРО</w:t>
      </w:r>
    </w:p>
    <w:p w:rsidR="00264586" w:rsidRPr="00883B8B" w:rsidRDefault="00264586" w:rsidP="00264586">
      <w:pPr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Химик подходит к горящей двери.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6D751E" w:rsidRDefault="006D751E" w:rsidP="00264586">
      <w:pPr>
        <w:pStyle w:val="a6"/>
        <w:rPr>
          <w:highlight w:val="white"/>
        </w:rPr>
      </w:pPr>
    </w:p>
    <w:p w:rsidR="006D751E" w:rsidRDefault="006D751E" w:rsidP="00264586">
      <w:pPr>
        <w:pStyle w:val="a6"/>
        <w:rPr>
          <w:highlight w:val="white"/>
        </w:rPr>
      </w:pPr>
    </w:p>
    <w:p w:rsidR="006D751E" w:rsidRDefault="006D751E" w:rsidP="00264586">
      <w:pPr>
        <w:pStyle w:val="a6"/>
        <w:rPr>
          <w:highlight w:val="white"/>
        </w:rPr>
      </w:pPr>
    </w:p>
    <w:p w:rsidR="00264586" w:rsidRPr="00883B8B" w:rsidRDefault="00264586" w:rsidP="00264586">
      <w:pPr>
        <w:pStyle w:val="a6"/>
        <w:rPr>
          <w:highlight w:val="white"/>
        </w:rPr>
      </w:pPr>
      <w:r w:rsidRPr="00883B8B">
        <w:rPr>
          <w:highlight w:val="white"/>
        </w:rPr>
        <w:lastRenderedPageBreak/>
        <w:t>химик</w:t>
      </w:r>
    </w:p>
    <w:p w:rsidR="00264586" w:rsidRPr="00883B8B" w:rsidRDefault="00264586" w:rsidP="00264586">
      <w:pPr>
        <w:pStyle w:val="a7"/>
        <w:rPr>
          <w:highlight w:val="white"/>
        </w:rPr>
      </w:pPr>
      <w:r w:rsidRPr="00883B8B">
        <w:rPr>
          <w:highlight w:val="white"/>
        </w:rPr>
        <w:t>(кричит Тимуру через дверь)</w:t>
      </w:r>
    </w:p>
    <w:p w:rsidR="00264586" w:rsidRPr="00883B8B" w:rsidRDefault="00264586" w:rsidP="00264586">
      <w:pPr>
        <w:pStyle w:val="a5"/>
        <w:rPr>
          <w:highlight w:val="white"/>
        </w:rPr>
      </w:pPr>
      <w:r w:rsidRPr="00883B8B">
        <w:rPr>
          <w:highlight w:val="white"/>
        </w:rPr>
        <w:t>Чувак, подай мне пульт от ворот.</w:t>
      </w:r>
    </w:p>
    <w:p w:rsidR="00264586" w:rsidRPr="00883B8B" w:rsidRDefault="00264586" w:rsidP="00264586">
      <w:pPr>
        <w:pStyle w:val="a6"/>
        <w:rPr>
          <w:highlight w:val="white"/>
        </w:rPr>
      </w:pPr>
    </w:p>
    <w:p w:rsidR="00264586" w:rsidRPr="00883B8B" w:rsidRDefault="00264586" w:rsidP="00264586">
      <w:pPr>
        <w:pStyle w:val="a6"/>
        <w:rPr>
          <w:highlight w:val="white"/>
        </w:rPr>
      </w:pPr>
      <w:r w:rsidRPr="00883B8B">
        <w:rPr>
          <w:highlight w:val="white"/>
        </w:rPr>
        <w:t>тимур</w:t>
      </w:r>
    </w:p>
    <w:p w:rsidR="00264586" w:rsidRPr="00883B8B" w:rsidRDefault="00264586" w:rsidP="00264586">
      <w:pPr>
        <w:pStyle w:val="a5"/>
        <w:rPr>
          <w:highlight w:val="white"/>
        </w:rPr>
      </w:pPr>
      <w:r w:rsidRPr="00883B8B">
        <w:rPr>
          <w:highlight w:val="white"/>
        </w:rPr>
        <w:t>Слышишь ты! Ты псих конченный! Дверь открой мне, я задыхаюсь. Ты…. Ты просто не представляешь, когда меня отпустят…, я тебе мамой клянусь! Я такое издевательство сделаю тебе…, что…, такое как бензопилой член отпилить, это будет самое мягкое для тебя. Понял мразь!</w:t>
      </w:r>
    </w:p>
    <w:p w:rsidR="00264586" w:rsidRPr="00883B8B" w:rsidRDefault="00264586" w:rsidP="00264586">
      <w:pPr>
        <w:pStyle w:val="a5"/>
        <w:rPr>
          <w:highlight w:val="white"/>
        </w:rPr>
      </w:pPr>
    </w:p>
    <w:p w:rsidR="00264586" w:rsidRPr="00883B8B" w:rsidRDefault="00264586" w:rsidP="00264586">
      <w:pPr>
        <w:pStyle w:val="a6"/>
        <w:rPr>
          <w:highlight w:val="white"/>
        </w:rPr>
      </w:pPr>
      <w:r w:rsidRPr="00883B8B">
        <w:rPr>
          <w:highlight w:val="white"/>
        </w:rPr>
        <w:t>химик</w:t>
      </w:r>
    </w:p>
    <w:p w:rsidR="00264586" w:rsidRPr="00883B8B" w:rsidRDefault="00264586" w:rsidP="00264586">
      <w:pPr>
        <w:pStyle w:val="a7"/>
        <w:rPr>
          <w:highlight w:val="white"/>
        </w:rPr>
      </w:pPr>
      <w:r w:rsidRPr="00883B8B">
        <w:rPr>
          <w:highlight w:val="white"/>
        </w:rPr>
        <w:t>(с сожалением)</w:t>
      </w:r>
    </w:p>
    <w:p w:rsidR="00264586" w:rsidRPr="00883B8B" w:rsidRDefault="00264586" w:rsidP="00264586">
      <w:pPr>
        <w:pStyle w:val="a5"/>
        <w:rPr>
          <w:highlight w:val="white"/>
        </w:rPr>
      </w:pPr>
      <w:r w:rsidRPr="00883B8B">
        <w:rPr>
          <w:highlight w:val="white"/>
        </w:rPr>
        <w:t>Блин…. То есть пульт не подашь. Да?</w:t>
      </w:r>
    </w:p>
    <w:p w:rsidR="00264586" w:rsidRPr="00883B8B" w:rsidRDefault="00264586" w:rsidP="00264586">
      <w:pPr>
        <w:pStyle w:val="a6"/>
        <w:rPr>
          <w:highlight w:val="white"/>
        </w:rPr>
      </w:pPr>
    </w:p>
    <w:p w:rsidR="00264586" w:rsidRPr="00883B8B" w:rsidRDefault="00264586" w:rsidP="00264586">
      <w:pPr>
        <w:pStyle w:val="a6"/>
        <w:rPr>
          <w:highlight w:val="white"/>
        </w:rPr>
      </w:pPr>
      <w:r w:rsidRPr="00883B8B">
        <w:rPr>
          <w:highlight w:val="white"/>
        </w:rPr>
        <w:t>тимур</w:t>
      </w:r>
    </w:p>
    <w:p w:rsidR="00264586" w:rsidRPr="00883B8B" w:rsidRDefault="00264586" w:rsidP="00264586">
      <w:pPr>
        <w:pStyle w:val="a5"/>
        <w:rPr>
          <w:highlight w:val="white"/>
        </w:rPr>
      </w:pPr>
      <w:r w:rsidRPr="00883B8B">
        <w:rPr>
          <w:highlight w:val="white"/>
        </w:rPr>
        <w:t>Сука! Дверь! Дверь открой!</w:t>
      </w:r>
    </w:p>
    <w:p w:rsidR="00264586" w:rsidRPr="00883B8B" w:rsidRDefault="00264586" w:rsidP="00264586">
      <w:pPr>
        <w:pStyle w:val="a5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Химик качаясь, вялой походкой, идёт к машине и садится за руль.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Слышно, как Тимур с разбегу пытается выбить дверь. После удара он кричит от боли.</w:t>
      </w:r>
    </w:p>
    <w:p w:rsidR="00264586" w:rsidRPr="00883B8B" w:rsidRDefault="00264586" w:rsidP="00264586">
      <w:pPr>
        <w:pStyle w:val="a3"/>
        <w:rPr>
          <w:highlight w:val="white"/>
        </w:rPr>
      </w:pPr>
    </w:p>
    <w:p w:rsidR="00264586" w:rsidRPr="00883B8B" w:rsidRDefault="00264586" w:rsidP="00264586">
      <w:pPr>
        <w:pStyle w:val="a3"/>
        <w:rPr>
          <w:highlight w:val="white"/>
        </w:rPr>
      </w:pPr>
      <w:r w:rsidRPr="00883B8B">
        <w:rPr>
          <w:highlight w:val="white"/>
        </w:rPr>
        <w:t>Из комнаты валит густой дым. Дверь горит в нескольких местах – очаги пламени</w:t>
      </w:r>
      <w:r w:rsidR="00883B8B" w:rsidRPr="00883B8B">
        <w:rPr>
          <w:highlight w:val="white"/>
        </w:rPr>
        <w:t xml:space="preserve"> есть</w:t>
      </w:r>
      <w:r w:rsidR="0081631B" w:rsidRPr="00883B8B">
        <w:rPr>
          <w:highlight w:val="white"/>
        </w:rPr>
        <w:t>, но</w:t>
      </w:r>
      <w:r w:rsidRPr="00883B8B">
        <w:rPr>
          <w:highlight w:val="white"/>
        </w:rPr>
        <w:t xml:space="preserve"> не очень большие.</w:t>
      </w:r>
    </w:p>
    <w:p w:rsidR="00264586" w:rsidRPr="003167DC" w:rsidRDefault="00264586" w:rsidP="00264586">
      <w:pPr>
        <w:pStyle w:val="a3"/>
        <w:rPr>
          <w:b/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НАТ. ДОРОГА К ПРОМЗОНЕ – РАННЕЕ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Андрей, хромая, идёт по дороге. 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Рядом с ним останавливается автомобиль с лейтенантом за рулём. 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Он открывает дверь и жестом зовёт Андрея на правое сиденье.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Андрей отрицательно машет головой и продолжает идти.</w:t>
      </w:r>
    </w:p>
    <w:p w:rsidR="00264586" w:rsidRPr="00467F84" w:rsidRDefault="00264586" w:rsidP="00264586">
      <w:pPr>
        <w:pStyle w:val="a3"/>
        <w:rPr>
          <w:color w:val="00B0F0"/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лейтенант</w:t>
      </w:r>
    </w:p>
    <w:p w:rsidR="00264586" w:rsidRPr="00467F84" w:rsidRDefault="00264586" w:rsidP="00264586">
      <w:pPr>
        <w:pStyle w:val="a3"/>
        <w:ind w:left="2126" w:right="2126"/>
        <w:rPr>
          <w:highlight w:val="white"/>
        </w:rPr>
      </w:pPr>
      <w:r w:rsidRPr="00467F84">
        <w:rPr>
          <w:highlight w:val="white"/>
        </w:rPr>
        <w:t xml:space="preserve">Поехали </w:t>
      </w:r>
      <w:r w:rsidR="0081631B" w:rsidRPr="00467F84">
        <w:rPr>
          <w:highlight w:val="white"/>
        </w:rPr>
        <w:t>помогу</w:t>
      </w:r>
      <w:r w:rsidRPr="00467F84">
        <w:rPr>
          <w:highlight w:val="white"/>
        </w:rPr>
        <w:t>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Андрей садится и жмёт руку сотруднику.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lastRenderedPageBreak/>
        <w:t xml:space="preserve">ИНТ. САЛОН МАШИНЫ МАЛЯРОВ – РАННЕЕ УТРО 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6A216F" w:rsidRPr="00467F84" w:rsidRDefault="006A216F" w:rsidP="00264586">
      <w:pPr>
        <w:pStyle w:val="a3"/>
        <w:rPr>
          <w:highlight w:val="white"/>
        </w:rPr>
      </w:pPr>
      <w:r w:rsidRPr="00467F84">
        <w:rPr>
          <w:highlight w:val="white"/>
        </w:rPr>
        <w:t>Химик за рулём. Ольга на заднем сиденье. Машина Химика разгоняется перед шлагбаумом.</w:t>
      </w:r>
    </w:p>
    <w:p w:rsidR="006A216F" w:rsidRPr="00467F84" w:rsidRDefault="006A216F" w:rsidP="00264586">
      <w:pPr>
        <w:pStyle w:val="a3"/>
        <w:rPr>
          <w:highlight w:val="white"/>
        </w:rPr>
      </w:pPr>
    </w:p>
    <w:p w:rsidR="00467F84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Ольга кое-как приподнимается и смотрит в окно. Машина Химика разбивает шлагбаум. После удара Ольгу откидывает и она падает на пол между передними и задними сиденьями. </w:t>
      </w:r>
      <w:r w:rsidR="006A216F" w:rsidRPr="00467F84">
        <w:rPr>
          <w:highlight w:val="white"/>
        </w:rPr>
        <w:t xml:space="preserve"> </w:t>
      </w:r>
    </w:p>
    <w:p w:rsidR="00467F84" w:rsidRPr="00467F84" w:rsidRDefault="00467F84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После падения, она пытается </w:t>
      </w:r>
      <w:r w:rsidR="00467F84" w:rsidRPr="00467F84">
        <w:rPr>
          <w:highlight w:val="white"/>
        </w:rPr>
        <w:t>залезть обратно на сиденье, но из-за связанных рук не может</w:t>
      </w:r>
      <w:r w:rsidRPr="00467F84">
        <w:rPr>
          <w:highlight w:val="white"/>
        </w:rPr>
        <w:t>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467F84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Химик сразу после </w:t>
      </w:r>
      <w:r w:rsidR="00467F84" w:rsidRPr="00467F84">
        <w:rPr>
          <w:highlight w:val="white"/>
        </w:rPr>
        <w:t xml:space="preserve">того, как пробил </w:t>
      </w:r>
      <w:r w:rsidRPr="00467F84">
        <w:rPr>
          <w:highlight w:val="white"/>
        </w:rPr>
        <w:t>шлагбаум</w:t>
      </w:r>
      <w:r w:rsidR="00467F84" w:rsidRPr="00467F84">
        <w:rPr>
          <w:highlight w:val="white"/>
        </w:rPr>
        <w:t xml:space="preserve">, вдруг </w:t>
      </w:r>
      <w:r w:rsidRPr="00467F84">
        <w:rPr>
          <w:highlight w:val="white"/>
        </w:rPr>
        <w:t xml:space="preserve"> останавливается и смотрит на панель приборов. У датчика топлива моргает лампочка.</w:t>
      </w:r>
      <w:r w:rsidR="00467F84" w:rsidRPr="00467F84">
        <w:rPr>
          <w:highlight w:val="white"/>
        </w:rPr>
        <w:t xml:space="preserve"> </w:t>
      </w:r>
    </w:p>
    <w:p w:rsidR="00467F84" w:rsidRPr="00467F84" w:rsidRDefault="00467F84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Он ищет деньги по карманам, но ничего найти не может</w:t>
      </w:r>
      <w:r w:rsidR="006A216F" w:rsidRPr="00467F84">
        <w:rPr>
          <w:highlight w:val="white"/>
        </w:rPr>
        <w:t>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Химик паркуется около проходной и выходит из машины. Ольга валяется между сидений.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Химик выходит из машины</w:t>
      </w:r>
      <w:r w:rsidR="006A216F" w:rsidRPr="00467F84">
        <w:rPr>
          <w:highlight w:val="white"/>
        </w:rPr>
        <w:t>,</w:t>
      </w:r>
      <w:r w:rsidRPr="00467F84">
        <w:rPr>
          <w:highlight w:val="white"/>
        </w:rPr>
        <w:t xml:space="preserve"> бежит в проходную.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ИНТ. ПРОХОДНАЯ КПП – РАННЕЕ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Химик второпях рыскает по тумбочкам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ИНТ. КЛАДОВКА КПП – РАННЕЕ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Химик рыщет по карманам умершего сменщика и вытаскивает несколько купюр.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Потом вытаскивает у него из груди нож.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ИНТ. ОКОЛО КПП – РАННЕЕ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Сотрудник и Андрей едут в промзону, они проезжают мимо припаркованной машины Химика около проходной и естественно не замечают ничего подозрительного, так как Ольгу не видно,</w:t>
      </w:r>
      <w:r w:rsidR="00467F84" w:rsidRPr="00467F84">
        <w:rPr>
          <w:highlight w:val="white"/>
        </w:rPr>
        <w:t xml:space="preserve"> (она между сидений</w:t>
      </w:r>
      <w:r w:rsidR="006A216F" w:rsidRPr="00467F84">
        <w:rPr>
          <w:highlight w:val="white"/>
        </w:rPr>
        <w:t>),</w:t>
      </w:r>
      <w:r w:rsidRPr="00467F84">
        <w:rPr>
          <w:highlight w:val="white"/>
        </w:rPr>
        <w:t xml:space="preserve"> а Химик в этот момент на проходной. Тем более задние стёкла в машине маляров тонированные.</w:t>
      </w:r>
    </w:p>
    <w:p w:rsidR="00264586" w:rsidRPr="0081631B" w:rsidRDefault="00264586" w:rsidP="00264586">
      <w:pPr>
        <w:pStyle w:val="a3"/>
        <w:rPr>
          <w:b/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ИНТ. БОКС СЕРВИСА –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Машина лейтенанта заезжает в открытые ворота сервиса. 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Из машины выбегает лейтенант и Андрей и кидаются к двери, из которой валит дым.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андрей</w:t>
      </w:r>
    </w:p>
    <w:p w:rsidR="00264586" w:rsidRPr="00467F84" w:rsidRDefault="00264586" w:rsidP="00264586">
      <w:pPr>
        <w:pStyle w:val="a7"/>
        <w:rPr>
          <w:highlight w:val="white"/>
        </w:rPr>
      </w:pPr>
      <w:r w:rsidRPr="00467F84">
        <w:rPr>
          <w:highlight w:val="white"/>
        </w:rPr>
        <w:t>(орёт)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Оля ты там?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За дверью слышен кашель и стон отчаяния. Андрей вручную пытается открыть дверь. Он обжигается от раскалённой двери.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Лейтенант рыщет по сервису и находит монтировку на полках.</w:t>
      </w:r>
    </w:p>
    <w:p w:rsidR="00264586" w:rsidRPr="00467F84" w:rsidRDefault="00264586" w:rsidP="00264586">
      <w:pPr>
        <w:pStyle w:val="a6"/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андрей</w:t>
      </w:r>
    </w:p>
    <w:p w:rsidR="00264586" w:rsidRPr="00467F84" w:rsidRDefault="00264586" w:rsidP="00264586">
      <w:pPr>
        <w:pStyle w:val="a3"/>
        <w:ind w:left="2126"/>
        <w:rPr>
          <w:highlight w:val="white"/>
        </w:rPr>
      </w:pPr>
      <w:r w:rsidRPr="00467F84">
        <w:rPr>
          <w:highlight w:val="white"/>
        </w:rPr>
        <w:t>Оля ты меня слышишь?</w:t>
      </w:r>
    </w:p>
    <w:p w:rsidR="00264586" w:rsidRPr="00467F84" w:rsidRDefault="00264586" w:rsidP="00264586">
      <w:pPr>
        <w:pStyle w:val="a3"/>
        <w:ind w:left="2126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Лейтенант подходит к двери и начинает отгибать дверь.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6A216F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Раздаётся удар. </w:t>
      </w:r>
      <w:r w:rsidR="00467F84" w:rsidRPr="00467F84">
        <w:rPr>
          <w:highlight w:val="white"/>
        </w:rPr>
        <w:t>Это и</w:t>
      </w:r>
      <w:r w:rsidRPr="00467F84">
        <w:rPr>
          <w:highlight w:val="white"/>
        </w:rPr>
        <w:t>з</w:t>
      </w:r>
      <w:r w:rsidR="00264586" w:rsidRPr="00467F84">
        <w:rPr>
          <w:highlight w:val="white"/>
        </w:rPr>
        <w:t xml:space="preserve">нутри, Тимур </w:t>
      </w:r>
      <w:r w:rsidR="00467F84" w:rsidRPr="00467F84">
        <w:rPr>
          <w:highlight w:val="white"/>
        </w:rPr>
        <w:t xml:space="preserve">всё-таки </w:t>
      </w:r>
      <w:r w:rsidR="00264586" w:rsidRPr="00467F84">
        <w:rPr>
          <w:highlight w:val="white"/>
        </w:rPr>
        <w:t xml:space="preserve">выбивает дверь и выбегает оттуда. 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Он выбегает невменяемый, его лицо в саже и покраснениях. Тимур бежит вначале к открытым воротам, потом делает несколько глотков воздуха и поворачивается к лейтенанту.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Андрей </w:t>
      </w:r>
      <w:r w:rsidR="00467F84" w:rsidRPr="00467F84">
        <w:rPr>
          <w:highlight w:val="white"/>
        </w:rPr>
        <w:t xml:space="preserve">в этот момент </w:t>
      </w:r>
      <w:r w:rsidRPr="00467F84">
        <w:rPr>
          <w:highlight w:val="white"/>
        </w:rPr>
        <w:t>забегает в дымящуюся комнату.</w:t>
      </w:r>
    </w:p>
    <w:p w:rsidR="006A216F" w:rsidRPr="00467F84" w:rsidRDefault="006A216F" w:rsidP="00264586">
      <w:pPr>
        <w:pStyle w:val="a3"/>
        <w:rPr>
          <w:highlight w:val="white"/>
        </w:rPr>
      </w:pPr>
    </w:p>
    <w:p w:rsidR="006A216F" w:rsidRPr="00467F84" w:rsidRDefault="006A216F" w:rsidP="006A216F">
      <w:pPr>
        <w:pStyle w:val="a3"/>
        <w:rPr>
          <w:highlight w:val="white"/>
        </w:rPr>
      </w:pPr>
      <w:r w:rsidRPr="00467F84">
        <w:rPr>
          <w:highlight w:val="white"/>
        </w:rPr>
        <w:t xml:space="preserve">Тимур бросается к лейтенанту с поднятым для удара кулаком. </w:t>
      </w:r>
    </w:p>
    <w:p w:rsidR="006A216F" w:rsidRPr="00467F84" w:rsidRDefault="006A216F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тимур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Сука ты закрыл?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Лейтенант, недолго думая, сходу бьёт его монтировкой по голове и Тимур падает.</w:t>
      </w: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 </w:t>
      </w: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лейтенант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Фу блин… чертила. Страшный какой</w:t>
      </w:r>
      <w:r w:rsidR="006A216F" w:rsidRPr="00467F84">
        <w:rPr>
          <w:highlight w:val="white"/>
        </w:rPr>
        <w:t>-то ещё</w:t>
      </w:r>
      <w:r w:rsidRPr="00467F84">
        <w:rPr>
          <w:highlight w:val="white"/>
        </w:rPr>
        <w:t>.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6A216F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Лейтенант обращает внимание на мониторы, на которых видно, как Химик выходит из проходной с ножом в руке и садится в машину.</w:t>
      </w:r>
      <w:r w:rsidR="006A216F" w:rsidRPr="00467F84">
        <w:rPr>
          <w:highlight w:val="white"/>
        </w:rPr>
        <w:t xml:space="preserve"> </w:t>
      </w:r>
    </w:p>
    <w:p w:rsidR="006A216F" w:rsidRPr="00467F84" w:rsidRDefault="006A216F" w:rsidP="00264586">
      <w:pPr>
        <w:pStyle w:val="a3"/>
        <w:rPr>
          <w:highlight w:val="white"/>
        </w:rPr>
      </w:pPr>
    </w:p>
    <w:p w:rsidR="00264586" w:rsidRPr="00467F84" w:rsidRDefault="006A216F" w:rsidP="00264586">
      <w:pPr>
        <w:pStyle w:val="a3"/>
        <w:rPr>
          <w:highlight w:val="white"/>
        </w:rPr>
      </w:pPr>
      <w:r w:rsidRPr="00467F84">
        <w:rPr>
          <w:highlight w:val="white"/>
        </w:rPr>
        <w:t>Андрей выходит из комнаты.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6A216F" w:rsidRPr="00467F84" w:rsidRDefault="006A216F" w:rsidP="006A216F">
      <w:pPr>
        <w:pStyle w:val="a6"/>
        <w:rPr>
          <w:highlight w:val="white"/>
        </w:rPr>
      </w:pPr>
      <w:r w:rsidRPr="00467F84">
        <w:rPr>
          <w:highlight w:val="white"/>
        </w:rPr>
        <w:t>андрей</w:t>
      </w:r>
    </w:p>
    <w:p w:rsidR="006A216F" w:rsidRPr="00467F84" w:rsidRDefault="006A216F" w:rsidP="006A216F">
      <w:pPr>
        <w:pStyle w:val="a5"/>
        <w:rPr>
          <w:highlight w:val="white"/>
        </w:rPr>
      </w:pPr>
      <w:r w:rsidRPr="00467F84">
        <w:rPr>
          <w:highlight w:val="white"/>
        </w:rPr>
        <w:t>Нет её.</w:t>
      </w:r>
    </w:p>
    <w:p w:rsidR="00264586" w:rsidRPr="00467F84" w:rsidRDefault="00264586" w:rsidP="00264586">
      <w:pPr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лейтенант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Слышь друг, давай в машину быстро, машина от проходной уехала, парень с ножом в руке туда сел.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Андрей садится в машину.</w:t>
      </w:r>
    </w:p>
    <w:p w:rsidR="00264586" w:rsidRPr="0081631B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ИНТ. АВТО МАЛЯРОВ -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lastRenderedPageBreak/>
        <w:t>Химик ведёт машину. Ольга кое-как приподнимается с пола и заползает на заднее сиденье.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Выезжая из промзоны на дорогу, Химик замечает дым из под капота. Датчик температуры показывает перегрев.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Химик не останавливается и едет дальше. Под капотом слышатся металлические звуки</w:t>
      </w:r>
      <w:r w:rsidR="006A216F" w:rsidRPr="00467F84">
        <w:rPr>
          <w:highlight w:val="white"/>
        </w:rPr>
        <w:t>, из-под капота идёт дым</w:t>
      </w:r>
      <w:r w:rsidRPr="00467F84">
        <w:rPr>
          <w:highlight w:val="white"/>
        </w:rPr>
        <w:t xml:space="preserve"> и </w:t>
      </w:r>
      <w:r w:rsidR="00467F84" w:rsidRPr="00467F84">
        <w:rPr>
          <w:highlight w:val="white"/>
        </w:rPr>
        <w:t>он</w:t>
      </w:r>
      <w:r w:rsidRPr="00467F84">
        <w:rPr>
          <w:highlight w:val="white"/>
        </w:rPr>
        <w:t xml:space="preserve"> останавливается.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5"/>
        <w:ind w:left="0"/>
        <w:rPr>
          <w:highlight w:val="white"/>
        </w:rPr>
      </w:pPr>
      <w:r w:rsidRPr="00467F84">
        <w:rPr>
          <w:highlight w:val="white"/>
        </w:rPr>
        <w:t>ИНТ. АВТО ЛЕЙТЕНАНТА - УТРО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Лейтенант ведёт машину. Андрей справа. 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Выехав после шлагбаума, они замечают вдалеке машину Химика, которая в этот момент выезжает из прилегающей к промзоне дороги, на основную, ведущую в жилые кварталы.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ЛЕЙТЕНАНТ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Вон они.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467F84" w:rsidP="00264586">
      <w:pPr>
        <w:pStyle w:val="a3"/>
        <w:rPr>
          <w:highlight w:val="white"/>
        </w:rPr>
      </w:pPr>
      <w:r w:rsidRPr="00467F84">
        <w:rPr>
          <w:highlight w:val="white"/>
        </w:rPr>
        <w:t>Химик</w:t>
      </w:r>
      <w:r w:rsidR="00264586" w:rsidRPr="00467F84">
        <w:rPr>
          <w:highlight w:val="white"/>
        </w:rPr>
        <w:t xml:space="preserve"> повернув на дорогу, скрывается из виду за деревьями.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НАТ. ДОРОГА – ОКОЛО СЛОМАННОЙ МАШИНЫ МАЛЯРОВ -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Машина на обочине.</w:t>
      </w:r>
      <w:r w:rsidR="006A216F" w:rsidRPr="00467F84">
        <w:rPr>
          <w:highlight w:val="white"/>
        </w:rPr>
        <w:t xml:space="preserve"> </w:t>
      </w:r>
      <w:r w:rsidRPr="00467F84">
        <w:rPr>
          <w:highlight w:val="white"/>
        </w:rPr>
        <w:t>Химик стоит у открытого капота и смотрит на дымящийся двигатель. В машине к окну прильнула Ольга. Но задние окна в ней тонированные и её еле видно.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Рядом останавливается фура. Из неё выходит водитель и подходит к Химику.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водитель фуры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Чё дружище, закипел?</w:t>
      </w:r>
    </w:p>
    <w:p w:rsidR="00264586" w:rsidRPr="00467F84" w:rsidRDefault="00264586" w:rsidP="00264586">
      <w:pPr>
        <w:pStyle w:val="a7"/>
        <w:rPr>
          <w:highlight w:val="white"/>
        </w:rPr>
      </w:pPr>
      <w:r w:rsidRPr="00467F84">
        <w:rPr>
          <w:highlight w:val="white"/>
        </w:rPr>
        <w:t>(Химик кивает)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Помочь?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 xml:space="preserve">химик </w:t>
      </w:r>
    </w:p>
    <w:p w:rsidR="00264586" w:rsidRPr="00467F84" w:rsidRDefault="00264586" w:rsidP="00264586">
      <w:pPr>
        <w:pStyle w:val="a7"/>
        <w:rPr>
          <w:highlight w:val="white"/>
        </w:rPr>
      </w:pPr>
      <w:r w:rsidRPr="00467F84">
        <w:rPr>
          <w:highlight w:val="white"/>
        </w:rPr>
        <w:t>(говорит заплетаясь)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Ннее нне надо. Иди ехай дальше.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водитель фуры</w:t>
      </w:r>
    </w:p>
    <w:p w:rsidR="00264586" w:rsidRPr="00467F84" w:rsidRDefault="00264586" w:rsidP="00264586">
      <w:pPr>
        <w:pStyle w:val="a7"/>
        <w:rPr>
          <w:highlight w:val="white"/>
        </w:rPr>
      </w:pPr>
      <w:r w:rsidRPr="00467F84">
        <w:rPr>
          <w:highlight w:val="white"/>
        </w:rPr>
        <w:t>(заподозрив неладное)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 xml:space="preserve">Ты в порядке? 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В  машине в окно изнутри начинает рукой стучать Ольга.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химик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Человек езжай дальше.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lastRenderedPageBreak/>
        <w:t>Водитель фуры с заинтересованностью вглядывается в салон машины.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ИНТ. АВТО ЛЕЙТЕНАНТА -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Лейтенант с Андреем, выезжают на дорогу. Химика они не замечают, так как фура встала параллельно и загородила обзор.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андрей</w:t>
      </w:r>
    </w:p>
    <w:p w:rsidR="00264586" w:rsidRPr="00467F84" w:rsidRDefault="00264586" w:rsidP="00264586">
      <w:pPr>
        <w:pStyle w:val="a7"/>
        <w:rPr>
          <w:highlight w:val="white"/>
        </w:rPr>
      </w:pPr>
      <w:r w:rsidRPr="00467F84">
        <w:rPr>
          <w:highlight w:val="white"/>
        </w:rPr>
        <w:t>(увидев вдалеке похожую машину)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Вон вон они.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сотрудник</w:t>
      </w:r>
    </w:p>
    <w:p w:rsidR="00264586" w:rsidRPr="00467F84" w:rsidRDefault="00264586" w:rsidP="00264586">
      <w:pPr>
        <w:pStyle w:val="a7"/>
        <w:rPr>
          <w:highlight w:val="white"/>
        </w:rPr>
      </w:pPr>
      <w:r w:rsidRPr="00467F84">
        <w:rPr>
          <w:highlight w:val="white"/>
        </w:rPr>
        <w:t>(включив мигалку)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Да я вижу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НАТ. ПЕРЕКРЁСТОК -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Машина, похожая на авто маляров (такой же марки и цвета), паркуется возле ларька. 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Машина лейтенанта на всех парах несётся к перекрёстку.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ИНТ. АВТО ТАКСИ -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Таксист ведёт машину и курит. Пепел падает на одежду. Он отряхивается, опускает глаза на штаны и врезается в машину лейтенанта.</w:t>
      </w:r>
    </w:p>
    <w:p w:rsidR="00264586" w:rsidRPr="00467F84" w:rsidRDefault="00264586" w:rsidP="00264586">
      <w:pPr>
        <w:pStyle w:val="a4"/>
        <w:rPr>
          <w:highlight w:val="white"/>
        </w:rPr>
      </w:pPr>
    </w:p>
    <w:p w:rsidR="00264586" w:rsidRPr="00467F84" w:rsidRDefault="00264586" w:rsidP="00264586">
      <w:pPr>
        <w:pStyle w:val="a3"/>
      </w:pPr>
      <w:r w:rsidRPr="00467F84">
        <w:rPr>
          <w:highlight w:val="white"/>
        </w:rPr>
        <w:t xml:space="preserve">ИНТ. АВТО ЛЕЙТЕНАНТА - УТРО 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Сработали подушки безопасности</w:t>
      </w:r>
      <w:r w:rsidR="004A3AB1" w:rsidRPr="00467F84">
        <w:rPr>
          <w:highlight w:val="white"/>
        </w:rPr>
        <w:t>, н</w:t>
      </w:r>
      <w:r w:rsidRPr="00467F84">
        <w:rPr>
          <w:highlight w:val="white"/>
        </w:rPr>
        <w:t xml:space="preserve">о всё равно лейтенант </w:t>
      </w:r>
      <w:r w:rsidR="004A3AB1" w:rsidRPr="00467F84">
        <w:rPr>
          <w:highlight w:val="white"/>
        </w:rPr>
        <w:t xml:space="preserve">сильно </w:t>
      </w:r>
      <w:r w:rsidRPr="00467F84">
        <w:rPr>
          <w:highlight w:val="white"/>
        </w:rPr>
        <w:t xml:space="preserve">ударился головой. Он весь в крови и без сознания. 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Андрей в порядке, </w:t>
      </w:r>
      <w:r w:rsidR="004A3AB1" w:rsidRPr="00467F84">
        <w:rPr>
          <w:highlight w:val="white"/>
        </w:rPr>
        <w:t>небольшая новая ссадина лбу</w:t>
      </w:r>
      <w:r w:rsidRPr="00467F84">
        <w:rPr>
          <w:highlight w:val="white"/>
        </w:rPr>
        <w:t xml:space="preserve">. 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ИНТ. САЛОН АВТО ТАКСИ -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Таксист стонет с закрытыми глазами. Он грудью сломал руль.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НАТ. ПЕРЕКРЁСТОК -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Останавливаются две попутные машины, из которых выходят люди.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Двое людей из одной машины подбегают к таксисту, пытаются с ним поговорить.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Один человек подбегает к Андрею.</w:t>
      </w:r>
    </w:p>
    <w:p w:rsidR="00264586" w:rsidRPr="00467F84" w:rsidRDefault="00264586" w:rsidP="00264586">
      <w:pPr>
        <w:pStyle w:val="a5"/>
        <w:ind w:left="0"/>
        <w:rPr>
          <w:highlight w:val="white"/>
        </w:rPr>
      </w:pPr>
    </w:p>
    <w:p w:rsidR="00264586" w:rsidRPr="00467F84" w:rsidRDefault="00264586" w:rsidP="00264586">
      <w:pPr>
        <w:pStyle w:val="a5"/>
        <w:ind w:left="0"/>
        <w:rPr>
          <w:highlight w:val="white"/>
        </w:rPr>
      </w:pPr>
      <w:r w:rsidRPr="00467F84">
        <w:rPr>
          <w:highlight w:val="white"/>
        </w:rPr>
        <w:t>Ещё один снимает всё на телефон.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Андрей вылезает из машины.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человек</w:t>
      </w:r>
    </w:p>
    <w:p w:rsidR="00264586" w:rsidRPr="00467F84" w:rsidRDefault="00264586" w:rsidP="00264586">
      <w:pPr>
        <w:pStyle w:val="a7"/>
        <w:rPr>
          <w:highlight w:val="white"/>
        </w:rPr>
      </w:pPr>
      <w:r w:rsidRPr="00467F84">
        <w:rPr>
          <w:highlight w:val="white"/>
        </w:rPr>
        <w:t>(Андрею)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 xml:space="preserve">Мужик сиди на месте. Мы скорую вызвали, всё нормально. 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Андрей осматривается по сторонам.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человек</w:t>
      </w:r>
    </w:p>
    <w:p w:rsidR="00264586" w:rsidRPr="00467F84" w:rsidRDefault="00264586" w:rsidP="00264586">
      <w:pPr>
        <w:pStyle w:val="a7"/>
        <w:rPr>
          <w:highlight w:val="white"/>
        </w:rPr>
      </w:pPr>
      <w:r w:rsidRPr="00467F84">
        <w:rPr>
          <w:highlight w:val="white"/>
        </w:rPr>
        <w:t>(усаживая Андрея в машину)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Сиди я тебе говорю. Ты весь в кровище, у тебя просто шок. Сиди, жди скорую.</w:t>
      </w:r>
    </w:p>
    <w:p w:rsidR="00264586" w:rsidRPr="00467F84" w:rsidRDefault="00264586" w:rsidP="00264586">
      <w:pPr>
        <w:pStyle w:val="a7"/>
        <w:rPr>
          <w:highlight w:val="white"/>
        </w:rPr>
      </w:pPr>
      <w:r w:rsidRPr="00467F84">
        <w:rPr>
          <w:highlight w:val="white"/>
        </w:rPr>
        <w:t xml:space="preserve"> (кричит тем, кто около таксиста)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Ребят у вас там живой?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Те кивают.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4"/>
        <w:rPr>
          <w:highlight w:val="white"/>
        </w:rPr>
      </w:pPr>
      <w:r w:rsidRPr="00467F84">
        <w:rPr>
          <w:highlight w:val="white"/>
        </w:rPr>
        <w:t>нат.  дорога – около машины маляров -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Химик залезает в салон машины и достаёт оттуда пистолет и угрожает им водителю фуры.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t>химик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Отвали</w:t>
      </w:r>
      <w:r w:rsidR="0081631B" w:rsidRPr="00467F84">
        <w:rPr>
          <w:highlight w:val="white"/>
        </w:rPr>
        <w:t>,</w:t>
      </w:r>
      <w:r w:rsidRPr="00467F84">
        <w:rPr>
          <w:highlight w:val="white"/>
        </w:rPr>
        <w:t xml:space="preserve"> я говорю.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Водитель фуры пятится назад.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Химик вытаскивает за шиворот из машины Ольгу и тащит её к кустам за обочину.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НАТ. ПЕРКРЁСТОК – ОКОЛО МАЩИНЫ СОТРУДНИКА -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Около аварии уже собралось много зевак.</w:t>
      </w:r>
      <w:r w:rsidR="00467F84" w:rsidRPr="00467F84">
        <w:rPr>
          <w:highlight w:val="white"/>
        </w:rPr>
        <w:t xml:space="preserve"> </w:t>
      </w:r>
      <w:r w:rsidRPr="00467F84">
        <w:rPr>
          <w:highlight w:val="white"/>
        </w:rPr>
        <w:t>Человек, подошедший к их машине, ощупывает пульс у лейтенанта.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Андрей замечает вдалеке Химика, который тащит Ольгу в кусты.</w:t>
      </w:r>
      <w:r w:rsidR="00467F84" w:rsidRPr="00467F84">
        <w:rPr>
          <w:highlight w:val="white"/>
        </w:rPr>
        <w:t xml:space="preserve">  </w:t>
      </w:r>
      <w:r w:rsidRPr="00467F84">
        <w:rPr>
          <w:highlight w:val="white"/>
        </w:rPr>
        <w:t xml:space="preserve">Он не сразу верит своим глазам и пытается сосредоточить зрение и, убедившись в том, что видит реальность, резко подрывается и бежит, как только может…, хромая…, в ту сторону. 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Он бежит, падает, а потом встаёт и снова бежит.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Человек, который им помогал, отходит от лейтенанта и </w:t>
      </w:r>
      <w:r w:rsidR="004A3AB1" w:rsidRPr="00467F84">
        <w:rPr>
          <w:highlight w:val="white"/>
        </w:rPr>
        <w:t>не спеша, нехотя, идёт за хромым убегающим</w:t>
      </w:r>
      <w:r w:rsidRPr="00467F84">
        <w:rPr>
          <w:highlight w:val="white"/>
        </w:rPr>
        <w:t xml:space="preserve"> Андреем.</w:t>
      </w: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 </w:t>
      </w:r>
    </w:p>
    <w:p w:rsidR="006D751E" w:rsidRDefault="006D751E" w:rsidP="00264586">
      <w:pPr>
        <w:pStyle w:val="a6"/>
        <w:rPr>
          <w:highlight w:val="white"/>
        </w:rPr>
      </w:pPr>
    </w:p>
    <w:p w:rsidR="00264586" w:rsidRPr="00467F84" w:rsidRDefault="00264586" w:rsidP="00264586">
      <w:pPr>
        <w:pStyle w:val="a6"/>
        <w:rPr>
          <w:highlight w:val="white"/>
        </w:rPr>
      </w:pPr>
      <w:r w:rsidRPr="00467F84">
        <w:rPr>
          <w:highlight w:val="white"/>
        </w:rPr>
        <w:lastRenderedPageBreak/>
        <w:t>человек</w:t>
      </w:r>
    </w:p>
    <w:p w:rsidR="00264586" w:rsidRPr="00467F84" w:rsidRDefault="00264586" w:rsidP="00264586">
      <w:pPr>
        <w:pStyle w:val="a5"/>
        <w:rPr>
          <w:highlight w:val="white"/>
        </w:rPr>
      </w:pPr>
      <w:r w:rsidRPr="00467F84">
        <w:rPr>
          <w:highlight w:val="white"/>
        </w:rPr>
        <w:t>Стой</w:t>
      </w:r>
      <w:r w:rsidR="00467F84" w:rsidRPr="00467F84">
        <w:rPr>
          <w:highlight w:val="white"/>
        </w:rPr>
        <w:t>, куда ты, ты дебил чтоль?</w:t>
      </w:r>
    </w:p>
    <w:p w:rsidR="00264586" w:rsidRPr="00467F84" w:rsidRDefault="00264586" w:rsidP="00264586">
      <w:pPr>
        <w:pStyle w:val="a5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НАТ. ДОРОГА – ОКОЛО КУСТОВ -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Химик тащит Ольгу через кусты.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Водитель фуры кому-то звонит по телефону.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НАТ. СКЛОН – УТРО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За кустами склон, достаточно крутой. В низине железнодорожные пути.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Едет поезд.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Химик стоит и держит Ольгу за руку.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Ольга оглядывается, сосредотачивается, вырывает свою руку из его руки и </w:t>
      </w:r>
      <w:r w:rsidR="004A3AB1" w:rsidRPr="00467F84">
        <w:rPr>
          <w:highlight w:val="white"/>
        </w:rPr>
        <w:t xml:space="preserve">сама </w:t>
      </w:r>
      <w:r w:rsidRPr="00467F84">
        <w:rPr>
          <w:highlight w:val="white"/>
        </w:rPr>
        <w:t>прыгает вниз. Она кубарем катится в низину</w:t>
      </w:r>
      <w:r w:rsidR="004A3AB1" w:rsidRPr="00467F84">
        <w:rPr>
          <w:highlight w:val="white"/>
        </w:rPr>
        <w:t xml:space="preserve"> к путям</w:t>
      </w:r>
      <w:r w:rsidRPr="00467F84">
        <w:rPr>
          <w:highlight w:val="white"/>
        </w:rPr>
        <w:t>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Химик стоит и смотрит. Ольга скатывается и в низине перестаёт кувыркаться и лежит в трёх метрах от рельсов</w:t>
      </w:r>
      <w:r w:rsidR="004A3AB1" w:rsidRPr="00467F84">
        <w:rPr>
          <w:highlight w:val="white"/>
        </w:rPr>
        <w:t xml:space="preserve"> в канаве</w:t>
      </w:r>
      <w:r w:rsidRPr="00467F84">
        <w:rPr>
          <w:highlight w:val="white"/>
        </w:rPr>
        <w:t>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Химик начинает аккуратно спускаться вниз.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Из кустов выбегает Андрей и бежит на Химика.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 xml:space="preserve">Химик стреляет в него, но пистолет </w:t>
      </w:r>
      <w:r w:rsidR="00467F84" w:rsidRPr="00467F84">
        <w:rPr>
          <w:highlight w:val="white"/>
        </w:rPr>
        <w:t>не стреляет</w:t>
      </w:r>
      <w:r w:rsidRPr="00467F84">
        <w:rPr>
          <w:highlight w:val="white"/>
        </w:rPr>
        <w:t>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Андрей кидается на Химика и они оба скатываются вниз.</w:t>
      </w:r>
    </w:p>
    <w:p w:rsidR="00264586" w:rsidRPr="00467F84" w:rsidRDefault="00264586" w:rsidP="00264586">
      <w:pPr>
        <w:pStyle w:val="a3"/>
        <w:rPr>
          <w:highlight w:val="white"/>
        </w:rPr>
      </w:pPr>
    </w:p>
    <w:p w:rsidR="00264586" w:rsidRPr="00467F84" w:rsidRDefault="00264586" w:rsidP="00264586">
      <w:pPr>
        <w:pStyle w:val="a3"/>
        <w:rPr>
          <w:highlight w:val="white"/>
        </w:rPr>
      </w:pPr>
      <w:r w:rsidRPr="00467F84">
        <w:rPr>
          <w:highlight w:val="white"/>
        </w:rPr>
        <w:t>Каждый из них несколько раз ударяется и телом и головой о кочки, да и о металлический мусор. Скатившись в низину они оба лежат без движения.</w:t>
      </w:r>
    </w:p>
    <w:p w:rsidR="00264586" w:rsidRPr="007B5CC2" w:rsidRDefault="00264586" w:rsidP="00264586">
      <w:pPr>
        <w:pStyle w:val="a3"/>
        <w:rPr>
          <w:b/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>НАТ. В НИЗИНЕ У ПУТЕЙ - УТРО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 xml:space="preserve">Ольга лежит и стонет от боли. 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 xml:space="preserve">В нескольких метрах от неё </w:t>
      </w:r>
      <w:r w:rsidR="00BA4C30" w:rsidRPr="00BA4C30">
        <w:rPr>
          <w:highlight w:val="white"/>
        </w:rPr>
        <w:t>валяется</w:t>
      </w:r>
      <w:r w:rsidRPr="00BA4C30">
        <w:rPr>
          <w:highlight w:val="white"/>
        </w:rPr>
        <w:t xml:space="preserve"> Химик. Он</w:t>
      </w:r>
      <w:r w:rsidR="00BA4C30" w:rsidRPr="00BA4C30">
        <w:rPr>
          <w:highlight w:val="white"/>
        </w:rPr>
        <w:t>,</w:t>
      </w:r>
      <w:r w:rsidRPr="00BA4C30">
        <w:rPr>
          <w:highlight w:val="white"/>
        </w:rPr>
        <w:t xml:space="preserve"> кряхтя и постанывая, приподнимается на ноги.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BA4C30" w:rsidRPr="00BA4C30" w:rsidRDefault="00BA4C30" w:rsidP="00264586">
      <w:pPr>
        <w:pStyle w:val="a3"/>
        <w:rPr>
          <w:highlight w:val="white"/>
        </w:rPr>
      </w:pPr>
      <w:r w:rsidRPr="00BA4C30">
        <w:rPr>
          <w:highlight w:val="white"/>
        </w:rPr>
        <w:t>В</w:t>
      </w:r>
      <w:r w:rsidR="00264586" w:rsidRPr="00BA4C30">
        <w:rPr>
          <w:highlight w:val="white"/>
        </w:rPr>
        <w:t xml:space="preserve"> трёх метрах лежит Андрей. Он еле еле открывает глаза, но не может не встать не повернуться. </w:t>
      </w:r>
    </w:p>
    <w:p w:rsidR="00BA4C30" w:rsidRPr="00BA4C30" w:rsidRDefault="00BA4C30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 xml:space="preserve">Он просто лежит и </w:t>
      </w:r>
      <w:r w:rsidR="00BA4C30" w:rsidRPr="00BA4C30">
        <w:rPr>
          <w:highlight w:val="white"/>
        </w:rPr>
        <w:t xml:space="preserve">повернув голову, </w:t>
      </w:r>
      <w:r w:rsidRPr="00BA4C30">
        <w:rPr>
          <w:highlight w:val="white"/>
        </w:rPr>
        <w:t>смотрит на Химика и Ольгу.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lastRenderedPageBreak/>
        <w:t>Химик встаёт на ноги и осматривает землю рядом с собой. Он ощуп</w:t>
      </w:r>
      <w:r w:rsidR="00BA4C30" w:rsidRPr="00BA4C30">
        <w:rPr>
          <w:highlight w:val="white"/>
        </w:rPr>
        <w:t>ывает карманы и достаёт</w:t>
      </w:r>
      <w:r w:rsidRPr="00BA4C30">
        <w:rPr>
          <w:highlight w:val="white"/>
        </w:rPr>
        <w:t>нож.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>Химик ходит вокруг Ольги и Андрея, ищет пистолет.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>Он стоит и смотрит на Ольгу, потом на Андрея, потом смотрит на нож и идёт медленно к Андрею, держа нож в положении готовности нанести удар.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 xml:space="preserve">Ольга лежит и наблюдает за Химиком. Она оглядывается по сторонам и видит совсем рядом с собой, </w:t>
      </w:r>
      <w:r w:rsidR="00BA4C30" w:rsidRPr="00BA4C30">
        <w:rPr>
          <w:highlight w:val="white"/>
        </w:rPr>
        <w:t>между кочкой и обломком железяки</w:t>
      </w:r>
      <w:r w:rsidRPr="00BA4C30">
        <w:rPr>
          <w:highlight w:val="white"/>
        </w:rPr>
        <w:t xml:space="preserve"> лежит пистолет Химика.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>Ольга берёт пистолет в руку.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BA4C30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>Химик подходит к Андрею очень близко. Он держит в руке нож и готов к удару</w:t>
      </w:r>
      <w:r w:rsidR="00BA4C30" w:rsidRPr="00BA4C30">
        <w:rPr>
          <w:highlight w:val="white"/>
        </w:rPr>
        <w:t>.</w:t>
      </w:r>
    </w:p>
    <w:p w:rsidR="00BA4C30" w:rsidRPr="00BA4C30" w:rsidRDefault="00BA4C30" w:rsidP="00264586">
      <w:pPr>
        <w:pStyle w:val="a3"/>
        <w:rPr>
          <w:highlight w:val="white"/>
        </w:rPr>
      </w:pPr>
    </w:p>
    <w:p w:rsidR="00264586" w:rsidRPr="00BA4C30" w:rsidRDefault="00BA4C30" w:rsidP="00264586">
      <w:pPr>
        <w:pStyle w:val="a3"/>
        <w:rPr>
          <w:highlight w:val="white"/>
        </w:rPr>
      </w:pPr>
      <w:r w:rsidRPr="00BA4C30">
        <w:rPr>
          <w:highlight w:val="white"/>
        </w:rPr>
        <w:t>Н</w:t>
      </w:r>
      <w:r w:rsidR="00264586" w:rsidRPr="00BA4C30">
        <w:rPr>
          <w:highlight w:val="white"/>
        </w:rPr>
        <w:t xml:space="preserve">о </w:t>
      </w:r>
      <w:r w:rsidRPr="00BA4C30">
        <w:rPr>
          <w:highlight w:val="white"/>
        </w:rPr>
        <w:t xml:space="preserve">пока </w:t>
      </w:r>
      <w:r w:rsidR="00264586" w:rsidRPr="00BA4C30">
        <w:rPr>
          <w:highlight w:val="white"/>
        </w:rPr>
        <w:t>не решается. Он тяжело дышит, его рука дрожит</w:t>
      </w:r>
      <w:r w:rsidRPr="00BA4C30">
        <w:rPr>
          <w:highlight w:val="white"/>
        </w:rPr>
        <w:t xml:space="preserve"> ,его лоб потеет</w:t>
      </w:r>
      <w:r w:rsidR="00264586" w:rsidRPr="00BA4C30">
        <w:rPr>
          <w:highlight w:val="white"/>
        </w:rPr>
        <w:t>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 xml:space="preserve">Андрей сжимает кулак и приподнимает руку в полусогнутом состоянии, как будто способен ударить Химика. 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 xml:space="preserve">Слышен </w:t>
      </w:r>
      <w:r w:rsidR="00BA4C30" w:rsidRPr="00BA4C30">
        <w:rPr>
          <w:highlight w:val="white"/>
        </w:rPr>
        <w:t>выдох отчаяния Ольги</w:t>
      </w:r>
      <w:r w:rsidRPr="00BA4C30">
        <w:rPr>
          <w:highlight w:val="white"/>
        </w:rPr>
        <w:t>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 xml:space="preserve">Химик оборачивается. 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 xml:space="preserve">Ольга на четвереньках стоит и целится в Химика. Она ещё раз нажимает на курок, но снова </w:t>
      </w:r>
      <w:r w:rsidR="00BA4C30" w:rsidRPr="00BA4C30">
        <w:rPr>
          <w:highlight w:val="white"/>
        </w:rPr>
        <w:t>ни звука</w:t>
      </w:r>
      <w:r w:rsidRPr="00BA4C30">
        <w:rPr>
          <w:highlight w:val="white"/>
        </w:rPr>
        <w:t>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6"/>
        <w:rPr>
          <w:highlight w:val="white"/>
        </w:rPr>
      </w:pPr>
      <w:r w:rsidRPr="00BA4C30">
        <w:rPr>
          <w:highlight w:val="white"/>
        </w:rPr>
        <w:t>химик</w:t>
      </w:r>
    </w:p>
    <w:p w:rsidR="00264586" w:rsidRPr="00BA4C30" w:rsidRDefault="00264586" w:rsidP="00264586">
      <w:pPr>
        <w:pStyle w:val="a5"/>
        <w:tabs>
          <w:tab w:val="center" w:pos="4181"/>
        </w:tabs>
        <w:rPr>
          <w:highlight w:val="white"/>
        </w:rPr>
      </w:pPr>
      <w:r w:rsidRPr="00BA4C30">
        <w:rPr>
          <w:highlight w:val="white"/>
        </w:rPr>
        <w:t>Оля, что ты делаешь?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>Ольга плачет и делает ещё несколько попыток выстрелить.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6"/>
        <w:rPr>
          <w:highlight w:val="white"/>
        </w:rPr>
      </w:pPr>
      <w:r w:rsidRPr="00BA4C30">
        <w:rPr>
          <w:highlight w:val="white"/>
        </w:rPr>
        <w:t>химик</w:t>
      </w:r>
    </w:p>
    <w:p w:rsidR="00264586" w:rsidRPr="00BA4C30" w:rsidRDefault="00264586" w:rsidP="00264586">
      <w:pPr>
        <w:pStyle w:val="a7"/>
        <w:rPr>
          <w:highlight w:val="white"/>
        </w:rPr>
      </w:pPr>
      <w:r w:rsidRPr="00BA4C30">
        <w:rPr>
          <w:highlight w:val="white"/>
        </w:rPr>
        <w:t>(с жалостливым лицом)</w:t>
      </w:r>
    </w:p>
    <w:p w:rsidR="00264586" w:rsidRPr="00BA4C30" w:rsidRDefault="00264586" w:rsidP="00264586">
      <w:pPr>
        <w:pStyle w:val="a5"/>
        <w:rPr>
          <w:highlight w:val="white"/>
        </w:rPr>
      </w:pPr>
      <w:r w:rsidRPr="00BA4C30">
        <w:rPr>
          <w:highlight w:val="white"/>
        </w:rPr>
        <w:t>Оль, ты не можешь. Ты не в праве</w:t>
      </w:r>
      <w:r w:rsidR="0081631B" w:rsidRPr="00BA4C30">
        <w:rPr>
          <w:highlight w:val="white"/>
        </w:rPr>
        <w:t xml:space="preserve"> судьбу </w:t>
      </w:r>
      <w:r w:rsidR="00BA4C30" w:rsidRPr="00BA4C30">
        <w:rPr>
          <w:highlight w:val="white"/>
        </w:rPr>
        <w:t>обмануть</w:t>
      </w:r>
      <w:r w:rsidRPr="00BA4C30">
        <w:rPr>
          <w:highlight w:val="white"/>
        </w:rPr>
        <w:t>. Так нельзя</w:t>
      </w:r>
      <w:r w:rsidR="00BA4C30" w:rsidRPr="00BA4C30">
        <w:rPr>
          <w:highlight w:val="white"/>
        </w:rPr>
        <w:t xml:space="preserve"> маленькая моя</w:t>
      </w:r>
      <w:r w:rsidRPr="00BA4C30">
        <w:rPr>
          <w:highlight w:val="white"/>
        </w:rPr>
        <w:t>.</w:t>
      </w:r>
    </w:p>
    <w:p w:rsidR="00264586" w:rsidRPr="00BA4C30" w:rsidRDefault="00264586" w:rsidP="00264586">
      <w:pPr>
        <w:pStyle w:val="a5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>Андрей показывает жестом Ольге, что бы она сняла с предохранителя.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>Ольга смотрит на Андрея, но пока не понимает ничего.</w:t>
      </w:r>
    </w:p>
    <w:p w:rsidR="00264586" w:rsidRPr="00BA4C30" w:rsidRDefault="00264586" w:rsidP="00264586">
      <w:pPr>
        <w:pStyle w:val="a5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>Химик медленно подходит к Ольге с ножом в руке.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>Андрей с трудом приподнимается и ещё раз показывает Ольге на предохранитель.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lastRenderedPageBreak/>
        <w:t>Химик этого не видит, он подходит к Ольге.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>Ольга снимает пистолет с предохранителя.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>Она закрывает глаза и выстреливает.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>Химик падает.</w:t>
      </w:r>
    </w:p>
    <w:p w:rsidR="00264586" w:rsidRPr="00BA4C30" w:rsidRDefault="00264586" w:rsidP="00264586">
      <w:pPr>
        <w:pStyle w:val="a3"/>
        <w:rPr>
          <w:highlight w:val="white"/>
        </w:rPr>
      </w:pPr>
    </w:p>
    <w:p w:rsidR="00603CB6" w:rsidRPr="00BA4C30" w:rsidRDefault="00603CB6" w:rsidP="00603CB6">
      <w:pPr>
        <w:pStyle w:val="a3"/>
        <w:rPr>
          <w:highlight w:val="white"/>
        </w:rPr>
      </w:pPr>
      <w:r w:rsidRPr="00BA4C30">
        <w:rPr>
          <w:highlight w:val="white"/>
        </w:rPr>
        <w:t>Со склона спускаются водитель фуры и человек с места ДТП.</w:t>
      </w:r>
    </w:p>
    <w:p w:rsidR="00603CB6" w:rsidRPr="00BA4C30" w:rsidRDefault="00603CB6" w:rsidP="00264586">
      <w:pPr>
        <w:pStyle w:val="a3"/>
        <w:rPr>
          <w:highlight w:val="white"/>
        </w:rPr>
      </w:pPr>
    </w:p>
    <w:p w:rsidR="00264586" w:rsidRPr="00BA4C30" w:rsidRDefault="00264586" w:rsidP="00264586">
      <w:pPr>
        <w:pStyle w:val="a3"/>
        <w:rPr>
          <w:highlight w:val="white"/>
        </w:rPr>
      </w:pPr>
      <w:r w:rsidRPr="00BA4C30">
        <w:rPr>
          <w:highlight w:val="white"/>
        </w:rPr>
        <w:t xml:space="preserve">Ольга </w:t>
      </w:r>
      <w:r w:rsidR="00603CB6" w:rsidRPr="00BA4C30">
        <w:rPr>
          <w:highlight w:val="white"/>
        </w:rPr>
        <w:t xml:space="preserve">подползают </w:t>
      </w:r>
      <w:r w:rsidR="00BA4C30" w:rsidRPr="00BA4C30">
        <w:rPr>
          <w:highlight w:val="white"/>
        </w:rPr>
        <w:t>к Андрею, они</w:t>
      </w:r>
      <w:r w:rsidR="00603CB6" w:rsidRPr="00BA4C30">
        <w:rPr>
          <w:highlight w:val="white"/>
        </w:rPr>
        <w:t xml:space="preserve"> обнимаются</w:t>
      </w:r>
      <w:r w:rsidRPr="00BA4C30">
        <w:rPr>
          <w:highlight w:val="white"/>
        </w:rPr>
        <w:t>.</w:t>
      </w:r>
    </w:p>
    <w:p w:rsidR="00264586" w:rsidRPr="007B5CC2" w:rsidRDefault="00264586" w:rsidP="00264586">
      <w:pPr>
        <w:pStyle w:val="a3"/>
        <w:rPr>
          <w:b/>
          <w:highlight w:val="white"/>
        </w:rPr>
      </w:pPr>
    </w:p>
    <w:p w:rsidR="000954AE" w:rsidRPr="00BA4C30" w:rsidRDefault="000954AE" w:rsidP="000954AE">
      <w:pPr>
        <w:pStyle w:val="a4"/>
        <w:rPr>
          <w:highlight w:val="white"/>
        </w:rPr>
      </w:pPr>
      <w:r w:rsidRPr="00BA4C30">
        <w:rPr>
          <w:highlight w:val="white"/>
        </w:rPr>
        <w:t>ИНТ. офис джамала - день</w:t>
      </w:r>
    </w:p>
    <w:p w:rsidR="000954AE" w:rsidRPr="00BA4C30" w:rsidRDefault="000954AE" w:rsidP="000954AE">
      <w:pPr>
        <w:pStyle w:val="a3"/>
        <w:rPr>
          <w:highlight w:val="white"/>
        </w:rPr>
      </w:pPr>
    </w:p>
    <w:p w:rsidR="000954AE" w:rsidRPr="00BA4C30" w:rsidRDefault="000954AE" w:rsidP="000954AE">
      <w:pPr>
        <w:pStyle w:val="a3"/>
        <w:rPr>
          <w:highlight w:val="white"/>
        </w:rPr>
      </w:pPr>
      <w:r w:rsidRPr="00BA4C30">
        <w:rPr>
          <w:highlight w:val="white"/>
        </w:rPr>
        <w:t>Циркуль сидит привязанный к стулу.</w:t>
      </w:r>
      <w:r w:rsidR="006D751E">
        <w:rPr>
          <w:highlight w:val="white"/>
        </w:rPr>
        <w:t xml:space="preserve"> </w:t>
      </w:r>
      <w:r w:rsidRPr="00BA4C30">
        <w:rPr>
          <w:highlight w:val="white"/>
        </w:rPr>
        <w:t>С внешней стороны выламыва</w:t>
      </w:r>
      <w:r w:rsidR="00B27234" w:rsidRPr="00BA4C30">
        <w:rPr>
          <w:highlight w:val="white"/>
        </w:rPr>
        <w:t>ю</w:t>
      </w:r>
      <w:r w:rsidRPr="00BA4C30">
        <w:rPr>
          <w:highlight w:val="white"/>
        </w:rPr>
        <w:t>т дверь.</w:t>
      </w:r>
    </w:p>
    <w:p w:rsidR="000954AE" w:rsidRPr="00BA4C30" w:rsidRDefault="000954AE" w:rsidP="000954AE">
      <w:pPr>
        <w:pStyle w:val="a3"/>
        <w:rPr>
          <w:highlight w:val="white"/>
        </w:rPr>
      </w:pPr>
    </w:p>
    <w:p w:rsidR="000954AE" w:rsidRPr="00BA4C30" w:rsidRDefault="000954AE" w:rsidP="000954AE">
      <w:pPr>
        <w:pStyle w:val="a3"/>
        <w:rPr>
          <w:highlight w:val="white"/>
        </w:rPr>
      </w:pPr>
      <w:r w:rsidRPr="00BA4C30">
        <w:rPr>
          <w:highlight w:val="white"/>
        </w:rPr>
        <w:t xml:space="preserve">В комнату входит Руслан и </w:t>
      </w:r>
      <w:r w:rsidR="00BA4C30" w:rsidRPr="00BA4C30">
        <w:rPr>
          <w:highlight w:val="white"/>
        </w:rPr>
        <w:t>ещё несколько человек</w:t>
      </w:r>
      <w:r w:rsidRPr="00BA4C30">
        <w:rPr>
          <w:highlight w:val="white"/>
        </w:rPr>
        <w:t>.</w:t>
      </w:r>
    </w:p>
    <w:p w:rsidR="000954AE" w:rsidRPr="00BA4C30" w:rsidRDefault="000954AE" w:rsidP="000954AE">
      <w:pPr>
        <w:pStyle w:val="a3"/>
        <w:rPr>
          <w:highlight w:val="white"/>
        </w:rPr>
      </w:pPr>
    </w:p>
    <w:p w:rsidR="000954AE" w:rsidRPr="00BA4C30" w:rsidRDefault="000954AE" w:rsidP="000954AE">
      <w:pPr>
        <w:pStyle w:val="a3"/>
        <w:rPr>
          <w:highlight w:val="white"/>
        </w:rPr>
      </w:pPr>
      <w:r w:rsidRPr="00BA4C30">
        <w:rPr>
          <w:highlight w:val="white"/>
        </w:rPr>
        <w:t>Руслан отвязывает Циркуля, тот улыбается и рад</w:t>
      </w:r>
      <w:r w:rsidR="00BA4C30" w:rsidRPr="00BA4C30">
        <w:rPr>
          <w:highlight w:val="white"/>
        </w:rPr>
        <w:t>уется этому</w:t>
      </w:r>
      <w:r w:rsidRPr="00BA4C30">
        <w:rPr>
          <w:highlight w:val="white"/>
        </w:rPr>
        <w:t>, что-то бормочет.</w:t>
      </w:r>
    </w:p>
    <w:p w:rsidR="000954AE" w:rsidRPr="00BA4C30" w:rsidRDefault="000954AE" w:rsidP="000954AE">
      <w:pPr>
        <w:pStyle w:val="a3"/>
        <w:rPr>
          <w:highlight w:val="white"/>
        </w:rPr>
      </w:pPr>
    </w:p>
    <w:p w:rsidR="000954AE" w:rsidRPr="00BA4C30" w:rsidRDefault="000954AE" w:rsidP="000954AE">
      <w:pPr>
        <w:pStyle w:val="a3"/>
        <w:rPr>
          <w:highlight w:val="white"/>
        </w:rPr>
      </w:pPr>
      <w:r w:rsidRPr="00BA4C30">
        <w:rPr>
          <w:highlight w:val="white"/>
        </w:rPr>
        <w:t>Руслан надевает на Циркуля наручники.</w:t>
      </w:r>
    </w:p>
    <w:p w:rsidR="00BA4C30" w:rsidRPr="00BA4C30" w:rsidRDefault="00BA4C30" w:rsidP="000954AE">
      <w:pPr>
        <w:pStyle w:val="a3"/>
        <w:rPr>
          <w:highlight w:val="white"/>
        </w:rPr>
      </w:pPr>
    </w:p>
    <w:p w:rsidR="000954AE" w:rsidRPr="00BA4C30" w:rsidRDefault="000954AE" w:rsidP="000954AE">
      <w:pPr>
        <w:pStyle w:val="a3"/>
        <w:rPr>
          <w:highlight w:val="white"/>
        </w:rPr>
      </w:pPr>
      <w:r w:rsidRPr="00BA4C30">
        <w:rPr>
          <w:highlight w:val="white"/>
        </w:rPr>
        <w:t>ИНТ. СКЛАД - ДЕНЬ</w:t>
      </w:r>
    </w:p>
    <w:p w:rsidR="000954AE" w:rsidRPr="00BA4C30" w:rsidRDefault="000954AE" w:rsidP="000954AE">
      <w:pPr>
        <w:pStyle w:val="a3"/>
        <w:rPr>
          <w:highlight w:val="white"/>
        </w:rPr>
      </w:pPr>
    </w:p>
    <w:p w:rsidR="000954AE" w:rsidRPr="00BA4C30" w:rsidRDefault="000954AE" w:rsidP="000954AE">
      <w:pPr>
        <w:pStyle w:val="a3"/>
        <w:rPr>
          <w:highlight w:val="white"/>
        </w:rPr>
      </w:pPr>
      <w:r w:rsidRPr="00BA4C30">
        <w:rPr>
          <w:highlight w:val="white"/>
        </w:rPr>
        <w:t>Камила ходит по складу.</w:t>
      </w:r>
      <w:r w:rsidR="006D751E">
        <w:rPr>
          <w:highlight w:val="white"/>
        </w:rPr>
        <w:t xml:space="preserve"> </w:t>
      </w:r>
      <w:r w:rsidRPr="00BA4C30">
        <w:rPr>
          <w:highlight w:val="white"/>
        </w:rPr>
        <w:t>Рядом с ней с блокнотом в руках ходит мужчина в складской спецодежде.</w:t>
      </w:r>
    </w:p>
    <w:p w:rsidR="000954AE" w:rsidRPr="00BA4C30" w:rsidRDefault="000954AE" w:rsidP="000954AE">
      <w:pPr>
        <w:pStyle w:val="a3"/>
        <w:rPr>
          <w:highlight w:val="white"/>
        </w:rPr>
      </w:pPr>
    </w:p>
    <w:p w:rsidR="000954AE" w:rsidRPr="00BA4C30" w:rsidRDefault="004A3AB1" w:rsidP="000954AE">
      <w:pPr>
        <w:pStyle w:val="a6"/>
        <w:rPr>
          <w:highlight w:val="white"/>
        </w:rPr>
      </w:pPr>
      <w:r w:rsidRPr="00BA4C30">
        <w:rPr>
          <w:highlight w:val="white"/>
        </w:rPr>
        <w:t>камила</w:t>
      </w:r>
    </w:p>
    <w:p w:rsidR="000954AE" w:rsidRPr="00BA4C30" w:rsidRDefault="000954AE" w:rsidP="000954AE">
      <w:pPr>
        <w:pStyle w:val="a7"/>
        <w:rPr>
          <w:highlight w:val="white"/>
        </w:rPr>
      </w:pPr>
      <w:r w:rsidRPr="00BA4C30">
        <w:rPr>
          <w:highlight w:val="white"/>
        </w:rPr>
        <w:t>(</w:t>
      </w:r>
      <w:r w:rsidR="00720585" w:rsidRPr="00BA4C30">
        <w:rPr>
          <w:highlight w:val="white"/>
        </w:rPr>
        <w:t>показывая рукой на верхние ряды</w:t>
      </w:r>
      <w:r w:rsidRPr="00BA4C30">
        <w:rPr>
          <w:highlight w:val="white"/>
        </w:rPr>
        <w:t>)</w:t>
      </w:r>
    </w:p>
    <w:p w:rsidR="000954AE" w:rsidRPr="00BA4C30" w:rsidRDefault="00720585" w:rsidP="000954AE">
      <w:pPr>
        <w:pStyle w:val="a5"/>
        <w:rPr>
          <w:highlight w:val="white"/>
        </w:rPr>
      </w:pPr>
      <w:r w:rsidRPr="00BA4C30">
        <w:rPr>
          <w:highlight w:val="white"/>
        </w:rPr>
        <w:t>Не надо товар там держать пока, нет такой заполненности ещё.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BA4C30" w:rsidRDefault="00720585" w:rsidP="000954AE">
      <w:pPr>
        <w:pStyle w:val="a3"/>
        <w:rPr>
          <w:highlight w:val="white"/>
        </w:rPr>
      </w:pPr>
      <w:r w:rsidRPr="00BA4C30">
        <w:rPr>
          <w:highlight w:val="white"/>
        </w:rPr>
        <w:t>В помещение входит Руслан с операми.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BA4C30" w:rsidRDefault="00720585" w:rsidP="000954AE">
      <w:pPr>
        <w:pStyle w:val="a6"/>
        <w:rPr>
          <w:highlight w:val="white"/>
        </w:rPr>
      </w:pPr>
      <w:r w:rsidRPr="00BA4C30">
        <w:rPr>
          <w:highlight w:val="white"/>
        </w:rPr>
        <w:t>камила</w:t>
      </w:r>
    </w:p>
    <w:p w:rsidR="000954AE" w:rsidRPr="00BA4C30" w:rsidRDefault="00720585" w:rsidP="000954AE">
      <w:pPr>
        <w:pStyle w:val="a5"/>
        <w:rPr>
          <w:highlight w:val="white"/>
        </w:rPr>
      </w:pPr>
      <w:r w:rsidRPr="00BA4C30">
        <w:rPr>
          <w:highlight w:val="white"/>
        </w:rPr>
        <w:t>О! Русланчик привет.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BA4C30" w:rsidRDefault="00720585" w:rsidP="000954AE">
      <w:pPr>
        <w:pStyle w:val="a6"/>
        <w:rPr>
          <w:highlight w:val="white"/>
        </w:rPr>
      </w:pPr>
      <w:r w:rsidRPr="00BA4C30">
        <w:rPr>
          <w:highlight w:val="white"/>
        </w:rPr>
        <w:t>руслан</w:t>
      </w:r>
    </w:p>
    <w:p w:rsidR="000954AE" w:rsidRPr="00BA4C30" w:rsidRDefault="000954AE" w:rsidP="000954AE">
      <w:pPr>
        <w:pStyle w:val="a7"/>
        <w:rPr>
          <w:highlight w:val="white"/>
        </w:rPr>
      </w:pPr>
      <w:r w:rsidRPr="00BA4C30">
        <w:rPr>
          <w:highlight w:val="white"/>
        </w:rPr>
        <w:t>(</w:t>
      </w:r>
      <w:r w:rsidR="00720585" w:rsidRPr="00BA4C30">
        <w:rPr>
          <w:highlight w:val="white"/>
        </w:rPr>
        <w:t>доставая наручники</w:t>
      </w:r>
      <w:r w:rsidRPr="00BA4C30">
        <w:rPr>
          <w:highlight w:val="white"/>
        </w:rPr>
        <w:t>)</w:t>
      </w:r>
    </w:p>
    <w:p w:rsidR="000954AE" w:rsidRPr="00BA4C30" w:rsidRDefault="00720585" w:rsidP="000954AE">
      <w:pPr>
        <w:pStyle w:val="a5"/>
        <w:rPr>
          <w:highlight w:val="white"/>
        </w:rPr>
      </w:pPr>
      <w:r w:rsidRPr="00BA4C30">
        <w:rPr>
          <w:highlight w:val="white"/>
        </w:rPr>
        <w:t>Руки вперёд.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BA4C30" w:rsidRDefault="00720585" w:rsidP="000954AE">
      <w:pPr>
        <w:pStyle w:val="a3"/>
        <w:rPr>
          <w:highlight w:val="white"/>
        </w:rPr>
      </w:pPr>
      <w:r w:rsidRPr="00BA4C30">
        <w:rPr>
          <w:highlight w:val="white"/>
        </w:rPr>
        <w:t>Камила ошарашенная садится на коробки.</w:t>
      </w:r>
    </w:p>
    <w:p w:rsidR="000954AE" w:rsidRPr="00BA4C30" w:rsidRDefault="000954AE" w:rsidP="000954AE">
      <w:pPr>
        <w:pStyle w:val="a6"/>
        <w:rPr>
          <w:highlight w:val="white"/>
        </w:rPr>
      </w:pPr>
    </w:p>
    <w:p w:rsidR="000954AE" w:rsidRPr="00BA4C30" w:rsidRDefault="00720585" w:rsidP="000954AE">
      <w:pPr>
        <w:pStyle w:val="a6"/>
        <w:rPr>
          <w:highlight w:val="white"/>
        </w:rPr>
      </w:pPr>
      <w:r w:rsidRPr="00BA4C30">
        <w:rPr>
          <w:highlight w:val="white"/>
        </w:rPr>
        <w:t>камила</w:t>
      </w:r>
    </w:p>
    <w:p w:rsidR="000954AE" w:rsidRPr="00BA4C30" w:rsidRDefault="00720585" w:rsidP="00720585">
      <w:pPr>
        <w:pStyle w:val="a5"/>
        <w:rPr>
          <w:highlight w:val="white"/>
        </w:rPr>
      </w:pPr>
      <w:r w:rsidRPr="00BA4C30">
        <w:rPr>
          <w:highlight w:val="white"/>
        </w:rPr>
        <w:t>Ты что Ру</w:t>
      </w:r>
      <w:r w:rsidR="004A3AB1" w:rsidRPr="00BA4C30">
        <w:rPr>
          <w:highlight w:val="white"/>
        </w:rPr>
        <w:t>с</w:t>
      </w:r>
      <w:r w:rsidR="006D751E">
        <w:rPr>
          <w:highlight w:val="white"/>
        </w:rPr>
        <w:t>?</w:t>
      </w:r>
    </w:p>
    <w:p w:rsidR="000954AE" w:rsidRPr="00BA4C30" w:rsidRDefault="000954AE" w:rsidP="000954AE">
      <w:pPr>
        <w:pStyle w:val="a7"/>
        <w:rPr>
          <w:highlight w:val="white"/>
        </w:rPr>
      </w:pPr>
      <w:r w:rsidRPr="00BA4C30">
        <w:rPr>
          <w:highlight w:val="white"/>
        </w:rPr>
        <w:t>(</w:t>
      </w:r>
      <w:r w:rsidR="00BA4C30" w:rsidRPr="00BA4C30">
        <w:rPr>
          <w:highlight w:val="white"/>
        </w:rPr>
        <w:t>Руслан надевает на неё наручники</w:t>
      </w:r>
      <w:r w:rsidRPr="00BA4C30">
        <w:rPr>
          <w:highlight w:val="white"/>
        </w:rPr>
        <w:t>)</w:t>
      </w:r>
    </w:p>
    <w:p w:rsidR="000954AE" w:rsidRPr="00BA4C30" w:rsidRDefault="004A3AB1" w:rsidP="000954AE">
      <w:pPr>
        <w:pStyle w:val="a5"/>
        <w:rPr>
          <w:highlight w:val="white"/>
        </w:rPr>
      </w:pPr>
      <w:r w:rsidRPr="00BA4C30">
        <w:rPr>
          <w:highlight w:val="white"/>
        </w:rPr>
        <w:t>Да</w:t>
      </w:r>
      <w:r w:rsidR="00720585" w:rsidRPr="00BA4C30">
        <w:rPr>
          <w:highlight w:val="white"/>
        </w:rPr>
        <w:t xml:space="preserve"> за что?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BA4C30" w:rsidRDefault="00720585" w:rsidP="000954AE">
      <w:pPr>
        <w:pStyle w:val="a6"/>
        <w:rPr>
          <w:highlight w:val="white"/>
        </w:rPr>
      </w:pPr>
      <w:r w:rsidRPr="00BA4C30">
        <w:rPr>
          <w:highlight w:val="white"/>
        </w:rPr>
        <w:t>руслан</w:t>
      </w:r>
    </w:p>
    <w:p w:rsidR="000954AE" w:rsidRPr="00BA4C30" w:rsidRDefault="007B5CC2" w:rsidP="000954AE">
      <w:pPr>
        <w:pStyle w:val="a5"/>
        <w:rPr>
          <w:highlight w:val="white"/>
        </w:rPr>
      </w:pPr>
      <w:r w:rsidRPr="00BA4C30">
        <w:rPr>
          <w:highlight w:val="white"/>
        </w:rPr>
        <w:t>В</w:t>
      </w:r>
      <w:r w:rsidR="00720585" w:rsidRPr="00BA4C30">
        <w:rPr>
          <w:highlight w:val="white"/>
        </w:rPr>
        <w:t xml:space="preserve"> отделении </w:t>
      </w:r>
      <w:r w:rsidR="00BA4C30" w:rsidRPr="00BA4C30">
        <w:rPr>
          <w:highlight w:val="white"/>
        </w:rPr>
        <w:t>узнаешь</w:t>
      </w:r>
      <w:r w:rsidR="00720585" w:rsidRPr="00BA4C30">
        <w:rPr>
          <w:highlight w:val="white"/>
        </w:rPr>
        <w:t xml:space="preserve">. </w:t>
      </w:r>
    </w:p>
    <w:p w:rsidR="00B27234" w:rsidRPr="00BA4C30" w:rsidRDefault="00B27234" w:rsidP="000954AE">
      <w:pPr>
        <w:pStyle w:val="a5"/>
        <w:rPr>
          <w:highlight w:val="white"/>
        </w:rPr>
      </w:pPr>
    </w:p>
    <w:p w:rsidR="000954AE" w:rsidRPr="00BA4C30" w:rsidRDefault="00720585" w:rsidP="000954AE">
      <w:pPr>
        <w:pStyle w:val="a3"/>
        <w:rPr>
          <w:highlight w:val="white"/>
        </w:rPr>
      </w:pPr>
      <w:r w:rsidRPr="00BA4C30">
        <w:rPr>
          <w:highlight w:val="white"/>
        </w:rPr>
        <w:t>Опера в этот мо</w:t>
      </w:r>
      <w:r w:rsidR="00B27234" w:rsidRPr="00BA4C30">
        <w:rPr>
          <w:highlight w:val="white"/>
        </w:rPr>
        <w:t>м</w:t>
      </w:r>
      <w:r w:rsidRPr="00BA4C30">
        <w:rPr>
          <w:highlight w:val="white"/>
        </w:rPr>
        <w:t>ент надевают наручники на мужчину в спецодежде.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BA4C30" w:rsidRDefault="00720585" w:rsidP="000954AE">
      <w:pPr>
        <w:pStyle w:val="a3"/>
        <w:rPr>
          <w:highlight w:val="white"/>
        </w:rPr>
      </w:pPr>
      <w:r w:rsidRPr="00BA4C30">
        <w:rPr>
          <w:highlight w:val="white"/>
        </w:rPr>
        <w:t>ИНТ. РЕСТОРАН – ТУАЛЕТ - ВЕЧЕР</w:t>
      </w:r>
    </w:p>
    <w:p w:rsidR="000954AE" w:rsidRPr="00BA4C30" w:rsidRDefault="000954AE" w:rsidP="000954AE">
      <w:pPr>
        <w:pStyle w:val="a3"/>
        <w:rPr>
          <w:highlight w:val="white"/>
        </w:rPr>
      </w:pPr>
    </w:p>
    <w:p w:rsidR="000954AE" w:rsidRPr="00BA4C30" w:rsidRDefault="00720585" w:rsidP="000954AE">
      <w:pPr>
        <w:pStyle w:val="a3"/>
        <w:rPr>
          <w:highlight w:val="white"/>
        </w:rPr>
      </w:pPr>
      <w:r w:rsidRPr="00BA4C30">
        <w:rPr>
          <w:highlight w:val="white"/>
        </w:rPr>
        <w:t>Из кабинки туалета выходит Руслан поправляет ремень на джинсах.</w:t>
      </w:r>
    </w:p>
    <w:p w:rsidR="00720585" w:rsidRPr="00BA4C30" w:rsidRDefault="00720585" w:rsidP="000954AE">
      <w:pPr>
        <w:pStyle w:val="a3"/>
        <w:rPr>
          <w:highlight w:val="white"/>
        </w:rPr>
      </w:pPr>
    </w:p>
    <w:p w:rsidR="00720585" w:rsidRPr="00BA4C30" w:rsidRDefault="00720585" w:rsidP="000954AE">
      <w:pPr>
        <w:pStyle w:val="a3"/>
        <w:rPr>
          <w:highlight w:val="white"/>
        </w:rPr>
      </w:pPr>
      <w:r w:rsidRPr="00BA4C30">
        <w:rPr>
          <w:highlight w:val="white"/>
        </w:rPr>
        <w:t>Через несколько секунд оттуда выходит взъерошенная Камила.</w:t>
      </w:r>
    </w:p>
    <w:p w:rsidR="000954AE" w:rsidRPr="007B5CC2" w:rsidRDefault="000954AE" w:rsidP="000954AE">
      <w:pPr>
        <w:pStyle w:val="a3"/>
        <w:rPr>
          <w:b/>
          <w:highlight w:val="white"/>
        </w:rPr>
      </w:pPr>
      <w:r w:rsidRPr="007B5CC2">
        <w:rPr>
          <w:b/>
          <w:highlight w:val="white"/>
        </w:rPr>
        <w:t xml:space="preserve"> </w:t>
      </w:r>
    </w:p>
    <w:p w:rsidR="000954AE" w:rsidRPr="00BA4C30" w:rsidRDefault="00B27234" w:rsidP="000954AE">
      <w:pPr>
        <w:pStyle w:val="a4"/>
        <w:rPr>
          <w:highlight w:val="white"/>
        </w:rPr>
      </w:pPr>
      <w:r w:rsidRPr="00BA4C30">
        <w:rPr>
          <w:highlight w:val="white"/>
        </w:rPr>
        <w:t>на</w:t>
      </w:r>
      <w:r w:rsidR="000954AE" w:rsidRPr="00BA4C30">
        <w:rPr>
          <w:highlight w:val="white"/>
        </w:rPr>
        <w:t xml:space="preserve">Т. </w:t>
      </w:r>
      <w:r w:rsidRPr="00BA4C30">
        <w:rPr>
          <w:highlight w:val="white"/>
        </w:rPr>
        <w:t xml:space="preserve"> около ресторана - день</w:t>
      </w:r>
    </w:p>
    <w:p w:rsidR="000954AE" w:rsidRPr="00BA4C30" w:rsidRDefault="000954AE" w:rsidP="000954AE">
      <w:pPr>
        <w:pStyle w:val="a3"/>
        <w:rPr>
          <w:highlight w:val="white"/>
        </w:rPr>
      </w:pPr>
    </w:p>
    <w:p w:rsidR="000954AE" w:rsidRPr="00BA4C30" w:rsidRDefault="00B27234" w:rsidP="000954AE">
      <w:pPr>
        <w:pStyle w:val="a3"/>
        <w:rPr>
          <w:highlight w:val="white"/>
        </w:rPr>
      </w:pPr>
      <w:r w:rsidRPr="00BA4C30">
        <w:rPr>
          <w:highlight w:val="white"/>
        </w:rPr>
        <w:t>Около ресторана останавливается машина Андрея. Он выходит из неё, опираясь на палочку.</w:t>
      </w:r>
    </w:p>
    <w:p w:rsidR="00B27234" w:rsidRPr="00BA4C30" w:rsidRDefault="00B27234" w:rsidP="000954AE">
      <w:pPr>
        <w:pStyle w:val="a3"/>
        <w:rPr>
          <w:highlight w:val="white"/>
        </w:rPr>
      </w:pPr>
    </w:p>
    <w:p w:rsidR="00B27234" w:rsidRPr="00BA4C30" w:rsidRDefault="00B27234" w:rsidP="000954AE">
      <w:pPr>
        <w:pStyle w:val="a3"/>
        <w:rPr>
          <w:highlight w:val="white"/>
        </w:rPr>
      </w:pPr>
      <w:r w:rsidRPr="00BA4C30">
        <w:rPr>
          <w:highlight w:val="white"/>
        </w:rPr>
        <w:t>В  машине сидят Ольга и дочка.</w:t>
      </w:r>
    </w:p>
    <w:p w:rsidR="000954AE" w:rsidRPr="00BA4C30" w:rsidRDefault="000954AE" w:rsidP="000954AE">
      <w:pPr>
        <w:pStyle w:val="a3"/>
        <w:rPr>
          <w:highlight w:val="white"/>
        </w:rPr>
      </w:pPr>
    </w:p>
    <w:p w:rsidR="000954AE" w:rsidRPr="00BA4C30" w:rsidRDefault="00B27234" w:rsidP="000954AE">
      <w:pPr>
        <w:pStyle w:val="a6"/>
        <w:rPr>
          <w:highlight w:val="white"/>
        </w:rPr>
      </w:pPr>
      <w:r w:rsidRPr="00BA4C30">
        <w:rPr>
          <w:highlight w:val="white"/>
        </w:rPr>
        <w:t>ольга</w:t>
      </w:r>
    </w:p>
    <w:p w:rsidR="000954AE" w:rsidRPr="00BA4C30" w:rsidRDefault="00B27234" w:rsidP="000954AE">
      <w:pPr>
        <w:pStyle w:val="a5"/>
        <w:rPr>
          <w:highlight w:val="white"/>
        </w:rPr>
      </w:pPr>
      <w:r w:rsidRPr="00BA4C30">
        <w:rPr>
          <w:highlight w:val="white"/>
        </w:rPr>
        <w:t xml:space="preserve">Андрюш постарайся недолго. Репетиция сегодня </w:t>
      </w:r>
      <w:r w:rsidR="00BA4C30" w:rsidRPr="00BA4C30">
        <w:rPr>
          <w:highlight w:val="white"/>
        </w:rPr>
        <w:t xml:space="preserve">у Ксюши </w:t>
      </w:r>
      <w:r w:rsidRPr="00BA4C30">
        <w:rPr>
          <w:highlight w:val="white"/>
        </w:rPr>
        <w:t>важная.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BA4C30" w:rsidRDefault="00B27234" w:rsidP="000954AE">
      <w:pPr>
        <w:pStyle w:val="a6"/>
        <w:rPr>
          <w:highlight w:val="white"/>
        </w:rPr>
      </w:pPr>
      <w:r w:rsidRPr="00BA4C30">
        <w:rPr>
          <w:highlight w:val="white"/>
        </w:rPr>
        <w:t>андрей</w:t>
      </w:r>
    </w:p>
    <w:p w:rsidR="000954AE" w:rsidRPr="00BA4C30" w:rsidRDefault="00B27234" w:rsidP="000954AE">
      <w:pPr>
        <w:pStyle w:val="a5"/>
        <w:rPr>
          <w:highlight w:val="white"/>
        </w:rPr>
      </w:pPr>
      <w:r w:rsidRPr="00BA4C30">
        <w:rPr>
          <w:highlight w:val="white"/>
        </w:rPr>
        <w:t>Да думаю бумаги подписать 15 минут.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BA4C30" w:rsidRDefault="00B27234" w:rsidP="00B27234">
      <w:pPr>
        <w:pStyle w:val="a5"/>
        <w:ind w:left="0"/>
        <w:rPr>
          <w:highlight w:val="white"/>
        </w:rPr>
      </w:pPr>
      <w:r w:rsidRPr="00BA4C30">
        <w:rPr>
          <w:highlight w:val="white"/>
        </w:rPr>
        <w:t>Андрей заходит в ресторан.</w:t>
      </w:r>
    </w:p>
    <w:p w:rsidR="00B27234" w:rsidRPr="00BA4C30" w:rsidRDefault="00B27234" w:rsidP="00B27234">
      <w:pPr>
        <w:pStyle w:val="a5"/>
        <w:ind w:left="0"/>
        <w:rPr>
          <w:highlight w:val="white"/>
        </w:rPr>
      </w:pPr>
    </w:p>
    <w:p w:rsidR="000954AE" w:rsidRPr="00BA4C30" w:rsidRDefault="00B27234" w:rsidP="000954AE">
      <w:pPr>
        <w:pStyle w:val="a3"/>
        <w:rPr>
          <w:highlight w:val="white"/>
        </w:rPr>
      </w:pPr>
      <w:r w:rsidRPr="00BA4C30">
        <w:rPr>
          <w:highlight w:val="white"/>
        </w:rPr>
        <w:t>ИНТ. РЕСТОРАН - ДЕНЬ</w:t>
      </w:r>
    </w:p>
    <w:p w:rsidR="000954AE" w:rsidRPr="00BA4C30" w:rsidRDefault="000954AE" w:rsidP="000954AE">
      <w:pPr>
        <w:rPr>
          <w:highlight w:val="white"/>
        </w:rPr>
      </w:pPr>
    </w:p>
    <w:p w:rsidR="000954AE" w:rsidRPr="00BA4C30" w:rsidRDefault="00B27234" w:rsidP="000954AE">
      <w:pPr>
        <w:pStyle w:val="a3"/>
        <w:rPr>
          <w:highlight w:val="white"/>
        </w:rPr>
      </w:pPr>
      <w:r w:rsidRPr="00BA4C30">
        <w:rPr>
          <w:highlight w:val="white"/>
        </w:rPr>
        <w:t>За столиком сидит Бадри.</w:t>
      </w:r>
    </w:p>
    <w:p w:rsidR="000954AE" w:rsidRPr="00BA4C30" w:rsidRDefault="000954AE" w:rsidP="000954AE">
      <w:pPr>
        <w:pStyle w:val="a3"/>
        <w:rPr>
          <w:highlight w:val="white"/>
        </w:rPr>
      </w:pPr>
    </w:p>
    <w:p w:rsidR="000954AE" w:rsidRPr="00BA4C30" w:rsidRDefault="00B27234" w:rsidP="000954AE">
      <w:pPr>
        <w:pStyle w:val="a3"/>
        <w:rPr>
          <w:highlight w:val="white"/>
        </w:rPr>
      </w:pPr>
      <w:r w:rsidRPr="00BA4C30">
        <w:rPr>
          <w:highlight w:val="white"/>
        </w:rPr>
        <w:t>Андрей подсаживается за столик и здоровается с ним за руку.</w:t>
      </w:r>
    </w:p>
    <w:p w:rsidR="000954AE" w:rsidRPr="00BA4C30" w:rsidRDefault="000954AE" w:rsidP="000954AE">
      <w:pPr>
        <w:pStyle w:val="a3"/>
        <w:rPr>
          <w:highlight w:val="white"/>
        </w:rPr>
      </w:pPr>
      <w:r w:rsidRPr="00BA4C30">
        <w:rPr>
          <w:highlight w:val="white"/>
        </w:rPr>
        <w:t xml:space="preserve"> </w:t>
      </w:r>
    </w:p>
    <w:p w:rsidR="000954AE" w:rsidRPr="00BA4C30" w:rsidRDefault="00B27234" w:rsidP="000954AE">
      <w:pPr>
        <w:pStyle w:val="a6"/>
        <w:rPr>
          <w:highlight w:val="white"/>
        </w:rPr>
      </w:pPr>
      <w:r w:rsidRPr="00BA4C30">
        <w:rPr>
          <w:highlight w:val="white"/>
        </w:rPr>
        <w:t>бадри</w:t>
      </w:r>
    </w:p>
    <w:p w:rsidR="000954AE" w:rsidRPr="00BA4C30" w:rsidRDefault="00B27234" w:rsidP="000954AE">
      <w:pPr>
        <w:pStyle w:val="a5"/>
        <w:rPr>
          <w:highlight w:val="white"/>
        </w:rPr>
      </w:pPr>
      <w:r w:rsidRPr="00BA4C30">
        <w:rPr>
          <w:highlight w:val="white"/>
        </w:rPr>
        <w:t>Здорово!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BA4C30" w:rsidRDefault="00B27234" w:rsidP="000954AE">
      <w:pPr>
        <w:pStyle w:val="a6"/>
        <w:rPr>
          <w:highlight w:val="white"/>
        </w:rPr>
      </w:pPr>
      <w:r w:rsidRPr="00BA4C30">
        <w:rPr>
          <w:highlight w:val="white"/>
        </w:rPr>
        <w:t>андрей</w:t>
      </w:r>
    </w:p>
    <w:p w:rsidR="000954AE" w:rsidRPr="00BA4C30" w:rsidRDefault="00B27234" w:rsidP="000954AE">
      <w:pPr>
        <w:pStyle w:val="a5"/>
        <w:rPr>
          <w:highlight w:val="white"/>
        </w:rPr>
      </w:pPr>
      <w:r w:rsidRPr="00BA4C30">
        <w:rPr>
          <w:highlight w:val="white"/>
        </w:rPr>
        <w:t>Здорово здорово.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BA4C30" w:rsidRDefault="00B27234" w:rsidP="000954AE">
      <w:pPr>
        <w:pStyle w:val="a6"/>
        <w:rPr>
          <w:highlight w:val="white"/>
        </w:rPr>
      </w:pPr>
      <w:r w:rsidRPr="00BA4C30">
        <w:rPr>
          <w:highlight w:val="white"/>
        </w:rPr>
        <w:t>бадри</w:t>
      </w:r>
    </w:p>
    <w:p w:rsidR="000954AE" w:rsidRPr="00BA4C30" w:rsidRDefault="00B27234" w:rsidP="000954AE">
      <w:pPr>
        <w:pStyle w:val="a5"/>
        <w:rPr>
          <w:highlight w:val="white"/>
        </w:rPr>
      </w:pPr>
      <w:r w:rsidRPr="00BA4C30">
        <w:rPr>
          <w:highlight w:val="white"/>
        </w:rPr>
        <w:t>Выпьем что-нибудь?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BA4C30" w:rsidRDefault="00B27234" w:rsidP="000954AE">
      <w:pPr>
        <w:pStyle w:val="a6"/>
        <w:rPr>
          <w:highlight w:val="white"/>
        </w:rPr>
      </w:pPr>
      <w:r w:rsidRPr="00BA4C30">
        <w:rPr>
          <w:highlight w:val="white"/>
        </w:rPr>
        <w:t>андрей</w:t>
      </w:r>
    </w:p>
    <w:p w:rsidR="000954AE" w:rsidRPr="00BA4C30" w:rsidRDefault="00B27234" w:rsidP="000954AE">
      <w:pPr>
        <w:pStyle w:val="a5"/>
        <w:rPr>
          <w:highlight w:val="white"/>
        </w:rPr>
      </w:pPr>
      <w:r w:rsidRPr="00BA4C30">
        <w:rPr>
          <w:highlight w:val="white"/>
        </w:rPr>
        <w:t>За разрыв арендного соглашения? Или за будущее детского бокса? Издеваешься</w:t>
      </w:r>
      <w:r w:rsidR="007B5CC2" w:rsidRPr="00BA4C30">
        <w:rPr>
          <w:highlight w:val="white"/>
        </w:rPr>
        <w:t xml:space="preserve"> </w:t>
      </w:r>
      <w:r w:rsidR="00BA4C30" w:rsidRPr="00BA4C30">
        <w:rPr>
          <w:highlight w:val="white"/>
        </w:rPr>
        <w:t xml:space="preserve">что ли </w:t>
      </w:r>
      <w:r w:rsidR="007B5CC2" w:rsidRPr="00BA4C30">
        <w:rPr>
          <w:highlight w:val="white"/>
        </w:rPr>
        <w:t>Бадри</w:t>
      </w:r>
      <w:r w:rsidRPr="00BA4C30">
        <w:rPr>
          <w:highlight w:val="white"/>
        </w:rPr>
        <w:t>?</w:t>
      </w:r>
    </w:p>
    <w:p w:rsidR="00B27234" w:rsidRPr="00BA4C30" w:rsidRDefault="00B27234" w:rsidP="000954AE">
      <w:pPr>
        <w:pStyle w:val="a6"/>
        <w:rPr>
          <w:highlight w:val="white"/>
        </w:rPr>
      </w:pPr>
    </w:p>
    <w:p w:rsidR="000954AE" w:rsidRPr="00BA4C30" w:rsidRDefault="00B27234" w:rsidP="000954AE">
      <w:pPr>
        <w:pStyle w:val="a6"/>
        <w:rPr>
          <w:highlight w:val="white"/>
        </w:rPr>
      </w:pPr>
      <w:r w:rsidRPr="00BA4C30">
        <w:rPr>
          <w:highlight w:val="white"/>
        </w:rPr>
        <w:t>бадри</w:t>
      </w:r>
    </w:p>
    <w:p w:rsidR="000954AE" w:rsidRPr="00BA4C30" w:rsidRDefault="00B27234" w:rsidP="000954AE">
      <w:pPr>
        <w:pStyle w:val="a5"/>
        <w:rPr>
          <w:highlight w:val="white"/>
        </w:rPr>
      </w:pPr>
      <w:r w:rsidRPr="00BA4C30">
        <w:rPr>
          <w:highlight w:val="white"/>
        </w:rPr>
        <w:t>За друзей твоих. Таких друзей в жизни найти сложно.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BA4C30" w:rsidRDefault="00B27234" w:rsidP="000954AE">
      <w:pPr>
        <w:pStyle w:val="a6"/>
        <w:rPr>
          <w:highlight w:val="white"/>
        </w:rPr>
      </w:pPr>
      <w:r w:rsidRPr="00BA4C30">
        <w:rPr>
          <w:highlight w:val="white"/>
        </w:rPr>
        <w:t xml:space="preserve">андрей </w:t>
      </w:r>
    </w:p>
    <w:p w:rsidR="000954AE" w:rsidRPr="00BA4C30" w:rsidRDefault="00BA4C30" w:rsidP="000954AE">
      <w:pPr>
        <w:pStyle w:val="a5"/>
        <w:rPr>
          <w:highlight w:val="white"/>
        </w:rPr>
      </w:pPr>
      <w:r w:rsidRPr="00BA4C30">
        <w:rPr>
          <w:highlight w:val="white"/>
        </w:rPr>
        <w:t xml:space="preserve">Был тут у меня друг. </w:t>
      </w:r>
      <w:r w:rsidR="007B5CC2" w:rsidRPr="00BA4C30">
        <w:rPr>
          <w:highlight w:val="white"/>
        </w:rPr>
        <w:t>Умер</w:t>
      </w:r>
      <w:r w:rsidR="00B27234" w:rsidRPr="00BA4C30">
        <w:rPr>
          <w:highlight w:val="white"/>
        </w:rPr>
        <w:t xml:space="preserve"> он.</w:t>
      </w:r>
      <w:r w:rsidR="007B5CC2" w:rsidRPr="00BA4C30">
        <w:rPr>
          <w:highlight w:val="white"/>
        </w:rPr>
        <w:t xml:space="preserve"> </w:t>
      </w:r>
    </w:p>
    <w:p w:rsidR="00B27234" w:rsidRPr="00BA4C30" w:rsidRDefault="00B27234" w:rsidP="000954AE">
      <w:pPr>
        <w:pStyle w:val="a5"/>
        <w:rPr>
          <w:highlight w:val="white"/>
        </w:rPr>
      </w:pPr>
    </w:p>
    <w:p w:rsidR="00B27234" w:rsidRPr="00BA4C30" w:rsidRDefault="00B27234" w:rsidP="00B27234">
      <w:pPr>
        <w:pStyle w:val="a3"/>
        <w:rPr>
          <w:highlight w:val="white"/>
        </w:rPr>
      </w:pPr>
      <w:r w:rsidRPr="00BA4C30">
        <w:rPr>
          <w:highlight w:val="white"/>
        </w:rPr>
        <w:t>Бадри приходит смс, он читает её.</w:t>
      </w:r>
    </w:p>
    <w:p w:rsidR="00B27234" w:rsidRPr="00BA4C30" w:rsidRDefault="00B27234" w:rsidP="000954AE">
      <w:pPr>
        <w:pStyle w:val="a5"/>
        <w:rPr>
          <w:highlight w:val="white"/>
        </w:rPr>
      </w:pPr>
    </w:p>
    <w:p w:rsidR="000954AE" w:rsidRPr="00BA4C30" w:rsidRDefault="00B27234" w:rsidP="000954AE">
      <w:pPr>
        <w:pStyle w:val="a6"/>
        <w:rPr>
          <w:highlight w:val="white"/>
        </w:rPr>
      </w:pPr>
      <w:r w:rsidRPr="00BA4C30">
        <w:rPr>
          <w:highlight w:val="white"/>
        </w:rPr>
        <w:t>бадри</w:t>
      </w:r>
    </w:p>
    <w:p w:rsidR="000954AE" w:rsidRPr="00BA4C30" w:rsidRDefault="000954AE" w:rsidP="000954AE">
      <w:pPr>
        <w:pStyle w:val="a7"/>
        <w:rPr>
          <w:highlight w:val="white"/>
        </w:rPr>
      </w:pPr>
      <w:r w:rsidRPr="00BA4C30">
        <w:rPr>
          <w:highlight w:val="white"/>
        </w:rPr>
        <w:t>(</w:t>
      </w:r>
      <w:r w:rsidR="00B27234" w:rsidRPr="00BA4C30">
        <w:rPr>
          <w:highlight w:val="white"/>
        </w:rPr>
        <w:t>показывая рукой в окно</w:t>
      </w:r>
      <w:r w:rsidRPr="00BA4C30">
        <w:rPr>
          <w:highlight w:val="white"/>
        </w:rPr>
        <w:t>)</w:t>
      </w:r>
    </w:p>
    <w:p w:rsidR="000954AE" w:rsidRPr="00BA4C30" w:rsidRDefault="00B27234" w:rsidP="000954AE">
      <w:pPr>
        <w:pStyle w:val="a5"/>
        <w:rPr>
          <w:highlight w:val="white"/>
        </w:rPr>
      </w:pPr>
      <w:r w:rsidRPr="00BA4C30">
        <w:rPr>
          <w:highlight w:val="white"/>
        </w:rPr>
        <w:t>Друг</w:t>
      </w:r>
      <w:r w:rsidR="007B5CC2" w:rsidRPr="00BA4C30">
        <w:rPr>
          <w:highlight w:val="white"/>
        </w:rPr>
        <w:t>ой</w:t>
      </w:r>
      <w:r w:rsidRPr="00BA4C30">
        <w:rPr>
          <w:highlight w:val="white"/>
        </w:rPr>
        <w:t xml:space="preserve"> родил</w:t>
      </w:r>
      <w:r w:rsidR="007B5CC2" w:rsidRPr="00BA4C30">
        <w:rPr>
          <w:highlight w:val="white"/>
        </w:rPr>
        <w:t>ся</w:t>
      </w:r>
      <w:r w:rsidRPr="00BA4C30">
        <w:rPr>
          <w:highlight w:val="white"/>
        </w:rPr>
        <w:t>.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BA4C30" w:rsidRDefault="00B27234" w:rsidP="000954AE">
      <w:pPr>
        <w:pStyle w:val="a3"/>
        <w:rPr>
          <w:highlight w:val="white"/>
        </w:rPr>
      </w:pPr>
      <w:r w:rsidRPr="00BA4C30">
        <w:rPr>
          <w:highlight w:val="white"/>
        </w:rPr>
        <w:t>Андрей смотрит в окно.</w:t>
      </w:r>
    </w:p>
    <w:p w:rsidR="00B27234" w:rsidRPr="00BA4C30" w:rsidRDefault="00B27234" w:rsidP="000954AE">
      <w:pPr>
        <w:pStyle w:val="a3"/>
        <w:rPr>
          <w:highlight w:val="white"/>
        </w:rPr>
      </w:pPr>
    </w:p>
    <w:p w:rsidR="00B27234" w:rsidRPr="00BA4C30" w:rsidRDefault="00B27234" w:rsidP="000954AE">
      <w:pPr>
        <w:pStyle w:val="a3"/>
        <w:rPr>
          <w:highlight w:val="white"/>
        </w:rPr>
      </w:pPr>
      <w:r w:rsidRPr="00BA4C30">
        <w:rPr>
          <w:highlight w:val="white"/>
        </w:rPr>
        <w:t>НАТ. ОКОЛО ТРОТУАРА НАПРОТИВ ЭТОГО РЕСТОРАНА – ДЕНЬ</w:t>
      </w:r>
    </w:p>
    <w:p w:rsidR="00B27234" w:rsidRPr="00BA4C30" w:rsidRDefault="00B27234" w:rsidP="000954AE">
      <w:pPr>
        <w:pStyle w:val="a3"/>
        <w:rPr>
          <w:highlight w:val="white"/>
        </w:rPr>
      </w:pPr>
    </w:p>
    <w:p w:rsidR="00B27234" w:rsidRPr="00BA4C30" w:rsidRDefault="00B27234" w:rsidP="000954AE">
      <w:pPr>
        <w:pStyle w:val="a3"/>
        <w:rPr>
          <w:highlight w:val="white"/>
        </w:rPr>
      </w:pPr>
      <w:r w:rsidRPr="00BA4C30">
        <w:rPr>
          <w:highlight w:val="white"/>
        </w:rPr>
        <w:t>На другой стороне улице выходят из другого ресторана Шеф и Виктория с сыном. Виктория с сыном садятся в машину, а Шеф, садясь</w:t>
      </w:r>
      <w:r w:rsidR="007B5CC2" w:rsidRPr="00BA4C30">
        <w:rPr>
          <w:highlight w:val="white"/>
        </w:rPr>
        <w:t xml:space="preserve"> в машину задерживается на секунду и</w:t>
      </w:r>
      <w:r w:rsidRPr="00BA4C30">
        <w:rPr>
          <w:highlight w:val="white"/>
        </w:rPr>
        <w:t xml:space="preserve"> машет Андрею рукой.</w:t>
      </w:r>
    </w:p>
    <w:p w:rsidR="000954AE" w:rsidRPr="00BA4C30" w:rsidRDefault="000954AE" w:rsidP="000954AE">
      <w:pPr>
        <w:pStyle w:val="a3"/>
        <w:rPr>
          <w:highlight w:val="white"/>
        </w:rPr>
      </w:pPr>
    </w:p>
    <w:p w:rsidR="00B27234" w:rsidRPr="00BA4C30" w:rsidRDefault="00B27234" w:rsidP="000954AE">
      <w:pPr>
        <w:pStyle w:val="a3"/>
        <w:rPr>
          <w:highlight w:val="white"/>
        </w:rPr>
      </w:pPr>
      <w:r w:rsidRPr="00BA4C30">
        <w:rPr>
          <w:highlight w:val="white"/>
        </w:rPr>
        <w:t xml:space="preserve">ИНТ. РЕСТОРАН – ДЕНЬ </w:t>
      </w:r>
    </w:p>
    <w:p w:rsidR="00B27234" w:rsidRPr="00BA4C30" w:rsidRDefault="00B27234" w:rsidP="000954AE">
      <w:pPr>
        <w:pStyle w:val="a3"/>
        <w:rPr>
          <w:highlight w:val="white"/>
        </w:rPr>
      </w:pPr>
    </w:p>
    <w:p w:rsidR="000954AE" w:rsidRPr="00BA4C30" w:rsidRDefault="00B27234" w:rsidP="000954AE">
      <w:pPr>
        <w:pStyle w:val="a3"/>
        <w:rPr>
          <w:highlight w:val="white"/>
        </w:rPr>
      </w:pPr>
      <w:r w:rsidRPr="00BA4C30">
        <w:rPr>
          <w:highlight w:val="white"/>
        </w:rPr>
        <w:t>Андрей недоуменно смотрит на Бадри и на бумаги.</w:t>
      </w:r>
    </w:p>
    <w:p w:rsidR="000954AE" w:rsidRPr="00BA4C30" w:rsidRDefault="000954AE" w:rsidP="000954AE">
      <w:pPr>
        <w:pStyle w:val="a3"/>
        <w:rPr>
          <w:highlight w:val="white"/>
        </w:rPr>
      </w:pPr>
    </w:p>
    <w:p w:rsidR="000954AE" w:rsidRPr="00BA4C30" w:rsidRDefault="00B27234" w:rsidP="000954AE">
      <w:pPr>
        <w:pStyle w:val="a6"/>
        <w:rPr>
          <w:highlight w:val="white"/>
        </w:rPr>
      </w:pPr>
      <w:r w:rsidRPr="00BA4C30">
        <w:rPr>
          <w:highlight w:val="white"/>
        </w:rPr>
        <w:t>БАДРИ</w:t>
      </w:r>
    </w:p>
    <w:p w:rsidR="000954AE" w:rsidRPr="00BA4C30" w:rsidRDefault="00B27234" w:rsidP="000954AE">
      <w:pPr>
        <w:pStyle w:val="a5"/>
        <w:rPr>
          <w:highlight w:val="white"/>
        </w:rPr>
      </w:pPr>
      <w:r w:rsidRPr="00BA4C30">
        <w:rPr>
          <w:highlight w:val="white"/>
        </w:rPr>
        <w:t>Ты теперь владелец нашего спортивного клуба. Тренируй детей</w:t>
      </w:r>
      <w:r w:rsidR="007B5CC2" w:rsidRPr="00BA4C30">
        <w:rPr>
          <w:highlight w:val="white"/>
        </w:rPr>
        <w:t xml:space="preserve"> на здоровье</w:t>
      </w:r>
      <w:r w:rsidRPr="00BA4C30">
        <w:rPr>
          <w:highlight w:val="white"/>
        </w:rPr>
        <w:t>.</w:t>
      </w:r>
    </w:p>
    <w:p w:rsidR="000954AE" w:rsidRPr="00BA4C30" w:rsidRDefault="00B27234" w:rsidP="000954AE">
      <w:pPr>
        <w:pStyle w:val="a7"/>
        <w:rPr>
          <w:highlight w:val="white"/>
        </w:rPr>
      </w:pPr>
      <w:r w:rsidRPr="00BA4C30">
        <w:rPr>
          <w:highlight w:val="white"/>
        </w:rPr>
        <w:t xml:space="preserve"> </w:t>
      </w:r>
      <w:r w:rsidR="000954AE" w:rsidRPr="00BA4C30">
        <w:rPr>
          <w:highlight w:val="white"/>
        </w:rPr>
        <w:t>(</w:t>
      </w:r>
      <w:r w:rsidRPr="00BA4C30">
        <w:rPr>
          <w:highlight w:val="white"/>
        </w:rPr>
        <w:t>прощается за руку</w:t>
      </w:r>
      <w:r w:rsidR="000954AE" w:rsidRPr="00BA4C30">
        <w:rPr>
          <w:highlight w:val="white"/>
        </w:rPr>
        <w:t>)</w:t>
      </w:r>
    </w:p>
    <w:p w:rsidR="000954AE" w:rsidRPr="00BA4C30" w:rsidRDefault="00B27234" w:rsidP="000954AE">
      <w:pPr>
        <w:pStyle w:val="a5"/>
        <w:rPr>
          <w:highlight w:val="white"/>
        </w:rPr>
      </w:pPr>
      <w:r w:rsidRPr="00BA4C30">
        <w:rPr>
          <w:highlight w:val="white"/>
        </w:rPr>
        <w:t>Давай мужчина, до свиданья.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BA4C30" w:rsidRDefault="00B27234" w:rsidP="000954AE">
      <w:pPr>
        <w:pStyle w:val="a3"/>
        <w:rPr>
          <w:highlight w:val="white"/>
        </w:rPr>
      </w:pPr>
      <w:r w:rsidRPr="00BA4C30">
        <w:rPr>
          <w:highlight w:val="white"/>
        </w:rPr>
        <w:t>Андрей берёт в руки документ</w:t>
      </w:r>
      <w:r w:rsidR="004A3AB1" w:rsidRPr="00BA4C30">
        <w:rPr>
          <w:highlight w:val="white"/>
        </w:rPr>
        <w:t>ы, смотрит в окно, на</w:t>
      </w:r>
      <w:r w:rsidRPr="00BA4C30">
        <w:rPr>
          <w:highlight w:val="white"/>
        </w:rPr>
        <w:t xml:space="preserve"> уезжающую машину Шефа, на уезжающую машину Бадри, на ожидающих его в машине Ольгу с дочкой.</w:t>
      </w:r>
    </w:p>
    <w:p w:rsidR="000954AE" w:rsidRPr="00BA4C30" w:rsidRDefault="000954AE" w:rsidP="000954AE">
      <w:pPr>
        <w:pStyle w:val="a5"/>
        <w:rPr>
          <w:highlight w:val="white"/>
        </w:rPr>
      </w:pPr>
    </w:p>
    <w:p w:rsidR="000954AE" w:rsidRPr="009B1F87" w:rsidRDefault="00B27234" w:rsidP="0004524C">
      <w:pPr>
        <w:pStyle w:val="a3"/>
        <w:jc w:val="center"/>
        <w:rPr>
          <w:highlight w:val="white"/>
        </w:rPr>
      </w:pPr>
      <w:r w:rsidRPr="00BA4C30">
        <w:rPr>
          <w:highlight w:val="white"/>
        </w:rPr>
        <w:t>КОНЕЦ.</w:t>
      </w:r>
    </w:p>
    <w:sectPr w:rsidR="000954AE" w:rsidRPr="009B1F87" w:rsidSect="006E51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1418" w:right="1418" w:bottom="709" w:left="2127" w:header="720" w:footer="720" w:gutter="0"/>
      <w:pgNumType w:start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395" w:rsidRDefault="00554395">
      <w:r>
        <w:separator/>
      </w:r>
    </w:p>
  </w:endnote>
  <w:endnote w:type="continuationSeparator" w:id="1">
    <w:p w:rsidR="00554395" w:rsidRDefault="00554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C32" w:rsidRDefault="00AF1C3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C32" w:rsidRDefault="00AF1C3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C32" w:rsidRDefault="00AF1C3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395" w:rsidRDefault="00554395">
      <w:r>
        <w:separator/>
      </w:r>
    </w:p>
  </w:footnote>
  <w:footnote w:type="continuationSeparator" w:id="1">
    <w:p w:rsidR="00554395" w:rsidRDefault="005543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C32" w:rsidRDefault="00AF1C32" w:rsidP="006E5137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F1C32" w:rsidRDefault="00AF1C32" w:rsidP="006E5137">
    <w:pPr>
      <w:ind w:right="360"/>
    </w:pPr>
  </w:p>
  <w:p w:rsidR="00AF1C32" w:rsidRDefault="00AF1C32" w:rsidP="006C7BD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C32" w:rsidRPr="006E5137" w:rsidRDefault="00AF1C32" w:rsidP="006E5137">
    <w:pPr>
      <w:pStyle w:val="a8"/>
      <w:framePr w:wrap="around" w:vAnchor="text" w:hAnchor="margin" w:xAlign="right" w:y="1"/>
      <w:rPr>
        <w:rStyle w:val="ab"/>
        <w:rFonts w:ascii="Courier New" w:hAnsi="Courier New" w:cs="Courier New"/>
        <w:sz w:val="24"/>
      </w:rPr>
    </w:pPr>
    <w:r w:rsidRPr="006E5137">
      <w:rPr>
        <w:rStyle w:val="ab"/>
        <w:rFonts w:ascii="Courier New" w:hAnsi="Courier New" w:cs="Courier New"/>
        <w:sz w:val="24"/>
      </w:rPr>
      <w:fldChar w:fldCharType="begin"/>
    </w:r>
    <w:r w:rsidRPr="006E5137">
      <w:rPr>
        <w:rStyle w:val="ab"/>
        <w:rFonts w:ascii="Courier New" w:hAnsi="Courier New" w:cs="Courier New"/>
        <w:sz w:val="24"/>
      </w:rPr>
      <w:instrText xml:space="preserve">PAGE  </w:instrText>
    </w:r>
    <w:r w:rsidRPr="006E5137">
      <w:rPr>
        <w:rStyle w:val="ab"/>
        <w:rFonts w:ascii="Courier New" w:hAnsi="Courier New" w:cs="Courier New"/>
        <w:sz w:val="24"/>
      </w:rPr>
      <w:fldChar w:fldCharType="separate"/>
    </w:r>
    <w:r w:rsidR="006D751E">
      <w:rPr>
        <w:rStyle w:val="ab"/>
        <w:rFonts w:ascii="Courier New" w:hAnsi="Courier New" w:cs="Courier New"/>
        <w:noProof/>
        <w:sz w:val="24"/>
      </w:rPr>
      <w:t>117</w:t>
    </w:r>
    <w:r w:rsidRPr="006E5137">
      <w:rPr>
        <w:rStyle w:val="ab"/>
        <w:rFonts w:ascii="Courier New" w:hAnsi="Courier New" w:cs="Courier New"/>
        <w:sz w:val="24"/>
      </w:rPr>
      <w:fldChar w:fldCharType="end"/>
    </w:r>
  </w:p>
  <w:p w:rsidR="00AF1C32" w:rsidRPr="006E5137" w:rsidRDefault="00AF1C32" w:rsidP="006E5137">
    <w:pPr>
      <w:ind w:right="360"/>
      <w:rPr>
        <w:rFonts w:ascii="Courier New" w:hAnsi="Courier New" w:cs="Courier New"/>
      </w:rPr>
    </w:pPr>
  </w:p>
  <w:p w:rsidR="00AF1C32" w:rsidRPr="006E5137" w:rsidRDefault="00AF1C32" w:rsidP="006C7BD0">
    <w:pPr>
      <w:rPr>
        <w:rFonts w:ascii="Courier New" w:hAnsi="Courier New" w:cs="Courier New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C32" w:rsidRDefault="00AF1C3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4208B"/>
    <w:multiLevelType w:val="singleLevel"/>
    <w:tmpl w:val="32F8E410"/>
    <w:lvl w:ilvl="0">
      <w:start w:val="4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1A277A81"/>
    <w:multiLevelType w:val="hybridMultilevel"/>
    <w:tmpl w:val="FA68238E"/>
    <w:lvl w:ilvl="0" w:tplc="6E3A20C8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2">
    <w:nsid w:val="1ED511E6"/>
    <w:multiLevelType w:val="singleLevel"/>
    <w:tmpl w:val="ABCE894A"/>
    <w:lvl w:ilvl="0">
      <w:start w:val="9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1F7D43B9"/>
    <w:multiLevelType w:val="singleLevel"/>
    <w:tmpl w:val="BC7ED8E6"/>
    <w:lvl w:ilvl="0">
      <w:start w:val="10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36D376C0"/>
    <w:multiLevelType w:val="singleLevel"/>
    <w:tmpl w:val="E0EC4D6C"/>
    <w:lvl w:ilvl="0">
      <w:start w:val="13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">
    <w:nsid w:val="38CC2734"/>
    <w:multiLevelType w:val="singleLevel"/>
    <w:tmpl w:val="6B0E7494"/>
    <w:lvl w:ilvl="0">
      <w:start w:val="18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392878A0"/>
    <w:multiLevelType w:val="hybridMultilevel"/>
    <w:tmpl w:val="52C47F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D273CC"/>
    <w:multiLevelType w:val="singleLevel"/>
    <w:tmpl w:val="60726452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47E55E12"/>
    <w:multiLevelType w:val="singleLevel"/>
    <w:tmpl w:val="4C1AE396"/>
    <w:lvl w:ilvl="0">
      <w:start w:val="17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4E317AEE"/>
    <w:multiLevelType w:val="hybridMultilevel"/>
    <w:tmpl w:val="91609B0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4FD1392C"/>
    <w:multiLevelType w:val="hybridMultilevel"/>
    <w:tmpl w:val="5C8A7F4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4E74EC"/>
    <w:multiLevelType w:val="singleLevel"/>
    <w:tmpl w:val="8B385E9E"/>
    <w:lvl w:ilvl="0">
      <w:start w:val="6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2">
    <w:nsid w:val="67881249"/>
    <w:multiLevelType w:val="hybridMultilevel"/>
    <w:tmpl w:val="EAB4C2EA"/>
    <w:lvl w:ilvl="0" w:tplc="9B8A6F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9B31FB"/>
    <w:multiLevelType w:val="singleLevel"/>
    <w:tmpl w:val="56266FC8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4">
    <w:nsid w:val="6AAD3D95"/>
    <w:multiLevelType w:val="hybridMultilevel"/>
    <w:tmpl w:val="13283214"/>
    <w:lvl w:ilvl="0" w:tplc="D6E483A6">
      <w:start w:val="28"/>
      <w:numFmt w:val="bullet"/>
      <w:lvlText w:val="–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5">
    <w:nsid w:val="75046F3F"/>
    <w:multiLevelType w:val="singleLevel"/>
    <w:tmpl w:val="0CEE49C2"/>
    <w:lvl w:ilvl="0">
      <w:start w:val="2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6">
    <w:nsid w:val="78CD28C1"/>
    <w:multiLevelType w:val="singleLevel"/>
    <w:tmpl w:val="60726452"/>
    <w:lvl w:ilvl="0">
      <w:start w:val="3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7">
    <w:nsid w:val="798944A8"/>
    <w:multiLevelType w:val="hybridMultilevel"/>
    <w:tmpl w:val="7062FC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304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AA31C68"/>
    <w:multiLevelType w:val="hybridMultilevel"/>
    <w:tmpl w:val="D9A666C2"/>
    <w:lvl w:ilvl="0" w:tplc="261E92CA">
      <w:start w:val="1080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9">
    <w:nsid w:val="7C633CB0"/>
    <w:multiLevelType w:val="singleLevel"/>
    <w:tmpl w:val="BEDC709C"/>
    <w:lvl w:ilvl="0">
      <w:start w:val="5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0">
    <w:nsid w:val="7F1C2F57"/>
    <w:multiLevelType w:val="hybridMultilevel"/>
    <w:tmpl w:val="4404AF14"/>
    <w:lvl w:ilvl="0" w:tplc="71426B2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12"/>
  </w:num>
  <w:num w:numId="5">
    <w:abstractNumId w:val="7"/>
  </w:num>
  <w:num w:numId="6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7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0"/>
  </w:num>
  <w:num w:numId="9">
    <w:abstractNumId w:val="19"/>
  </w:num>
  <w:num w:numId="10">
    <w:abstractNumId w:val="11"/>
  </w:num>
  <w:num w:numId="11">
    <w:abstractNumId w:val="11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11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2"/>
  </w:num>
  <w:num w:numId="14">
    <w:abstractNumId w:val="3"/>
  </w:num>
  <w:num w:numId="15">
    <w:abstractNumId w:val="3"/>
    <w:lvlOverride w:ilvl="0">
      <w:lvl w:ilvl="0">
        <w:start w:val="1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3"/>
    <w:lvlOverride w:ilvl="0">
      <w:lvl w:ilvl="0">
        <w:start w:val="1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4"/>
  </w:num>
  <w:num w:numId="18">
    <w:abstractNumId w:val="4"/>
    <w:lvlOverride w:ilvl="0">
      <w:lvl w:ilvl="0">
        <w:start w:val="14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4"/>
    <w:lvlOverride w:ilvl="0">
      <w:lvl w:ilvl="0">
        <w:start w:val="1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4"/>
    <w:lvlOverride w:ilvl="0">
      <w:lvl w:ilvl="0">
        <w:start w:val="1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8"/>
  </w:num>
  <w:num w:numId="22">
    <w:abstractNumId w:val="5"/>
  </w:num>
  <w:num w:numId="23">
    <w:abstractNumId w:val="5"/>
    <w:lvlOverride w:ilvl="0">
      <w:lvl w:ilvl="0">
        <w:start w:val="1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5"/>
    <w:lvlOverride w:ilvl="0">
      <w:lvl w:ilvl="0">
        <w:start w:val="2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13"/>
  </w:num>
  <w:num w:numId="26">
    <w:abstractNumId w:val="13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15"/>
  </w:num>
  <w:num w:numId="28">
    <w:abstractNumId w:val="15"/>
    <w:lvlOverride w:ilvl="0">
      <w:lvl w:ilvl="0">
        <w:start w:val="2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9">
    <w:abstractNumId w:val="15"/>
    <w:lvlOverride w:ilvl="0">
      <w:lvl w:ilvl="0">
        <w:start w:val="2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0">
    <w:abstractNumId w:val="16"/>
  </w:num>
  <w:num w:numId="31">
    <w:abstractNumId w:val="16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2">
    <w:abstractNumId w:val="16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3">
    <w:abstractNumId w:val="20"/>
  </w:num>
  <w:num w:numId="34">
    <w:abstractNumId w:val="18"/>
  </w:num>
  <w:num w:numId="35">
    <w:abstractNumId w:val="1"/>
  </w:num>
  <w:num w:numId="36">
    <w:abstractNumId w:val="14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E8A"/>
    <w:rsid w:val="00001153"/>
    <w:rsid w:val="00001C42"/>
    <w:rsid w:val="00004248"/>
    <w:rsid w:val="000054A1"/>
    <w:rsid w:val="00007E77"/>
    <w:rsid w:val="00012D60"/>
    <w:rsid w:val="00013C02"/>
    <w:rsid w:val="00013E5F"/>
    <w:rsid w:val="000146AF"/>
    <w:rsid w:val="00014D5E"/>
    <w:rsid w:val="0001595C"/>
    <w:rsid w:val="00016E7A"/>
    <w:rsid w:val="00017D91"/>
    <w:rsid w:val="00020BF7"/>
    <w:rsid w:val="0002192A"/>
    <w:rsid w:val="00025DA0"/>
    <w:rsid w:val="00025FCC"/>
    <w:rsid w:val="00026DBD"/>
    <w:rsid w:val="0002759C"/>
    <w:rsid w:val="000278EF"/>
    <w:rsid w:val="00032F14"/>
    <w:rsid w:val="0003553D"/>
    <w:rsid w:val="00035708"/>
    <w:rsid w:val="0003749B"/>
    <w:rsid w:val="000403EA"/>
    <w:rsid w:val="00041AB8"/>
    <w:rsid w:val="0004208A"/>
    <w:rsid w:val="00044505"/>
    <w:rsid w:val="00044EC6"/>
    <w:rsid w:val="00044FBF"/>
    <w:rsid w:val="0004524C"/>
    <w:rsid w:val="000469BD"/>
    <w:rsid w:val="00046AF4"/>
    <w:rsid w:val="00047C29"/>
    <w:rsid w:val="0005051A"/>
    <w:rsid w:val="00052359"/>
    <w:rsid w:val="00052CB7"/>
    <w:rsid w:val="00052F37"/>
    <w:rsid w:val="00054FFC"/>
    <w:rsid w:val="0005564E"/>
    <w:rsid w:val="00055D7E"/>
    <w:rsid w:val="000562FA"/>
    <w:rsid w:val="00057E7F"/>
    <w:rsid w:val="000638AD"/>
    <w:rsid w:val="000638BB"/>
    <w:rsid w:val="00063C6D"/>
    <w:rsid w:val="000643E8"/>
    <w:rsid w:val="0006616F"/>
    <w:rsid w:val="00066EEB"/>
    <w:rsid w:val="0007195D"/>
    <w:rsid w:val="0007470A"/>
    <w:rsid w:val="00074AEF"/>
    <w:rsid w:val="000754AD"/>
    <w:rsid w:val="0007575A"/>
    <w:rsid w:val="00077473"/>
    <w:rsid w:val="0007773E"/>
    <w:rsid w:val="00081568"/>
    <w:rsid w:val="000818F7"/>
    <w:rsid w:val="000821AA"/>
    <w:rsid w:val="0008221A"/>
    <w:rsid w:val="000852AB"/>
    <w:rsid w:val="00086892"/>
    <w:rsid w:val="00087C17"/>
    <w:rsid w:val="000905D5"/>
    <w:rsid w:val="00093AF2"/>
    <w:rsid w:val="00094031"/>
    <w:rsid w:val="00094149"/>
    <w:rsid w:val="00094359"/>
    <w:rsid w:val="000954AE"/>
    <w:rsid w:val="00095FBB"/>
    <w:rsid w:val="00097F9D"/>
    <w:rsid w:val="000A1CBB"/>
    <w:rsid w:val="000A1E40"/>
    <w:rsid w:val="000A2313"/>
    <w:rsid w:val="000A51A2"/>
    <w:rsid w:val="000A7C58"/>
    <w:rsid w:val="000B2199"/>
    <w:rsid w:val="000B27A1"/>
    <w:rsid w:val="000B57DB"/>
    <w:rsid w:val="000B5C1D"/>
    <w:rsid w:val="000B6EAF"/>
    <w:rsid w:val="000C088F"/>
    <w:rsid w:val="000C20FC"/>
    <w:rsid w:val="000C3E80"/>
    <w:rsid w:val="000C78DF"/>
    <w:rsid w:val="000C7BFA"/>
    <w:rsid w:val="000D0DAD"/>
    <w:rsid w:val="000D258C"/>
    <w:rsid w:val="000D26F3"/>
    <w:rsid w:val="000D5FAD"/>
    <w:rsid w:val="000D65B7"/>
    <w:rsid w:val="000D6627"/>
    <w:rsid w:val="000D6F6B"/>
    <w:rsid w:val="000D7206"/>
    <w:rsid w:val="000E14D3"/>
    <w:rsid w:val="000E14EF"/>
    <w:rsid w:val="000E2060"/>
    <w:rsid w:val="000E2AFA"/>
    <w:rsid w:val="000E2D95"/>
    <w:rsid w:val="000E3AC5"/>
    <w:rsid w:val="000E3D78"/>
    <w:rsid w:val="000E42F2"/>
    <w:rsid w:val="000E4BDF"/>
    <w:rsid w:val="000E4E2D"/>
    <w:rsid w:val="000E61B8"/>
    <w:rsid w:val="000E6238"/>
    <w:rsid w:val="000E6533"/>
    <w:rsid w:val="000E6CC7"/>
    <w:rsid w:val="000F3C7A"/>
    <w:rsid w:val="000F5630"/>
    <w:rsid w:val="000F5ACB"/>
    <w:rsid w:val="000F5DB8"/>
    <w:rsid w:val="000F749D"/>
    <w:rsid w:val="000F7C36"/>
    <w:rsid w:val="001005B7"/>
    <w:rsid w:val="001052BD"/>
    <w:rsid w:val="00105C3A"/>
    <w:rsid w:val="001110A7"/>
    <w:rsid w:val="0011168F"/>
    <w:rsid w:val="00111D61"/>
    <w:rsid w:val="00113AF8"/>
    <w:rsid w:val="0011470C"/>
    <w:rsid w:val="00117702"/>
    <w:rsid w:val="00122326"/>
    <w:rsid w:val="001227E6"/>
    <w:rsid w:val="00122D3C"/>
    <w:rsid w:val="00123C38"/>
    <w:rsid w:val="001243E7"/>
    <w:rsid w:val="00125F5E"/>
    <w:rsid w:val="00127001"/>
    <w:rsid w:val="00127AFC"/>
    <w:rsid w:val="00132AE4"/>
    <w:rsid w:val="00134203"/>
    <w:rsid w:val="00135114"/>
    <w:rsid w:val="00135B5F"/>
    <w:rsid w:val="001363DF"/>
    <w:rsid w:val="00136518"/>
    <w:rsid w:val="00136DBB"/>
    <w:rsid w:val="0013792E"/>
    <w:rsid w:val="001427F6"/>
    <w:rsid w:val="00142B4E"/>
    <w:rsid w:val="001430BE"/>
    <w:rsid w:val="00143BC0"/>
    <w:rsid w:val="00143D9D"/>
    <w:rsid w:val="00143E08"/>
    <w:rsid w:val="00143E30"/>
    <w:rsid w:val="00144888"/>
    <w:rsid w:val="001455E8"/>
    <w:rsid w:val="0014595B"/>
    <w:rsid w:val="001459A9"/>
    <w:rsid w:val="00146060"/>
    <w:rsid w:val="00150143"/>
    <w:rsid w:val="00150B7E"/>
    <w:rsid w:val="00150C00"/>
    <w:rsid w:val="00151941"/>
    <w:rsid w:val="00151EB0"/>
    <w:rsid w:val="001520B1"/>
    <w:rsid w:val="0015430A"/>
    <w:rsid w:val="001552E4"/>
    <w:rsid w:val="00160985"/>
    <w:rsid w:val="00160E1D"/>
    <w:rsid w:val="00161571"/>
    <w:rsid w:val="0016263B"/>
    <w:rsid w:val="00163E16"/>
    <w:rsid w:val="001643FC"/>
    <w:rsid w:val="001666E2"/>
    <w:rsid w:val="001675B9"/>
    <w:rsid w:val="001705E0"/>
    <w:rsid w:val="00170D00"/>
    <w:rsid w:val="0017140A"/>
    <w:rsid w:val="0017230B"/>
    <w:rsid w:val="0017243A"/>
    <w:rsid w:val="001741D0"/>
    <w:rsid w:val="00175A4D"/>
    <w:rsid w:val="00176ECF"/>
    <w:rsid w:val="00177714"/>
    <w:rsid w:val="00182A01"/>
    <w:rsid w:val="00183138"/>
    <w:rsid w:val="001833BB"/>
    <w:rsid w:val="00183609"/>
    <w:rsid w:val="0018367B"/>
    <w:rsid w:val="00185A25"/>
    <w:rsid w:val="00186144"/>
    <w:rsid w:val="001864EF"/>
    <w:rsid w:val="001913C2"/>
    <w:rsid w:val="00192564"/>
    <w:rsid w:val="00193EF5"/>
    <w:rsid w:val="001972E7"/>
    <w:rsid w:val="001A0D7A"/>
    <w:rsid w:val="001A1437"/>
    <w:rsid w:val="001A1781"/>
    <w:rsid w:val="001A28F7"/>
    <w:rsid w:val="001A3077"/>
    <w:rsid w:val="001A3314"/>
    <w:rsid w:val="001A48F6"/>
    <w:rsid w:val="001A4E7B"/>
    <w:rsid w:val="001A5F77"/>
    <w:rsid w:val="001A66D0"/>
    <w:rsid w:val="001A6A12"/>
    <w:rsid w:val="001A6F6B"/>
    <w:rsid w:val="001B2F9F"/>
    <w:rsid w:val="001B3768"/>
    <w:rsid w:val="001B3E20"/>
    <w:rsid w:val="001B3EC6"/>
    <w:rsid w:val="001B43F9"/>
    <w:rsid w:val="001B5A40"/>
    <w:rsid w:val="001B5E9C"/>
    <w:rsid w:val="001C10AD"/>
    <w:rsid w:val="001C2A3D"/>
    <w:rsid w:val="001C3B76"/>
    <w:rsid w:val="001C6345"/>
    <w:rsid w:val="001C69AB"/>
    <w:rsid w:val="001C6ED4"/>
    <w:rsid w:val="001D112D"/>
    <w:rsid w:val="001D184A"/>
    <w:rsid w:val="001D25CA"/>
    <w:rsid w:val="001D469E"/>
    <w:rsid w:val="001D4A53"/>
    <w:rsid w:val="001E06F7"/>
    <w:rsid w:val="001E0A2A"/>
    <w:rsid w:val="001E3D95"/>
    <w:rsid w:val="001E4B96"/>
    <w:rsid w:val="001E5A37"/>
    <w:rsid w:val="001E75D6"/>
    <w:rsid w:val="001F1872"/>
    <w:rsid w:val="001F258C"/>
    <w:rsid w:val="001F3E5B"/>
    <w:rsid w:val="001F50AB"/>
    <w:rsid w:val="001F5C2D"/>
    <w:rsid w:val="001F63D2"/>
    <w:rsid w:val="00200B0A"/>
    <w:rsid w:val="002019CC"/>
    <w:rsid w:val="002035E6"/>
    <w:rsid w:val="00203CC2"/>
    <w:rsid w:val="00204AB0"/>
    <w:rsid w:val="00205BB2"/>
    <w:rsid w:val="00207564"/>
    <w:rsid w:val="00211E1C"/>
    <w:rsid w:val="002136C4"/>
    <w:rsid w:val="00216F76"/>
    <w:rsid w:val="002173E7"/>
    <w:rsid w:val="00217607"/>
    <w:rsid w:val="002223DA"/>
    <w:rsid w:val="00222817"/>
    <w:rsid w:val="002237F6"/>
    <w:rsid w:val="00226802"/>
    <w:rsid w:val="00227ECB"/>
    <w:rsid w:val="002306C8"/>
    <w:rsid w:val="00232909"/>
    <w:rsid w:val="002337FC"/>
    <w:rsid w:val="00234A16"/>
    <w:rsid w:val="00235BAF"/>
    <w:rsid w:val="002414F6"/>
    <w:rsid w:val="0024215F"/>
    <w:rsid w:val="002446E3"/>
    <w:rsid w:val="00244912"/>
    <w:rsid w:val="00244DC4"/>
    <w:rsid w:val="00246643"/>
    <w:rsid w:val="0024690B"/>
    <w:rsid w:val="0025109C"/>
    <w:rsid w:val="0025264B"/>
    <w:rsid w:val="00253B46"/>
    <w:rsid w:val="00253FF1"/>
    <w:rsid w:val="00254A30"/>
    <w:rsid w:val="00254CF3"/>
    <w:rsid w:val="00254E81"/>
    <w:rsid w:val="002554D9"/>
    <w:rsid w:val="00257823"/>
    <w:rsid w:val="0026128E"/>
    <w:rsid w:val="002619AB"/>
    <w:rsid w:val="0026245B"/>
    <w:rsid w:val="002630EC"/>
    <w:rsid w:val="00264586"/>
    <w:rsid w:val="00264B89"/>
    <w:rsid w:val="00266600"/>
    <w:rsid w:val="00266A33"/>
    <w:rsid w:val="00266E07"/>
    <w:rsid w:val="00274794"/>
    <w:rsid w:val="00275918"/>
    <w:rsid w:val="002761AA"/>
    <w:rsid w:val="00276811"/>
    <w:rsid w:val="00280C97"/>
    <w:rsid w:val="00280E90"/>
    <w:rsid w:val="00283241"/>
    <w:rsid w:val="00285D29"/>
    <w:rsid w:val="002926F0"/>
    <w:rsid w:val="002933B3"/>
    <w:rsid w:val="002939CA"/>
    <w:rsid w:val="0029681C"/>
    <w:rsid w:val="0029699F"/>
    <w:rsid w:val="002A0226"/>
    <w:rsid w:val="002A0A1E"/>
    <w:rsid w:val="002A1E90"/>
    <w:rsid w:val="002A1FFC"/>
    <w:rsid w:val="002A2BE9"/>
    <w:rsid w:val="002B04EE"/>
    <w:rsid w:val="002B1BB1"/>
    <w:rsid w:val="002B286D"/>
    <w:rsid w:val="002B2D7A"/>
    <w:rsid w:val="002B57BF"/>
    <w:rsid w:val="002B5F29"/>
    <w:rsid w:val="002B5F5C"/>
    <w:rsid w:val="002B6FDC"/>
    <w:rsid w:val="002B7253"/>
    <w:rsid w:val="002B7BA9"/>
    <w:rsid w:val="002C134B"/>
    <w:rsid w:val="002C1872"/>
    <w:rsid w:val="002C1D53"/>
    <w:rsid w:val="002C4CE7"/>
    <w:rsid w:val="002C73A6"/>
    <w:rsid w:val="002D1134"/>
    <w:rsid w:val="002D1814"/>
    <w:rsid w:val="002D2C88"/>
    <w:rsid w:val="002D38EC"/>
    <w:rsid w:val="002D4689"/>
    <w:rsid w:val="002D46E2"/>
    <w:rsid w:val="002D59C3"/>
    <w:rsid w:val="002E0C7B"/>
    <w:rsid w:val="002E1F1C"/>
    <w:rsid w:val="002E329A"/>
    <w:rsid w:val="002E4499"/>
    <w:rsid w:val="002E5BCC"/>
    <w:rsid w:val="002E6886"/>
    <w:rsid w:val="002F00A7"/>
    <w:rsid w:val="002F03EB"/>
    <w:rsid w:val="002F3FDC"/>
    <w:rsid w:val="00300E85"/>
    <w:rsid w:val="003023F6"/>
    <w:rsid w:val="00303D4D"/>
    <w:rsid w:val="00305B87"/>
    <w:rsid w:val="003061F1"/>
    <w:rsid w:val="00306C49"/>
    <w:rsid w:val="003071A8"/>
    <w:rsid w:val="00310374"/>
    <w:rsid w:val="003110B6"/>
    <w:rsid w:val="00311793"/>
    <w:rsid w:val="0031197C"/>
    <w:rsid w:val="00313502"/>
    <w:rsid w:val="00313C13"/>
    <w:rsid w:val="003142F9"/>
    <w:rsid w:val="00314EA3"/>
    <w:rsid w:val="00315E56"/>
    <w:rsid w:val="003167DC"/>
    <w:rsid w:val="003176E6"/>
    <w:rsid w:val="00322C92"/>
    <w:rsid w:val="00327A92"/>
    <w:rsid w:val="00330BE3"/>
    <w:rsid w:val="00331669"/>
    <w:rsid w:val="003322B7"/>
    <w:rsid w:val="00333252"/>
    <w:rsid w:val="0033396A"/>
    <w:rsid w:val="003354A2"/>
    <w:rsid w:val="003368A5"/>
    <w:rsid w:val="0033780B"/>
    <w:rsid w:val="003414C3"/>
    <w:rsid w:val="00341F90"/>
    <w:rsid w:val="00342363"/>
    <w:rsid w:val="00343E49"/>
    <w:rsid w:val="003456EC"/>
    <w:rsid w:val="003459BD"/>
    <w:rsid w:val="003462AB"/>
    <w:rsid w:val="00346CBB"/>
    <w:rsid w:val="00346DE7"/>
    <w:rsid w:val="00351058"/>
    <w:rsid w:val="00351FCA"/>
    <w:rsid w:val="00353CC9"/>
    <w:rsid w:val="003541B6"/>
    <w:rsid w:val="0035593C"/>
    <w:rsid w:val="00356771"/>
    <w:rsid w:val="003575CC"/>
    <w:rsid w:val="00360358"/>
    <w:rsid w:val="00360A55"/>
    <w:rsid w:val="00361294"/>
    <w:rsid w:val="00364C12"/>
    <w:rsid w:val="00372229"/>
    <w:rsid w:val="0037237F"/>
    <w:rsid w:val="003756E1"/>
    <w:rsid w:val="00376924"/>
    <w:rsid w:val="00380F3F"/>
    <w:rsid w:val="00381C88"/>
    <w:rsid w:val="00382507"/>
    <w:rsid w:val="0038299F"/>
    <w:rsid w:val="00382E64"/>
    <w:rsid w:val="0038303B"/>
    <w:rsid w:val="003847D8"/>
    <w:rsid w:val="0038757C"/>
    <w:rsid w:val="00392873"/>
    <w:rsid w:val="00393391"/>
    <w:rsid w:val="0039497F"/>
    <w:rsid w:val="00394A8B"/>
    <w:rsid w:val="003969FC"/>
    <w:rsid w:val="003A0E94"/>
    <w:rsid w:val="003A1678"/>
    <w:rsid w:val="003A1959"/>
    <w:rsid w:val="003A213D"/>
    <w:rsid w:val="003A25E6"/>
    <w:rsid w:val="003A3694"/>
    <w:rsid w:val="003A3BD3"/>
    <w:rsid w:val="003A57FD"/>
    <w:rsid w:val="003B011E"/>
    <w:rsid w:val="003B184B"/>
    <w:rsid w:val="003B28F8"/>
    <w:rsid w:val="003B2CEB"/>
    <w:rsid w:val="003B33EE"/>
    <w:rsid w:val="003B5865"/>
    <w:rsid w:val="003B5C6A"/>
    <w:rsid w:val="003C040C"/>
    <w:rsid w:val="003C216E"/>
    <w:rsid w:val="003C33F7"/>
    <w:rsid w:val="003C3FE5"/>
    <w:rsid w:val="003D068D"/>
    <w:rsid w:val="003D0ADB"/>
    <w:rsid w:val="003D47CB"/>
    <w:rsid w:val="003E003C"/>
    <w:rsid w:val="003E235D"/>
    <w:rsid w:val="003E40AF"/>
    <w:rsid w:val="003E5407"/>
    <w:rsid w:val="003E790D"/>
    <w:rsid w:val="003F134C"/>
    <w:rsid w:val="003F14CF"/>
    <w:rsid w:val="003F1FAF"/>
    <w:rsid w:val="003F3131"/>
    <w:rsid w:val="003F38D4"/>
    <w:rsid w:val="003F4708"/>
    <w:rsid w:val="003F67F1"/>
    <w:rsid w:val="004003A4"/>
    <w:rsid w:val="00401836"/>
    <w:rsid w:val="004019EE"/>
    <w:rsid w:val="00404FF0"/>
    <w:rsid w:val="00406419"/>
    <w:rsid w:val="00406800"/>
    <w:rsid w:val="0040687E"/>
    <w:rsid w:val="00406B7D"/>
    <w:rsid w:val="00406FB3"/>
    <w:rsid w:val="00407C7A"/>
    <w:rsid w:val="00407D27"/>
    <w:rsid w:val="00410300"/>
    <w:rsid w:val="00411A9F"/>
    <w:rsid w:val="00411DBA"/>
    <w:rsid w:val="0041222B"/>
    <w:rsid w:val="00412584"/>
    <w:rsid w:val="00413A96"/>
    <w:rsid w:val="004205F9"/>
    <w:rsid w:val="00423144"/>
    <w:rsid w:val="0042423E"/>
    <w:rsid w:val="00425A91"/>
    <w:rsid w:val="00427234"/>
    <w:rsid w:val="0042767C"/>
    <w:rsid w:val="004300C8"/>
    <w:rsid w:val="0043039D"/>
    <w:rsid w:val="004349E5"/>
    <w:rsid w:val="00436F0F"/>
    <w:rsid w:val="0044341B"/>
    <w:rsid w:val="00444915"/>
    <w:rsid w:val="00444BD5"/>
    <w:rsid w:val="004452F1"/>
    <w:rsid w:val="00445D0A"/>
    <w:rsid w:val="00445E72"/>
    <w:rsid w:val="004473D5"/>
    <w:rsid w:val="004501B7"/>
    <w:rsid w:val="00451E4D"/>
    <w:rsid w:val="004546C4"/>
    <w:rsid w:val="00457B2C"/>
    <w:rsid w:val="00457D57"/>
    <w:rsid w:val="00460C55"/>
    <w:rsid w:val="00462AE0"/>
    <w:rsid w:val="00462F11"/>
    <w:rsid w:val="00463CC4"/>
    <w:rsid w:val="00466F1D"/>
    <w:rsid w:val="004679A3"/>
    <w:rsid w:val="00467B13"/>
    <w:rsid w:val="00467F84"/>
    <w:rsid w:val="0047011D"/>
    <w:rsid w:val="00471095"/>
    <w:rsid w:val="00472722"/>
    <w:rsid w:val="00472BB2"/>
    <w:rsid w:val="004760AF"/>
    <w:rsid w:val="00477437"/>
    <w:rsid w:val="00477490"/>
    <w:rsid w:val="00477E8A"/>
    <w:rsid w:val="00480182"/>
    <w:rsid w:val="00484D34"/>
    <w:rsid w:val="004850AB"/>
    <w:rsid w:val="00485A46"/>
    <w:rsid w:val="00485AB0"/>
    <w:rsid w:val="00485CBF"/>
    <w:rsid w:val="00485F09"/>
    <w:rsid w:val="00486653"/>
    <w:rsid w:val="004875AB"/>
    <w:rsid w:val="00487965"/>
    <w:rsid w:val="0049005B"/>
    <w:rsid w:val="00490967"/>
    <w:rsid w:val="00491BFA"/>
    <w:rsid w:val="0049201E"/>
    <w:rsid w:val="00492CE1"/>
    <w:rsid w:val="0049481F"/>
    <w:rsid w:val="00494D12"/>
    <w:rsid w:val="004953C4"/>
    <w:rsid w:val="0049757D"/>
    <w:rsid w:val="004A079D"/>
    <w:rsid w:val="004A1EB3"/>
    <w:rsid w:val="004A3AB1"/>
    <w:rsid w:val="004B06CD"/>
    <w:rsid w:val="004B08E9"/>
    <w:rsid w:val="004B162A"/>
    <w:rsid w:val="004B1783"/>
    <w:rsid w:val="004B310A"/>
    <w:rsid w:val="004B3D00"/>
    <w:rsid w:val="004B5408"/>
    <w:rsid w:val="004B5CE8"/>
    <w:rsid w:val="004B6585"/>
    <w:rsid w:val="004B732A"/>
    <w:rsid w:val="004B7383"/>
    <w:rsid w:val="004C0401"/>
    <w:rsid w:val="004C0B86"/>
    <w:rsid w:val="004C0D4E"/>
    <w:rsid w:val="004C22DE"/>
    <w:rsid w:val="004C2C9B"/>
    <w:rsid w:val="004C31D8"/>
    <w:rsid w:val="004C3915"/>
    <w:rsid w:val="004C44F8"/>
    <w:rsid w:val="004C6BE6"/>
    <w:rsid w:val="004C7A30"/>
    <w:rsid w:val="004D3DD2"/>
    <w:rsid w:val="004D3EE9"/>
    <w:rsid w:val="004D6601"/>
    <w:rsid w:val="004D6EC1"/>
    <w:rsid w:val="004E219E"/>
    <w:rsid w:val="004E3019"/>
    <w:rsid w:val="004E39D7"/>
    <w:rsid w:val="004F1C60"/>
    <w:rsid w:val="004F3A15"/>
    <w:rsid w:val="004F46E6"/>
    <w:rsid w:val="004F6D84"/>
    <w:rsid w:val="004F710F"/>
    <w:rsid w:val="00501ADE"/>
    <w:rsid w:val="00502A1E"/>
    <w:rsid w:val="005058B7"/>
    <w:rsid w:val="00505C71"/>
    <w:rsid w:val="00511235"/>
    <w:rsid w:val="0051482C"/>
    <w:rsid w:val="0051539D"/>
    <w:rsid w:val="00515C85"/>
    <w:rsid w:val="00515EB1"/>
    <w:rsid w:val="00516CE7"/>
    <w:rsid w:val="00517BAA"/>
    <w:rsid w:val="00517DFD"/>
    <w:rsid w:val="00517E08"/>
    <w:rsid w:val="00520282"/>
    <w:rsid w:val="00520B04"/>
    <w:rsid w:val="00522B57"/>
    <w:rsid w:val="00522B6E"/>
    <w:rsid w:val="0052379D"/>
    <w:rsid w:val="0052627B"/>
    <w:rsid w:val="00527D40"/>
    <w:rsid w:val="00531980"/>
    <w:rsid w:val="00533BEB"/>
    <w:rsid w:val="005342C3"/>
    <w:rsid w:val="00537726"/>
    <w:rsid w:val="00541C57"/>
    <w:rsid w:val="00542120"/>
    <w:rsid w:val="00543B6A"/>
    <w:rsid w:val="0054487D"/>
    <w:rsid w:val="00547349"/>
    <w:rsid w:val="005507C4"/>
    <w:rsid w:val="00550A12"/>
    <w:rsid w:val="005517DE"/>
    <w:rsid w:val="0055358A"/>
    <w:rsid w:val="00554395"/>
    <w:rsid w:val="005559E1"/>
    <w:rsid w:val="00557C70"/>
    <w:rsid w:val="00561F84"/>
    <w:rsid w:val="005629F5"/>
    <w:rsid w:val="00564BC6"/>
    <w:rsid w:val="00566541"/>
    <w:rsid w:val="005728E5"/>
    <w:rsid w:val="00573DED"/>
    <w:rsid w:val="00573FD3"/>
    <w:rsid w:val="00575018"/>
    <w:rsid w:val="0057540C"/>
    <w:rsid w:val="005768D5"/>
    <w:rsid w:val="00576D05"/>
    <w:rsid w:val="00576FF8"/>
    <w:rsid w:val="0057788A"/>
    <w:rsid w:val="00580C03"/>
    <w:rsid w:val="00580F14"/>
    <w:rsid w:val="00581554"/>
    <w:rsid w:val="0058186D"/>
    <w:rsid w:val="005822FA"/>
    <w:rsid w:val="0058283A"/>
    <w:rsid w:val="00586DD6"/>
    <w:rsid w:val="00587315"/>
    <w:rsid w:val="00587E20"/>
    <w:rsid w:val="005904AB"/>
    <w:rsid w:val="005907B5"/>
    <w:rsid w:val="0059179D"/>
    <w:rsid w:val="005A02CF"/>
    <w:rsid w:val="005A0C63"/>
    <w:rsid w:val="005A42D5"/>
    <w:rsid w:val="005A7200"/>
    <w:rsid w:val="005A7C54"/>
    <w:rsid w:val="005B1109"/>
    <w:rsid w:val="005B57A2"/>
    <w:rsid w:val="005B68D3"/>
    <w:rsid w:val="005B7338"/>
    <w:rsid w:val="005C12C8"/>
    <w:rsid w:val="005C5997"/>
    <w:rsid w:val="005C60F8"/>
    <w:rsid w:val="005C626D"/>
    <w:rsid w:val="005C7FE4"/>
    <w:rsid w:val="005D003F"/>
    <w:rsid w:val="005D0E6A"/>
    <w:rsid w:val="005D21B8"/>
    <w:rsid w:val="005D57D4"/>
    <w:rsid w:val="005D67F0"/>
    <w:rsid w:val="005D7CBA"/>
    <w:rsid w:val="005D7E00"/>
    <w:rsid w:val="005E1C59"/>
    <w:rsid w:val="005E1DEE"/>
    <w:rsid w:val="005F15F4"/>
    <w:rsid w:val="005F1674"/>
    <w:rsid w:val="005F1F50"/>
    <w:rsid w:val="005F2077"/>
    <w:rsid w:val="005F3E3C"/>
    <w:rsid w:val="005F5221"/>
    <w:rsid w:val="005F6267"/>
    <w:rsid w:val="005F7631"/>
    <w:rsid w:val="0060238C"/>
    <w:rsid w:val="00602F6E"/>
    <w:rsid w:val="00603CB6"/>
    <w:rsid w:val="0060760E"/>
    <w:rsid w:val="00610C72"/>
    <w:rsid w:val="00610DA9"/>
    <w:rsid w:val="006120B6"/>
    <w:rsid w:val="0061254C"/>
    <w:rsid w:val="006136ED"/>
    <w:rsid w:val="00616582"/>
    <w:rsid w:val="006176B1"/>
    <w:rsid w:val="00620E75"/>
    <w:rsid w:val="006215C1"/>
    <w:rsid w:val="0062311E"/>
    <w:rsid w:val="00623AA8"/>
    <w:rsid w:val="00626321"/>
    <w:rsid w:val="00627AB6"/>
    <w:rsid w:val="00630E44"/>
    <w:rsid w:val="00631003"/>
    <w:rsid w:val="0063103A"/>
    <w:rsid w:val="006316D9"/>
    <w:rsid w:val="00633983"/>
    <w:rsid w:val="00633CFD"/>
    <w:rsid w:val="00633FEF"/>
    <w:rsid w:val="006343BD"/>
    <w:rsid w:val="00635110"/>
    <w:rsid w:val="00635895"/>
    <w:rsid w:val="00635EF4"/>
    <w:rsid w:val="006365F7"/>
    <w:rsid w:val="006400BD"/>
    <w:rsid w:val="006408B6"/>
    <w:rsid w:val="00642206"/>
    <w:rsid w:val="006428C5"/>
    <w:rsid w:val="00643A3B"/>
    <w:rsid w:val="00643C7E"/>
    <w:rsid w:val="006452CF"/>
    <w:rsid w:val="00646148"/>
    <w:rsid w:val="006470F5"/>
    <w:rsid w:val="00650A7B"/>
    <w:rsid w:val="00650FB6"/>
    <w:rsid w:val="006511DF"/>
    <w:rsid w:val="006512C7"/>
    <w:rsid w:val="00651C4C"/>
    <w:rsid w:val="0065203A"/>
    <w:rsid w:val="00654458"/>
    <w:rsid w:val="00655071"/>
    <w:rsid w:val="00655A10"/>
    <w:rsid w:val="00656D13"/>
    <w:rsid w:val="00656F43"/>
    <w:rsid w:val="0065746D"/>
    <w:rsid w:val="00657BBD"/>
    <w:rsid w:val="0066133F"/>
    <w:rsid w:val="00661648"/>
    <w:rsid w:val="006629F8"/>
    <w:rsid w:val="00663698"/>
    <w:rsid w:val="006655B3"/>
    <w:rsid w:val="00666DBD"/>
    <w:rsid w:val="006714D5"/>
    <w:rsid w:val="006716D2"/>
    <w:rsid w:val="00673040"/>
    <w:rsid w:val="00680C4B"/>
    <w:rsid w:val="0068318A"/>
    <w:rsid w:val="00683595"/>
    <w:rsid w:val="00683B8F"/>
    <w:rsid w:val="00684C48"/>
    <w:rsid w:val="00684E0B"/>
    <w:rsid w:val="00685085"/>
    <w:rsid w:val="00687A41"/>
    <w:rsid w:val="0069007B"/>
    <w:rsid w:val="00691A7C"/>
    <w:rsid w:val="00692383"/>
    <w:rsid w:val="00693845"/>
    <w:rsid w:val="0069567E"/>
    <w:rsid w:val="006964CF"/>
    <w:rsid w:val="006A0005"/>
    <w:rsid w:val="006A1E64"/>
    <w:rsid w:val="006A216F"/>
    <w:rsid w:val="006A227F"/>
    <w:rsid w:val="006A2B39"/>
    <w:rsid w:val="006A3F54"/>
    <w:rsid w:val="006A4932"/>
    <w:rsid w:val="006A5444"/>
    <w:rsid w:val="006A585E"/>
    <w:rsid w:val="006A625B"/>
    <w:rsid w:val="006B07E6"/>
    <w:rsid w:val="006B0F4C"/>
    <w:rsid w:val="006B1C56"/>
    <w:rsid w:val="006B2F15"/>
    <w:rsid w:val="006B3112"/>
    <w:rsid w:val="006B3DB0"/>
    <w:rsid w:val="006B4A61"/>
    <w:rsid w:val="006B4F59"/>
    <w:rsid w:val="006C2C71"/>
    <w:rsid w:val="006C506E"/>
    <w:rsid w:val="006C6AAE"/>
    <w:rsid w:val="006C6D2B"/>
    <w:rsid w:val="006C789F"/>
    <w:rsid w:val="006C7BD0"/>
    <w:rsid w:val="006D1073"/>
    <w:rsid w:val="006D30EE"/>
    <w:rsid w:val="006D32C2"/>
    <w:rsid w:val="006D54A7"/>
    <w:rsid w:val="006D751E"/>
    <w:rsid w:val="006D7E6F"/>
    <w:rsid w:val="006E0AE8"/>
    <w:rsid w:val="006E29FE"/>
    <w:rsid w:val="006E35FC"/>
    <w:rsid w:val="006E36D6"/>
    <w:rsid w:val="006E472E"/>
    <w:rsid w:val="006E5137"/>
    <w:rsid w:val="006E52EB"/>
    <w:rsid w:val="006E60BF"/>
    <w:rsid w:val="006E7A5C"/>
    <w:rsid w:val="006F051D"/>
    <w:rsid w:val="006F15B9"/>
    <w:rsid w:val="006F2D26"/>
    <w:rsid w:val="006F2DFE"/>
    <w:rsid w:val="006F4D90"/>
    <w:rsid w:val="006F5197"/>
    <w:rsid w:val="006F58D5"/>
    <w:rsid w:val="006F59AF"/>
    <w:rsid w:val="006F612E"/>
    <w:rsid w:val="007026C2"/>
    <w:rsid w:val="007039EB"/>
    <w:rsid w:val="00705351"/>
    <w:rsid w:val="0070555E"/>
    <w:rsid w:val="007066ED"/>
    <w:rsid w:val="007100CE"/>
    <w:rsid w:val="0071200B"/>
    <w:rsid w:val="00712F5D"/>
    <w:rsid w:val="007134B6"/>
    <w:rsid w:val="007155C8"/>
    <w:rsid w:val="007166C6"/>
    <w:rsid w:val="007178FE"/>
    <w:rsid w:val="00717B1F"/>
    <w:rsid w:val="00720585"/>
    <w:rsid w:val="00720B0C"/>
    <w:rsid w:val="00720D71"/>
    <w:rsid w:val="00721C43"/>
    <w:rsid w:val="00722DE6"/>
    <w:rsid w:val="0072300B"/>
    <w:rsid w:val="0072487C"/>
    <w:rsid w:val="00724DD4"/>
    <w:rsid w:val="0072695E"/>
    <w:rsid w:val="00727284"/>
    <w:rsid w:val="00730F7B"/>
    <w:rsid w:val="0073159D"/>
    <w:rsid w:val="0073198B"/>
    <w:rsid w:val="00731BD9"/>
    <w:rsid w:val="007327BA"/>
    <w:rsid w:val="007330CF"/>
    <w:rsid w:val="007335BD"/>
    <w:rsid w:val="00734FD3"/>
    <w:rsid w:val="007353A5"/>
    <w:rsid w:val="00737167"/>
    <w:rsid w:val="007372B6"/>
    <w:rsid w:val="00743DEE"/>
    <w:rsid w:val="007445A3"/>
    <w:rsid w:val="007445DC"/>
    <w:rsid w:val="00744757"/>
    <w:rsid w:val="0074548E"/>
    <w:rsid w:val="00745F96"/>
    <w:rsid w:val="00747E79"/>
    <w:rsid w:val="00747F4E"/>
    <w:rsid w:val="00751925"/>
    <w:rsid w:val="00751FC4"/>
    <w:rsid w:val="0075256F"/>
    <w:rsid w:val="007529B5"/>
    <w:rsid w:val="00754684"/>
    <w:rsid w:val="007576E9"/>
    <w:rsid w:val="00757C1D"/>
    <w:rsid w:val="0076000C"/>
    <w:rsid w:val="007616B1"/>
    <w:rsid w:val="007616F8"/>
    <w:rsid w:val="007628B0"/>
    <w:rsid w:val="00763A4C"/>
    <w:rsid w:val="00763B0A"/>
    <w:rsid w:val="00765E66"/>
    <w:rsid w:val="00766DA1"/>
    <w:rsid w:val="00767DDA"/>
    <w:rsid w:val="00770ECF"/>
    <w:rsid w:val="00771EAA"/>
    <w:rsid w:val="00775A8B"/>
    <w:rsid w:val="00775B02"/>
    <w:rsid w:val="007766AD"/>
    <w:rsid w:val="00781E6A"/>
    <w:rsid w:val="00783757"/>
    <w:rsid w:val="00783829"/>
    <w:rsid w:val="00783A3B"/>
    <w:rsid w:val="00783B23"/>
    <w:rsid w:val="00785529"/>
    <w:rsid w:val="00791280"/>
    <w:rsid w:val="007926DF"/>
    <w:rsid w:val="00792CD9"/>
    <w:rsid w:val="00793882"/>
    <w:rsid w:val="007A134A"/>
    <w:rsid w:val="007A2115"/>
    <w:rsid w:val="007A40B2"/>
    <w:rsid w:val="007A5173"/>
    <w:rsid w:val="007B08E9"/>
    <w:rsid w:val="007B29F9"/>
    <w:rsid w:val="007B30D9"/>
    <w:rsid w:val="007B3499"/>
    <w:rsid w:val="007B4245"/>
    <w:rsid w:val="007B4D67"/>
    <w:rsid w:val="007B5A9B"/>
    <w:rsid w:val="007B5CC2"/>
    <w:rsid w:val="007B5FB6"/>
    <w:rsid w:val="007B7718"/>
    <w:rsid w:val="007C1BD7"/>
    <w:rsid w:val="007C20DB"/>
    <w:rsid w:val="007C596A"/>
    <w:rsid w:val="007C7776"/>
    <w:rsid w:val="007D02D3"/>
    <w:rsid w:val="007D0E25"/>
    <w:rsid w:val="007D3B62"/>
    <w:rsid w:val="007D44F3"/>
    <w:rsid w:val="007D457E"/>
    <w:rsid w:val="007D468D"/>
    <w:rsid w:val="007D548A"/>
    <w:rsid w:val="007D5F7E"/>
    <w:rsid w:val="007D68A4"/>
    <w:rsid w:val="007D735B"/>
    <w:rsid w:val="007E04B7"/>
    <w:rsid w:val="007E083D"/>
    <w:rsid w:val="007E0B18"/>
    <w:rsid w:val="007E18FD"/>
    <w:rsid w:val="007E23B5"/>
    <w:rsid w:val="007E42C0"/>
    <w:rsid w:val="007F0C4A"/>
    <w:rsid w:val="007F159D"/>
    <w:rsid w:val="007F1DE3"/>
    <w:rsid w:val="007F2101"/>
    <w:rsid w:val="007F22AC"/>
    <w:rsid w:val="007F5235"/>
    <w:rsid w:val="007F53AA"/>
    <w:rsid w:val="00800134"/>
    <w:rsid w:val="00800EE5"/>
    <w:rsid w:val="00801C3B"/>
    <w:rsid w:val="00803B0F"/>
    <w:rsid w:val="0080442E"/>
    <w:rsid w:val="00805CB7"/>
    <w:rsid w:val="0081004B"/>
    <w:rsid w:val="00811466"/>
    <w:rsid w:val="00811653"/>
    <w:rsid w:val="0081414A"/>
    <w:rsid w:val="0081631B"/>
    <w:rsid w:val="008175B4"/>
    <w:rsid w:val="00817F75"/>
    <w:rsid w:val="00820C1E"/>
    <w:rsid w:val="00822B69"/>
    <w:rsid w:val="00823916"/>
    <w:rsid w:val="008239E3"/>
    <w:rsid w:val="00825D6E"/>
    <w:rsid w:val="00825DF4"/>
    <w:rsid w:val="00825F5E"/>
    <w:rsid w:val="008265FA"/>
    <w:rsid w:val="00826C96"/>
    <w:rsid w:val="00830146"/>
    <w:rsid w:val="00836840"/>
    <w:rsid w:val="008374A8"/>
    <w:rsid w:val="00841938"/>
    <w:rsid w:val="00841A92"/>
    <w:rsid w:val="00842ABB"/>
    <w:rsid w:val="0084301A"/>
    <w:rsid w:val="00843A45"/>
    <w:rsid w:val="00843B7A"/>
    <w:rsid w:val="00844513"/>
    <w:rsid w:val="00845CB9"/>
    <w:rsid w:val="00846041"/>
    <w:rsid w:val="00850D6D"/>
    <w:rsid w:val="008519B8"/>
    <w:rsid w:val="00852777"/>
    <w:rsid w:val="008527DE"/>
    <w:rsid w:val="00852EBC"/>
    <w:rsid w:val="0085569B"/>
    <w:rsid w:val="0085625B"/>
    <w:rsid w:val="008568A5"/>
    <w:rsid w:val="0085718A"/>
    <w:rsid w:val="008601A1"/>
    <w:rsid w:val="00860237"/>
    <w:rsid w:val="008620C9"/>
    <w:rsid w:val="008655D2"/>
    <w:rsid w:val="00870707"/>
    <w:rsid w:val="00874B38"/>
    <w:rsid w:val="0087531C"/>
    <w:rsid w:val="00876A1E"/>
    <w:rsid w:val="00876B88"/>
    <w:rsid w:val="00877218"/>
    <w:rsid w:val="008819BA"/>
    <w:rsid w:val="00881BE1"/>
    <w:rsid w:val="00883404"/>
    <w:rsid w:val="00883887"/>
    <w:rsid w:val="00883B8B"/>
    <w:rsid w:val="008847D6"/>
    <w:rsid w:val="008852C5"/>
    <w:rsid w:val="00885D45"/>
    <w:rsid w:val="00886B07"/>
    <w:rsid w:val="00890D52"/>
    <w:rsid w:val="00891BD8"/>
    <w:rsid w:val="00892948"/>
    <w:rsid w:val="00892E68"/>
    <w:rsid w:val="0089376E"/>
    <w:rsid w:val="00894D0B"/>
    <w:rsid w:val="008956C0"/>
    <w:rsid w:val="008A1434"/>
    <w:rsid w:val="008A14B4"/>
    <w:rsid w:val="008A2477"/>
    <w:rsid w:val="008A25D0"/>
    <w:rsid w:val="008A2AB8"/>
    <w:rsid w:val="008A2AFB"/>
    <w:rsid w:val="008A48C5"/>
    <w:rsid w:val="008A7C74"/>
    <w:rsid w:val="008B1008"/>
    <w:rsid w:val="008B1A3D"/>
    <w:rsid w:val="008B2F87"/>
    <w:rsid w:val="008B48E6"/>
    <w:rsid w:val="008B753D"/>
    <w:rsid w:val="008C04F5"/>
    <w:rsid w:val="008C0991"/>
    <w:rsid w:val="008C215C"/>
    <w:rsid w:val="008C23B3"/>
    <w:rsid w:val="008C4483"/>
    <w:rsid w:val="008C4D36"/>
    <w:rsid w:val="008C5857"/>
    <w:rsid w:val="008C5A7A"/>
    <w:rsid w:val="008C5F02"/>
    <w:rsid w:val="008C6662"/>
    <w:rsid w:val="008C7BDB"/>
    <w:rsid w:val="008D03CF"/>
    <w:rsid w:val="008D16D9"/>
    <w:rsid w:val="008D2E96"/>
    <w:rsid w:val="008D3E11"/>
    <w:rsid w:val="008E2078"/>
    <w:rsid w:val="008E2E90"/>
    <w:rsid w:val="008E3FD6"/>
    <w:rsid w:val="008E402C"/>
    <w:rsid w:val="008E4711"/>
    <w:rsid w:val="008E5705"/>
    <w:rsid w:val="008F09DA"/>
    <w:rsid w:val="008F1529"/>
    <w:rsid w:val="008F1626"/>
    <w:rsid w:val="008F1811"/>
    <w:rsid w:val="008F1ED0"/>
    <w:rsid w:val="008F3E81"/>
    <w:rsid w:val="008F4554"/>
    <w:rsid w:val="008F5C00"/>
    <w:rsid w:val="008F5E59"/>
    <w:rsid w:val="008F6C50"/>
    <w:rsid w:val="008F7639"/>
    <w:rsid w:val="008F76AF"/>
    <w:rsid w:val="009000E3"/>
    <w:rsid w:val="00904AEA"/>
    <w:rsid w:val="009059E5"/>
    <w:rsid w:val="00905FD9"/>
    <w:rsid w:val="00906F2E"/>
    <w:rsid w:val="00911E7F"/>
    <w:rsid w:val="00911EA2"/>
    <w:rsid w:val="00913E96"/>
    <w:rsid w:val="00914E08"/>
    <w:rsid w:val="00915CD1"/>
    <w:rsid w:val="009179AD"/>
    <w:rsid w:val="00921AF1"/>
    <w:rsid w:val="00923C0E"/>
    <w:rsid w:val="00923F6A"/>
    <w:rsid w:val="00924641"/>
    <w:rsid w:val="00926732"/>
    <w:rsid w:val="00927097"/>
    <w:rsid w:val="00935480"/>
    <w:rsid w:val="00935810"/>
    <w:rsid w:val="009373D3"/>
    <w:rsid w:val="00937CB0"/>
    <w:rsid w:val="00941C45"/>
    <w:rsid w:val="00941FB6"/>
    <w:rsid w:val="00942C43"/>
    <w:rsid w:val="009448C5"/>
    <w:rsid w:val="00944AF3"/>
    <w:rsid w:val="009452F1"/>
    <w:rsid w:val="009452F8"/>
    <w:rsid w:val="009468FA"/>
    <w:rsid w:val="009475B1"/>
    <w:rsid w:val="00947ED9"/>
    <w:rsid w:val="00950E22"/>
    <w:rsid w:val="0095179B"/>
    <w:rsid w:val="0095256D"/>
    <w:rsid w:val="00952BE5"/>
    <w:rsid w:val="00956E42"/>
    <w:rsid w:val="00957E08"/>
    <w:rsid w:val="009618E5"/>
    <w:rsid w:val="00963014"/>
    <w:rsid w:val="009636DF"/>
    <w:rsid w:val="0096504D"/>
    <w:rsid w:val="009650A8"/>
    <w:rsid w:val="00970370"/>
    <w:rsid w:val="009732D4"/>
    <w:rsid w:val="009752D6"/>
    <w:rsid w:val="0097780B"/>
    <w:rsid w:val="00981A2B"/>
    <w:rsid w:val="00982B48"/>
    <w:rsid w:val="00984653"/>
    <w:rsid w:val="009847AD"/>
    <w:rsid w:val="00984B8E"/>
    <w:rsid w:val="00985ED8"/>
    <w:rsid w:val="00986FC3"/>
    <w:rsid w:val="0098779C"/>
    <w:rsid w:val="009911F1"/>
    <w:rsid w:val="00991F1C"/>
    <w:rsid w:val="0099294D"/>
    <w:rsid w:val="00992BED"/>
    <w:rsid w:val="009939A9"/>
    <w:rsid w:val="0099468D"/>
    <w:rsid w:val="00994EF1"/>
    <w:rsid w:val="00995E0B"/>
    <w:rsid w:val="009A11B5"/>
    <w:rsid w:val="009A19AB"/>
    <w:rsid w:val="009A29F7"/>
    <w:rsid w:val="009A355A"/>
    <w:rsid w:val="009A38A3"/>
    <w:rsid w:val="009A4840"/>
    <w:rsid w:val="009A4E0D"/>
    <w:rsid w:val="009A5F4A"/>
    <w:rsid w:val="009B240C"/>
    <w:rsid w:val="009B6165"/>
    <w:rsid w:val="009C11AE"/>
    <w:rsid w:val="009C1985"/>
    <w:rsid w:val="009C2DF4"/>
    <w:rsid w:val="009C468D"/>
    <w:rsid w:val="009C4DC9"/>
    <w:rsid w:val="009C4E65"/>
    <w:rsid w:val="009C62FF"/>
    <w:rsid w:val="009C7155"/>
    <w:rsid w:val="009C7E67"/>
    <w:rsid w:val="009D09D6"/>
    <w:rsid w:val="009D0B08"/>
    <w:rsid w:val="009D1E28"/>
    <w:rsid w:val="009D2372"/>
    <w:rsid w:val="009D2451"/>
    <w:rsid w:val="009D2C96"/>
    <w:rsid w:val="009D35CB"/>
    <w:rsid w:val="009D3725"/>
    <w:rsid w:val="009D6275"/>
    <w:rsid w:val="009D7A75"/>
    <w:rsid w:val="009E037A"/>
    <w:rsid w:val="009E0E06"/>
    <w:rsid w:val="009E2ED0"/>
    <w:rsid w:val="009E40C0"/>
    <w:rsid w:val="009E5C41"/>
    <w:rsid w:val="009E716A"/>
    <w:rsid w:val="009F0329"/>
    <w:rsid w:val="009F2452"/>
    <w:rsid w:val="009F3132"/>
    <w:rsid w:val="009F462D"/>
    <w:rsid w:val="009F52B8"/>
    <w:rsid w:val="009F6996"/>
    <w:rsid w:val="009F69B9"/>
    <w:rsid w:val="009F6AB9"/>
    <w:rsid w:val="009F6C55"/>
    <w:rsid w:val="009F7791"/>
    <w:rsid w:val="009F7873"/>
    <w:rsid w:val="00A00478"/>
    <w:rsid w:val="00A00603"/>
    <w:rsid w:val="00A006BF"/>
    <w:rsid w:val="00A00871"/>
    <w:rsid w:val="00A0265B"/>
    <w:rsid w:val="00A0282D"/>
    <w:rsid w:val="00A02B18"/>
    <w:rsid w:val="00A046B3"/>
    <w:rsid w:val="00A07557"/>
    <w:rsid w:val="00A103FC"/>
    <w:rsid w:val="00A1084C"/>
    <w:rsid w:val="00A116A5"/>
    <w:rsid w:val="00A11C48"/>
    <w:rsid w:val="00A12A64"/>
    <w:rsid w:val="00A14097"/>
    <w:rsid w:val="00A14774"/>
    <w:rsid w:val="00A16662"/>
    <w:rsid w:val="00A1667C"/>
    <w:rsid w:val="00A17379"/>
    <w:rsid w:val="00A21F4A"/>
    <w:rsid w:val="00A22A15"/>
    <w:rsid w:val="00A26A57"/>
    <w:rsid w:val="00A26C79"/>
    <w:rsid w:val="00A27370"/>
    <w:rsid w:val="00A27802"/>
    <w:rsid w:val="00A27ED0"/>
    <w:rsid w:val="00A32984"/>
    <w:rsid w:val="00A36539"/>
    <w:rsid w:val="00A3699A"/>
    <w:rsid w:val="00A36DEF"/>
    <w:rsid w:val="00A36F09"/>
    <w:rsid w:val="00A40A14"/>
    <w:rsid w:val="00A41AFD"/>
    <w:rsid w:val="00A4222F"/>
    <w:rsid w:val="00A46395"/>
    <w:rsid w:val="00A46FDC"/>
    <w:rsid w:val="00A47FAD"/>
    <w:rsid w:val="00A50F54"/>
    <w:rsid w:val="00A53EC6"/>
    <w:rsid w:val="00A55BB0"/>
    <w:rsid w:val="00A575F8"/>
    <w:rsid w:val="00A60E8A"/>
    <w:rsid w:val="00A62445"/>
    <w:rsid w:val="00A62C7C"/>
    <w:rsid w:val="00A66866"/>
    <w:rsid w:val="00A66B68"/>
    <w:rsid w:val="00A71425"/>
    <w:rsid w:val="00A71510"/>
    <w:rsid w:val="00A7704E"/>
    <w:rsid w:val="00A8128B"/>
    <w:rsid w:val="00A82118"/>
    <w:rsid w:val="00A8240F"/>
    <w:rsid w:val="00A82C06"/>
    <w:rsid w:val="00A83E2B"/>
    <w:rsid w:val="00A84337"/>
    <w:rsid w:val="00A86AAA"/>
    <w:rsid w:val="00A87682"/>
    <w:rsid w:val="00A87FD9"/>
    <w:rsid w:val="00A90680"/>
    <w:rsid w:val="00A90A3D"/>
    <w:rsid w:val="00A90D79"/>
    <w:rsid w:val="00A90E9F"/>
    <w:rsid w:val="00A93785"/>
    <w:rsid w:val="00A94DD1"/>
    <w:rsid w:val="00A96819"/>
    <w:rsid w:val="00A97731"/>
    <w:rsid w:val="00AA08B4"/>
    <w:rsid w:val="00AA0CCD"/>
    <w:rsid w:val="00AA1C37"/>
    <w:rsid w:val="00AA28C6"/>
    <w:rsid w:val="00AB20AE"/>
    <w:rsid w:val="00AB26BB"/>
    <w:rsid w:val="00AB28E2"/>
    <w:rsid w:val="00AB3970"/>
    <w:rsid w:val="00AB62A4"/>
    <w:rsid w:val="00AB7EFA"/>
    <w:rsid w:val="00AC0107"/>
    <w:rsid w:val="00AC0995"/>
    <w:rsid w:val="00AC0E9A"/>
    <w:rsid w:val="00AC2B56"/>
    <w:rsid w:val="00AC5AFC"/>
    <w:rsid w:val="00AC729B"/>
    <w:rsid w:val="00AD0B0D"/>
    <w:rsid w:val="00AD37BF"/>
    <w:rsid w:val="00AD4508"/>
    <w:rsid w:val="00AD477D"/>
    <w:rsid w:val="00AD48EA"/>
    <w:rsid w:val="00AD6D93"/>
    <w:rsid w:val="00AE3E5F"/>
    <w:rsid w:val="00AE4478"/>
    <w:rsid w:val="00AE4529"/>
    <w:rsid w:val="00AE4552"/>
    <w:rsid w:val="00AE4F5F"/>
    <w:rsid w:val="00AE5F95"/>
    <w:rsid w:val="00AF1729"/>
    <w:rsid w:val="00AF1C32"/>
    <w:rsid w:val="00AF2134"/>
    <w:rsid w:val="00AF319B"/>
    <w:rsid w:val="00AF3550"/>
    <w:rsid w:val="00AF3F58"/>
    <w:rsid w:val="00AF4BD4"/>
    <w:rsid w:val="00AF726A"/>
    <w:rsid w:val="00B01E94"/>
    <w:rsid w:val="00B03888"/>
    <w:rsid w:val="00B04304"/>
    <w:rsid w:val="00B07319"/>
    <w:rsid w:val="00B07D91"/>
    <w:rsid w:val="00B103F5"/>
    <w:rsid w:val="00B14123"/>
    <w:rsid w:val="00B17107"/>
    <w:rsid w:val="00B17396"/>
    <w:rsid w:val="00B17C77"/>
    <w:rsid w:val="00B20F3F"/>
    <w:rsid w:val="00B21478"/>
    <w:rsid w:val="00B22488"/>
    <w:rsid w:val="00B24B1C"/>
    <w:rsid w:val="00B25C8B"/>
    <w:rsid w:val="00B268A7"/>
    <w:rsid w:val="00B27234"/>
    <w:rsid w:val="00B319A7"/>
    <w:rsid w:val="00B33779"/>
    <w:rsid w:val="00B34B66"/>
    <w:rsid w:val="00B3570C"/>
    <w:rsid w:val="00B37D33"/>
    <w:rsid w:val="00B402E9"/>
    <w:rsid w:val="00B421BA"/>
    <w:rsid w:val="00B428F8"/>
    <w:rsid w:val="00B429DA"/>
    <w:rsid w:val="00B42FF8"/>
    <w:rsid w:val="00B46578"/>
    <w:rsid w:val="00B472FA"/>
    <w:rsid w:val="00B50D0E"/>
    <w:rsid w:val="00B52395"/>
    <w:rsid w:val="00B525D4"/>
    <w:rsid w:val="00B53F8D"/>
    <w:rsid w:val="00B545B7"/>
    <w:rsid w:val="00B554E6"/>
    <w:rsid w:val="00B60526"/>
    <w:rsid w:val="00B623EE"/>
    <w:rsid w:val="00B643A8"/>
    <w:rsid w:val="00B645FC"/>
    <w:rsid w:val="00B65884"/>
    <w:rsid w:val="00B66267"/>
    <w:rsid w:val="00B70E50"/>
    <w:rsid w:val="00B71663"/>
    <w:rsid w:val="00B72C1B"/>
    <w:rsid w:val="00B7347B"/>
    <w:rsid w:val="00B73C67"/>
    <w:rsid w:val="00B741F9"/>
    <w:rsid w:val="00B74895"/>
    <w:rsid w:val="00B75BCF"/>
    <w:rsid w:val="00B836A5"/>
    <w:rsid w:val="00B8389D"/>
    <w:rsid w:val="00B83CE8"/>
    <w:rsid w:val="00B84335"/>
    <w:rsid w:val="00B86089"/>
    <w:rsid w:val="00B86911"/>
    <w:rsid w:val="00B86ABF"/>
    <w:rsid w:val="00B87785"/>
    <w:rsid w:val="00B906C1"/>
    <w:rsid w:val="00B90886"/>
    <w:rsid w:val="00B914DC"/>
    <w:rsid w:val="00B945A4"/>
    <w:rsid w:val="00B95C9D"/>
    <w:rsid w:val="00BA044C"/>
    <w:rsid w:val="00BA0828"/>
    <w:rsid w:val="00BA0AF8"/>
    <w:rsid w:val="00BA3B33"/>
    <w:rsid w:val="00BA4C30"/>
    <w:rsid w:val="00BA6D36"/>
    <w:rsid w:val="00BB5A60"/>
    <w:rsid w:val="00BB6BBE"/>
    <w:rsid w:val="00BC0041"/>
    <w:rsid w:val="00BC1208"/>
    <w:rsid w:val="00BC14F7"/>
    <w:rsid w:val="00BC1717"/>
    <w:rsid w:val="00BC22F5"/>
    <w:rsid w:val="00BC375B"/>
    <w:rsid w:val="00BC42D2"/>
    <w:rsid w:val="00BC4C5C"/>
    <w:rsid w:val="00BC5996"/>
    <w:rsid w:val="00BC66AD"/>
    <w:rsid w:val="00BC70AC"/>
    <w:rsid w:val="00BC7CD0"/>
    <w:rsid w:val="00BD05A6"/>
    <w:rsid w:val="00BD43EA"/>
    <w:rsid w:val="00BD4758"/>
    <w:rsid w:val="00BD653D"/>
    <w:rsid w:val="00BD6F02"/>
    <w:rsid w:val="00BE1481"/>
    <w:rsid w:val="00BE1F46"/>
    <w:rsid w:val="00BE4197"/>
    <w:rsid w:val="00BE6DEB"/>
    <w:rsid w:val="00BE6F11"/>
    <w:rsid w:val="00BF02D4"/>
    <w:rsid w:val="00BF17DA"/>
    <w:rsid w:val="00BF1A1B"/>
    <w:rsid w:val="00BF45B4"/>
    <w:rsid w:val="00BF5465"/>
    <w:rsid w:val="00BF5742"/>
    <w:rsid w:val="00BF6785"/>
    <w:rsid w:val="00C025B0"/>
    <w:rsid w:val="00C02F2A"/>
    <w:rsid w:val="00C04F77"/>
    <w:rsid w:val="00C05C87"/>
    <w:rsid w:val="00C06BE5"/>
    <w:rsid w:val="00C10C47"/>
    <w:rsid w:val="00C1181D"/>
    <w:rsid w:val="00C1255F"/>
    <w:rsid w:val="00C12AD8"/>
    <w:rsid w:val="00C13AA3"/>
    <w:rsid w:val="00C13CF0"/>
    <w:rsid w:val="00C14A95"/>
    <w:rsid w:val="00C153E1"/>
    <w:rsid w:val="00C17F8D"/>
    <w:rsid w:val="00C22EFB"/>
    <w:rsid w:val="00C24FA6"/>
    <w:rsid w:val="00C25821"/>
    <w:rsid w:val="00C26CB8"/>
    <w:rsid w:val="00C3093C"/>
    <w:rsid w:val="00C315CC"/>
    <w:rsid w:val="00C31B4B"/>
    <w:rsid w:val="00C32176"/>
    <w:rsid w:val="00C328F7"/>
    <w:rsid w:val="00C33E16"/>
    <w:rsid w:val="00C34110"/>
    <w:rsid w:val="00C34C10"/>
    <w:rsid w:val="00C35226"/>
    <w:rsid w:val="00C35B14"/>
    <w:rsid w:val="00C35EA1"/>
    <w:rsid w:val="00C37C21"/>
    <w:rsid w:val="00C403E5"/>
    <w:rsid w:val="00C420DF"/>
    <w:rsid w:val="00C44C07"/>
    <w:rsid w:val="00C46D03"/>
    <w:rsid w:val="00C50418"/>
    <w:rsid w:val="00C511FA"/>
    <w:rsid w:val="00C51E77"/>
    <w:rsid w:val="00C537B0"/>
    <w:rsid w:val="00C53971"/>
    <w:rsid w:val="00C53A9E"/>
    <w:rsid w:val="00C547AA"/>
    <w:rsid w:val="00C56232"/>
    <w:rsid w:val="00C56781"/>
    <w:rsid w:val="00C56A9A"/>
    <w:rsid w:val="00C57904"/>
    <w:rsid w:val="00C605A4"/>
    <w:rsid w:val="00C63C5D"/>
    <w:rsid w:val="00C63E2A"/>
    <w:rsid w:val="00C63E8E"/>
    <w:rsid w:val="00C64EE5"/>
    <w:rsid w:val="00C6522C"/>
    <w:rsid w:val="00C65380"/>
    <w:rsid w:val="00C668BE"/>
    <w:rsid w:val="00C66BCD"/>
    <w:rsid w:val="00C679D0"/>
    <w:rsid w:val="00C704F1"/>
    <w:rsid w:val="00C71FE2"/>
    <w:rsid w:val="00C733C2"/>
    <w:rsid w:val="00C73D8E"/>
    <w:rsid w:val="00C7403E"/>
    <w:rsid w:val="00C75B48"/>
    <w:rsid w:val="00C760FC"/>
    <w:rsid w:val="00C7644D"/>
    <w:rsid w:val="00C764DD"/>
    <w:rsid w:val="00C77F51"/>
    <w:rsid w:val="00C77F84"/>
    <w:rsid w:val="00C84058"/>
    <w:rsid w:val="00C854B7"/>
    <w:rsid w:val="00C8571B"/>
    <w:rsid w:val="00C857FF"/>
    <w:rsid w:val="00C86AC4"/>
    <w:rsid w:val="00C93E9B"/>
    <w:rsid w:val="00C93EA8"/>
    <w:rsid w:val="00C9782B"/>
    <w:rsid w:val="00CA000D"/>
    <w:rsid w:val="00CA0926"/>
    <w:rsid w:val="00CA1C4C"/>
    <w:rsid w:val="00CA2A8B"/>
    <w:rsid w:val="00CA2C28"/>
    <w:rsid w:val="00CA4CC7"/>
    <w:rsid w:val="00CA4E8E"/>
    <w:rsid w:val="00CA6C3E"/>
    <w:rsid w:val="00CB4124"/>
    <w:rsid w:val="00CB4C98"/>
    <w:rsid w:val="00CB689D"/>
    <w:rsid w:val="00CC017E"/>
    <w:rsid w:val="00CC23D3"/>
    <w:rsid w:val="00CC29C1"/>
    <w:rsid w:val="00CC2C87"/>
    <w:rsid w:val="00CC5488"/>
    <w:rsid w:val="00CC654C"/>
    <w:rsid w:val="00CD3859"/>
    <w:rsid w:val="00CD47B9"/>
    <w:rsid w:val="00CD4B63"/>
    <w:rsid w:val="00CD51AC"/>
    <w:rsid w:val="00CE0304"/>
    <w:rsid w:val="00CE16E0"/>
    <w:rsid w:val="00CE4F67"/>
    <w:rsid w:val="00CE6344"/>
    <w:rsid w:val="00CE6BC5"/>
    <w:rsid w:val="00CE72A2"/>
    <w:rsid w:val="00CF3204"/>
    <w:rsid w:val="00CF41EA"/>
    <w:rsid w:val="00D06EE9"/>
    <w:rsid w:val="00D078FE"/>
    <w:rsid w:val="00D10E99"/>
    <w:rsid w:val="00D10F20"/>
    <w:rsid w:val="00D11BF7"/>
    <w:rsid w:val="00D12FEE"/>
    <w:rsid w:val="00D14719"/>
    <w:rsid w:val="00D1679C"/>
    <w:rsid w:val="00D1783A"/>
    <w:rsid w:val="00D24263"/>
    <w:rsid w:val="00D26018"/>
    <w:rsid w:val="00D2757A"/>
    <w:rsid w:val="00D336BE"/>
    <w:rsid w:val="00D33E9A"/>
    <w:rsid w:val="00D34552"/>
    <w:rsid w:val="00D34A34"/>
    <w:rsid w:val="00D41C9B"/>
    <w:rsid w:val="00D41F2E"/>
    <w:rsid w:val="00D429FE"/>
    <w:rsid w:val="00D446E2"/>
    <w:rsid w:val="00D47686"/>
    <w:rsid w:val="00D47F3A"/>
    <w:rsid w:val="00D513D2"/>
    <w:rsid w:val="00D51539"/>
    <w:rsid w:val="00D51703"/>
    <w:rsid w:val="00D520A6"/>
    <w:rsid w:val="00D54193"/>
    <w:rsid w:val="00D56DA7"/>
    <w:rsid w:val="00D630EF"/>
    <w:rsid w:val="00D6385C"/>
    <w:rsid w:val="00D63D85"/>
    <w:rsid w:val="00D700F8"/>
    <w:rsid w:val="00D7068D"/>
    <w:rsid w:val="00D7277C"/>
    <w:rsid w:val="00D74905"/>
    <w:rsid w:val="00D74A6B"/>
    <w:rsid w:val="00D756CA"/>
    <w:rsid w:val="00D762E4"/>
    <w:rsid w:val="00D771C0"/>
    <w:rsid w:val="00D80BC5"/>
    <w:rsid w:val="00D8195B"/>
    <w:rsid w:val="00D81D16"/>
    <w:rsid w:val="00D82450"/>
    <w:rsid w:val="00D824B9"/>
    <w:rsid w:val="00D830FA"/>
    <w:rsid w:val="00D84925"/>
    <w:rsid w:val="00D85DB2"/>
    <w:rsid w:val="00D85DB3"/>
    <w:rsid w:val="00D86C6E"/>
    <w:rsid w:val="00D90FA5"/>
    <w:rsid w:val="00D918C2"/>
    <w:rsid w:val="00D91999"/>
    <w:rsid w:val="00D92477"/>
    <w:rsid w:val="00D94061"/>
    <w:rsid w:val="00D946F6"/>
    <w:rsid w:val="00D9550D"/>
    <w:rsid w:val="00D961CB"/>
    <w:rsid w:val="00D9623A"/>
    <w:rsid w:val="00D96829"/>
    <w:rsid w:val="00DA05E5"/>
    <w:rsid w:val="00DA09E3"/>
    <w:rsid w:val="00DA377C"/>
    <w:rsid w:val="00DA7A3B"/>
    <w:rsid w:val="00DA7DBB"/>
    <w:rsid w:val="00DB0C97"/>
    <w:rsid w:val="00DB2DB0"/>
    <w:rsid w:val="00DB4D56"/>
    <w:rsid w:val="00DB58FD"/>
    <w:rsid w:val="00DB6ADB"/>
    <w:rsid w:val="00DC2D77"/>
    <w:rsid w:val="00DC41C0"/>
    <w:rsid w:val="00DC4FF1"/>
    <w:rsid w:val="00DC6537"/>
    <w:rsid w:val="00DC7C69"/>
    <w:rsid w:val="00DD1FE9"/>
    <w:rsid w:val="00DD20D6"/>
    <w:rsid w:val="00DD325B"/>
    <w:rsid w:val="00DD35C9"/>
    <w:rsid w:val="00DD3821"/>
    <w:rsid w:val="00DD39AA"/>
    <w:rsid w:val="00DD3B07"/>
    <w:rsid w:val="00DD54A0"/>
    <w:rsid w:val="00DD69E4"/>
    <w:rsid w:val="00DE0072"/>
    <w:rsid w:val="00DE03D6"/>
    <w:rsid w:val="00DE164F"/>
    <w:rsid w:val="00DE1B8B"/>
    <w:rsid w:val="00DE2701"/>
    <w:rsid w:val="00DE336F"/>
    <w:rsid w:val="00DE340C"/>
    <w:rsid w:val="00DE375B"/>
    <w:rsid w:val="00DE38F3"/>
    <w:rsid w:val="00DE3E22"/>
    <w:rsid w:val="00DE40B1"/>
    <w:rsid w:val="00DE5CCB"/>
    <w:rsid w:val="00DE6431"/>
    <w:rsid w:val="00DE6FE8"/>
    <w:rsid w:val="00DE751D"/>
    <w:rsid w:val="00DE76BF"/>
    <w:rsid w:val="00DE7E68"/>
    <w:rsid w:val="00DF03F5"/>
    <w:rsid w:val="00DF1557"/>
    <w:rsid w:val="00DF287B"/>
    <w:rsid w:val="00DF50A5"/>
    <w:rsid w:val="00DF669A"/>
    <w:rsid w:val="00DF6968"/>
    <w:rsid w:val="00DF7F55"/>
    <w:rsid w:val="00E011B1"/>
    <w:rsid w:val="00E068E0"/>
    <w:rsid w:val="00E06B1C"/>
    <w:rsid w:val="00E07A23"/>
    <w:rsid w:val="00E07A32"/>
    <w:rsid w:val="00E11F11"/>
    <w:rsid w:val="00E14F53"/>
    <w:rsid w:val="00E17D15"/>
    <w:rsid w:val="00E22749"/>
    <w:rsid w:val="00E22DB8"/>
    <w:rsid w:val="00E2357F"/>
    <w:rsid w:val="00E23F70"/>
    <w:rsid w:val="00E246E8"/>
    <w:rsid w:val="00E25169"/>
    <w:rsid w:val="00E260BD"/>
    <w:rsid w:val="00E264D7"/>
    <w:rsid w:val="00E264D9"/>
    <w:rsid w:val="00E267FB"/>
    <w:rsid w:val="00E26B01"/>
    <w:rsid w:val="00E272E3"/>
    <w:rsid w:val="00E30EC6"/>
    <w:rsid w:val="00E31CBD"/>
    <w:rsid w:val="00E34125"/>
    <w:rsid w:val="00E3471C"/>
    <w:rsid w:val="00E347B3"/>
    <w:rsid w:val="00E35504"/>
    <w:rsid w:val="00E36344"/>
    <w:rsid w:val="00E37A66"/>
    <w:rsid w:val="00E404F3"/>
    <w:rsid w:val="00E40544"/>
    <w:rsid w:val="00E40C0A"/>
    <w:rsid w:val="00E438FC"/>
    <w:rsid w:val="00E44E00"/>
    <w:rsid w:val="00E45FBF"/>
    <w:rsid w:val="00E474CB"/>
    <w:rsid w:val="00E47D27"/>
    <w:rsid w:val="00E511D1"/>
    <w:rsid w:val="00E52B29"/>
    <w:rsid w:val="00E54547"/>
    <w:rsid w:val="00E55059"/>
    <w:rsid w:val="00E55FAE"/>
    <w:rsid w:val="00E57F91"/>
    <w:rsid w:val="00E60123"/>
    <w:rsid w:val="00E60497"/>
    <w:rsid w:val="00E61452"/>
    <w:rsid w:val="00E61B99"/>
    <w:rsid w:val="00E62951"/>
    <w:rsid w:val="00E62FA2"/>
    <w:rsid w:val="00E63F0E"/>
    <w:rsid w:val="00E65486"/>
    <w:rsid w:val="00E66D56"/>
    <w:rsid w:val="00E66E52"/>
    <w:rsid w:val="00E67587"/>
    <w:rsid w:val="00E67824"/>
    <w:rsid w:val="00E718A4"/>
    <w:rsid w:val="00E71927"/>
    <w:rsid w:val="00E722C2"/>
    <w:rsid w:val="00E76EEF"/>
    <w:rsid w:val="00E77D27"/>
    <w:rsid w:val="00E81282"/>
    <w:rsid w:val="00E83407"/>
    <w:rsid w:val="00E8382C"/>
    <w:rsid w:val="00E840F8"/>
    <w:rsid w:val="00E84201"/>
    <w:rsid w:val="00E84228"/>
    <w:rsid w:val="00E85897"/>
    <w:rsid w:val="00E85BC8"/>
    <w:rsid w:val="00E91E89"/>
    <w:rsid w:val="00E92CEC"/>
    <w:rsid w:val="00E9307B"/>
    <w:rsid w:val="00E93885"/>
    <w:rsid w:val="00E946DE"/>
    <w:rsid w:val="00E97AF7"/>
    <w:rsid w:val="00EA02FA"/>
    <w:rsid w:val="00EA0668"/>
    <w:rsid w:val="00EA0940"/>
    <w:rsid w:val="00EA11DE"/>
    <w:rsid w:val="00EA1374"/>
    <w:rsid w:val="00EA33CD"/>
    <w:rsid w:val="00EA52F1"/>
    <w:rsid w:val="00EA5B43"/>
    <w:rsid w:val="00EB209F"/>
    <w:rsid w:val="00EB3336"/>
    <w:rsid w:val="00EB3615"/>
    <w:rsid w:val="00EB3887"/>
    <w:rsid w:val="00EB5630"/>
    <w:rsid w:val="00EB5F1E"/>
    <w:rsid w:val="00EB6A2C"/>
    <w:rsid w:val="00EB6EFA"/>
    <w:rsid w:val="00EC0404"/>
    <w:rsid w:val="00EC14A3"/>
    <w:rsid w:val="00EC16C7"/>
    <w:rsid w:val="00EC1E3E"/>
    <w:rsid w:val="00EC1F43"/>
    <w:rsid w:val="00EC6B30"/>
    <w:rsid w:val="00ED0160"/>
    <w:rsid w:val="00ED0568"/>
    <w:rsid w:val="00ED2230"/>
    <w:rsid w:val="00ED3179"/>
    <w:rsid w:val="00ED3360"/>
    <w:rsid w:val="00ED673D"/>
    <w:rsid w:val="00ED68C2"/>
    <w:rsid w:val="00EE1AD9"/>
    <w:rsid w:val="00EE238C"/>
    <w:rsid w:val="00EE301F"/>
    <w:rsid w:val="00EE40EE"/>
    <w:rsid w:val="00EE7A3A"/>
    <w:rsid w:val="00EF2311"/>
    <w:rsid w:val="00EF2603"/>
    <w:rsid w:val="00EF43C2"/>
    <w:rsid w:val="00EF5C41"/>
    <w:rsid w:val="00F039A2"/>
    <w:rsid w:val="00F03B8F"/>
    <w:rsid w:val="00F051CA"/>
    <w:rsid w:val="00F05948"/>
    <w:rsid w:val="00F06692"/>
    <w:rsid w:val="00F07CA3"/>
    <w:rsid w:val="00F10C07"/>
    <w:rsid w:val="00F12792"/>
    <w:rsid w:val="00F13B07"/>
    <w:rsid w:val="00F1699D"/>
    <w:rsid w:val="00F16E59"/>
    <w:rsid w:val="00F17B2F"/>
    <w:rsid w:val="00F21139"/>
    <w:rsid w:val="00F21920"/>
    <w:rsid w:val="00F2366C"/>
    <w:rsid w:val="00F241CE"/>
    <w:rsid w:val="00F249AD"/>
    <w:rsid w:val="00F25DA1"/>
    <w:rsid w:val="00F27E40"/>
    <w:rsid w:val="00F314D0"/>
    <w:rsid w:val="00F314ED"/>
    <w:rsid w:val="00F332B7"/>
    <w:rsid w:val="00F341B7"/>
    <w:rsid w:val="00F34A04"/>
    <w:rsid w:val="00F34E75"/>
    <w:rsid w:val="00F36BBA"/>
    <w:rsid w:val="00F42688"/>
    <w:rsid w:val="00F42CD8"/>
    <w:rsid w:val="00F42F59"/>
    <w:rsid w:val="00F43BAD"/>
    <w:rsid w:val="00F43E0E"/>
    <w:rsid w:val="00F445D5"/>
    <w:rsid w:val="00F50E74"/>
    <w:rsid w:val="00F54694"/>
    <w:rsid w:val="00F5649A"/>
    <w:rsid w:val="00F576B1"/>
    <w:rsid w:val="00F57907"/>
    <w:rsid w:val="00F60D21"/>
    <w:rsid w:val="00F640A4"/>
    <w:rsid w:val="00F65FFF"/>
    <w:rsid w:val="00F67AA1"/>
    <w:rsid w:val="00F71082"/>
    <w:rsid w:val="00F71B20"/>
    <w:rsid w:val="00F72414"/>
    <w:rsid w:val="00F728C7"/>
    <w:rsid w:val="00F733F2"/>
    <w:rsid w:val="00F735ED"/>
    <w:rsid w:val="00F73E08"/>
    <w:rsid w:val="00F775C1"/>
    <w:rsid w:val="00F7798B"/>
    <w:rsid w:val="00F808EE"/>
    <w:rsid w:val="00F8141A"/>
    <w:rsid w:val="00F83A37"/>
    <w:rsid w:val="00F862C5"/>
    <w:rsid w:val="00F872B0"/>
    <w:rsid w:val="00F90AEA"/>
    <w:rsid w:val="00F91150"/>
    <w:rsid w:val="00F9361F"/>
    <w:rsid w:val="00F96425"/>
    <w:rsid w:val="00F96442"/>
    <w:rsid w:val="00FA00B8"/>
    <w:rsid w:val="00FA2922"/>
    <w:rsid w:val="00FA46E3"/>
    <w:rsid w:val="00FA4B9A"/>
    <w:rsid w:val="00FA4F64"/>
    <w:rsid w:val="00FA6763"/>
    <w:rsid w:val="00FA7D44"/>
    <w:rsid w:val="00FB165D"/>
    <w:rsid w:val="00FB43BB"/>
    <w:rsid w:val="00FB664B"/>
    <w:rsid w:val="00FB6FA8"/>
    <w:rsid w:val="00FC096F"/>
    <w:rsid w:val="00FC287A"/>
    <w:rsid w:val="00FC2D17"/>
    <w:rsid w:val="00FC37E1"/>
    <w:rsid w:val="00FC465D"/>
    <w:rsid w:val="00FC5633"/>
    <w:rsid w:val="00FC70B9"/>
    <w:rsid w:val="00FD129A"/>
    <w:rsid w:val="00FD47CC"/>
    <w:rsid w:val="00FD6C0D"/>
    <w:rsid w:val="00FE0231"/>
    <w:rsid w:val="00FE0982"/>
    <w:rsid w:val="00FE17E4"/>
    <w:rsid w:val="00FE4E3A"/>
    <w:rsid w:val="00FE510C"/>
    <w:rsid w:val="00FE7383"/>
    <w:rsid w:val="00FE757A"/>
    <w:rsid w:val="00FE7FD0"/>
    <w:rsid w:val="00FF10A4"/>
    <w:rsid w:val="00FF4071"/>
    <w:rsid w:val="00FF534C"/>
    <w:rsid w:val="00FF56AF"/>
    <w:rsid w:val="00FF7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5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uiPriority="9" w:qFormat="1"/>
    <w:lsdException w:name="heading 2" w:locked="0" w:qFormat="1"/>
    <w:lsdException w:name="heading 3" w:locked="0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locked="0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locked="0"/>
    <w:lsdException w:name="HTML Bottom of Form" w:locked="0"/>
    <w:lsdException w:name="Normal (Web)" w:uiPriority="99"/>
    <w:lsdException w:name="Normal Table" w:locked="0"/>
    <w:lsdException w:name="No List" w:locked="0" w:uiPriority="99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CC29C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687A41"/>
    <w:pPr>
      <w:keepNext/>
      <w:outlineLvl w:val="0"/>
    </w:pPr>
    <w:rPr>
      <w:rFonts w:ascii="Courier New" w:hAnsi="Courier New"/>
      <w:bCs/>
      <w:i/>
      <w:iCs/>
    </w:rPr>
  </w:style>
  <w:style w:type="paragraph" w:styleId="2">
    <w:name w:val="heading 2"/>
    <w:basedOn w:val="a"/>
    <w:next w:val="a"/>
    <w:qFormat/>
    <w:locked/>
    <w:rsid w:val="00AE4529"/>
    <w:pPr>
      <w:keepNext/>
      <w:outlineLvl w:val="1"/>
    </w:pPr>
    <w:rPr>
      <w:rFonts w:ascii="Courier New" w:hAnsi="Courier New" w:cs="Courier New"/>
      <w:b/>
      <w:bCs/>
      <w:u w:val="single"/>
    </w:rPr>
  </w:style>
  <w:style w:type="paragraph" w:styleId="3">
    <w:name w:val="heading 3"/>
    <w:basedOn w:val="a"/>
    <w:next w:val="a"/>
    <w:qFormat/>
    <w:locked/>
    <w:rsid w:val="00AE4529"/>
    <w:pPr>
      <w:keepNext/>
      <w:ind w:left="708" w:firstLine="708"/>
      <w:outlineLvl w:val="2"/>
    </w:pPr>
    <w:rPr>
      <w:rFonts w:ascii="Arial Black" w:hAnsi="Arial Black" w:cs="Courier New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ПИСАНИЕ ДЕЙСТВИЯ"/>
    <w:basedOn w:val="a"/>
    <w:rsid w:val="00CE4F67"/>
    <w:rPr>
      <w:rFonts w:ascii="Courier New" w:hAnsi="Courier New" w:cs="Courier New"/>
    </w:rPr>
  </w:style>
  <w:style w:type="paragraph" w:customStyle="1" w:styleId="a4">
    <w:name w:val="МЕСТО И ВРЕМЯ ДЕЙСТВИЯ"/>
    <w:basedOn w:val="a3"/>
    <w:next w:val="a3"/>
    <w:rsid w:val="00CE4F67"/>
    <w:rPr>
      <w:caps/>
    </w:rPr>
  </w:style>
  <w:style w:type="paragraph" w:customStyle="1" w:styleId="a5">
    <w:name w:val="РЕПЛИКА ГЕРОЯ"/>
    <w:basedOn w:val="a"/>
    <w:rsid w:val="00CE4F67"/>
    <w:pPr>
      <w:ind w:left="2126" w:right="2126"/>
    </w:pPr>
    <w:rPr>
      <w:rFonts w:ascii="Courier New" w:hAnsi="Courier New" w:cs="Courier New"/>
    </w:rPr>
  </w:style>
  <w:style w:type="paragraph" w:customStyle="1" w:styleId="a6">
    <w:name w:val="ИМЯ ГЕРОЯ"/>
    <w:basedOn w:val="a"/>
    <w:next w:val="a5"/>
    <w:rsid w:val="00CE4F67"/>
    <w:pPr>
      <w:ind w:left="3827"/>
    </w:pPr>
    <w:rPr>
      <w:rFonts w:ascii="Courier New" w:hAnsi="Courier New" w:cs="Courier New"/>
      <w:caps/>
    </w:rPr>
  </w:style>
  <w:style w:type="paragraph" w:customStyle="1" w:styleId="a7">
    <w:name w:val="РЕМАРКА"/>
    <w:basedOn w:val="a"/>
    <w:next w:val="a"/>
    <w:rsid w:val="00CE4F67"/>
    <w:pPr>
      <w:ind w:left="3118" w:right="2551"/>
    </w:pPr>
    <w:rPr>
      <w:rFonts w:ascii="Courier New" w:hAnsi="Courier New" w:cs="Courier New"/>
    </w:rPr>
  </w:style>
  <w:style w:type="paragraph" w:customStyle="1" w:styleId="11">
    <w:name w:val="заголовок 1"/>
    <w:basedOn w:val="a"/>
    <w:next w:val="a"/>
    <w:rsid w:val="007F2101"/>
    <w:pPr>
      <w:keepNext/>
      <w:autoSpaceDE w:val="0"/>
      <w:autoSpaceDN w:val="0"/>
      <w:jc w:val="both"/>
    </w:pPr>
    <w:rPr>
      <w:b/>
      <w:bCs/>
    </w:rPr>
  </w:style>
  <w:style w:type="paragraph" w:customStyle="1" w:styleId="4">
    <w:name w:val="заголовок 4"/>
    <w:basedOn w:val="a"/>
    <w:next w:val="a"/>
    <w:rsid w:val="007F2101"/>
    <w:pPr>
      <w:keepNext/>
      <w:autoSpaceDE w:val="0"/>
      <w:autoSpaceDN w:val="0"/>
    </w:pPr>
    <w:rPr>
      <w:b/>
      <w:bCs/>
    </w:rPr>
  </w:style>
  <w:style w:type="paragraph" w:styleId="a8">
    <w:name w:val="header"/>
    <w:basedOn w:val="a"/>
    <w:locked/>
    <w:rsid w:val="007F2101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PERSONAG">
    <w:name w:val="PERSONAG"/>
    <w:basedOn w:val="a"/>
    <w:autoRedefine/>
    <w:rsid w:val="007F2101"/>
    <w:pPr>
      <w:autoSpaceDE w:val="0"/>
      <w:autoSpaceDN w:val="0"/>
      <w:jc w:val="center"/>
    </w:pPr>
    <w:rPr>
      <w:sz w:val="28"/>
      <w:szCs w:val="28"/>
    </w:rPr>
  </w:style>
  <w:style w:type="paragraph" w:customStyle="1" w:styleId="REPLIKA">
    <w:name w:val="REPLIKA"/>
    <w:basedOn w:val="a"/>
    <w:rsid w:val="007F2101"/>
    <w:pPr>
      <w:autoSpaceDE w:val="0"/>
      <w:autoSpaceDN w:val="0"/>
      <w:spacing w:after="120"/>
      <w:ind w:left="1701" w:right="1219"/>
      <w:jc w:val="both"/>
    </w:pPr>
  </w:style>
  <w:style w:type="paragraph" w:customStyle="1" w:styleId="REMARKA">
    <w:name w:val="REMARKA"/>
    <w:basedOn w:val="a"/>
    <w:rsid w:val="007F2101"/>
    <w:pPr>
      <w:autoSpaceDE w:val="0"/>
      <w:autoSpaceDN w:val="0"/>
      <w:spacing w:before="60" w:after="60"/>
      <w:ind w:firstLine="567"/>
      <w:jc w:val="both"/>
    </w:pPr>
    <w:rPr>
      <w:i/>
      <w:iCs/>
      <w:lang w:val="en-US"/>
    </w:rPr>
  </w:style>
  <w:style w:type="paragraph" w:styleId="a9">
    <w:name w:val="Balloon Text"/>
    <w:basedOn w:val="a"/>
    <w:semiHidden/>
    <w:locked/>
    <w:rsid w:val="007F2101"/>
    <w:rPr>
      <w:rFonts w:ascii="Tahoma" w:hAnsi="Tahoma" w:cs="Tahoma"/>
      <w:sz w:val="16"/>
      <w:szCs w:val="16"/>
    </w:rPr>
  </w:style>
  <w:style w:type="paragraph" w:styleId="aa">
    <w:name w:val="footer"/>
    <w:basedOn w:val="a"/>
    <w:locked/>
    <w:rsid w:val="007F2101"/>
    <w:pPr>
      <w:tabs>
        <w:tab w:val="center" w:pos="4677"/>
        <w:tab w:val="right" w:pos="9355"/>
      </w:tabs>
    </w:pPr>
  </w:style>
  <w:style w:type="character" w:styleId="ab">
    <w:name w:val="page number"/>
    <w:basedOn w:val="a0"/>
    <w:locked/>
    <w:rsid w:val="007F2101"/>
  </w:style>
  <w:style w:type="paragraph" w:styleId="ac">
    <w:name w:val="No Spacing"/>
    <w:uiPriority w:val="1"/>
    <w:qFormat/>
    <w:rsid w:val="00CC29C1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C73A6"/>
    <w:rPr>
      <w:rFonts w:ascii="Courier New" w:hAnsi="Courier New"/>
      <w:bCs/>
      <w:i/>
      <w:iCs/>
      <w:sz w:val="24"/>
      <w:szCs w:val="24"/>
    </w:rPr>
  </w:style>
  <w:style w:type="character" w:styleId="ad">
    <w:name w:val="Hyperlink"/>
    <w:basedOn w:val="a0"/>
    <w:uiPriority w:val="99"/>
    <w:unhideWhenUsed/>
    <w:locked/>
    <w:rsid w:val="002C73A6"/>
    <w:rPr>
      <w:color w:val="0000FF"/>
      <w:u w:val="single"/>
    </w:rPr>
  </w:style>
  <w:style w:type="character" w:styleId="ae">
    <w:name w:val="Strong"/>
    <w:basedOn w:val="a0"/>
    <w:uiPriority w:val="22"/>
    <w:qFormat/>
    <w:locked/>
    <w:rsid w:val="002C73A6"/>
    <w:rPr>
      <w:b/>
      <w:bCs/>
    </w:rPr>
  </w:style>
  <w:style w:type="paragraph" w:styleId="af">
    <w:name w:val="Normal (Web)"/>
    <w:basedOn w:val="a"/>
    <w:uiPriority w:val="99"/>
    <w:unhideWhenUsed/>
    <w:locked/>
    <w:rsid w:val="002C73A6"/>
    <w:pPr>
      <w:spacing w:before="100" w:beforeAutospacing="1" w:after="100" w:afterAutospacing="1"/>
    </w:pPr>
  </w:style>
  <w:style w:type="character" w:customStyle="1" w:styleId="nodeinfoauthor">
    <w:name w:val="node_info_author"/>
    <w:basedOn w:val="a0"/>
    <w:rsid w:val="002C73A6"/>
  </w:style>
  <w:style w:type="character" w:customStyle="1" w:styleId="nodeinfoborder">
    <w:name w:val="node_info_border"/>
    <w:basedOn w:val="a0"/>
    <w:rsid w:val="002C73A6"/>
  </w:style>
  <w:style w:type="character" w:customStyle="1" w:styleId="nodeinfodate">
    <w:name w:val="node_info_date"/>
    <w:basedOn w:val="a0"/>
    <w:rsid w:val="002C73A6"/>
  </w:style>
  <w:style w:type="character" w:customStyle="1" w:styleId="nodeinfocomments">
    <w:name w:val="node_info_comments"/>
    <w:basedOn w:val="a0"/>
    <w:rsid w:val="002C73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5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8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04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1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01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23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19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032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0575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481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921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2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945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screenwriter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8;&#1085;&#1089;&#1090;&#1088;&#1091;&#1084;&#1077;&#1085;&#1090;&#1099;%20&#1082;%20&#1089;&#1094;&#1077;&#1085;&#1072;&#1088;&#1080;&#1103;&#1084;\template_cler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1F20B-476C-4387-9FD0-B63F45AF0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template_clerk.dot</Template>
  <TotalTime>28</TotalTime>
  <Pages>119</Pages>
  <Words>19098</Words>
  <Characters>108860</Characters>
  <Application>Microsoft Office Word</Application>
  <DocSecurity>0</DocSecurity>
  <Lines>907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MAIN</Company>
  <LinksUpToDate>false</LinksUpToDate>
  <CharactersWithSpaces>127703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5</cp:revision>
  <dcterms:created xsi:type="dcterms:W3CDTF">2015-11-11T15:23:00Z</dcterms:created>
  <dcterms:modified xsi:type="dcterms:W3CDTF">2015-12-10T08:40:00Z</dcterms:modified>
</cp:coreProperties>
</file>